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a58b" w14:paraId="5bfa58b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7E2025">
        <w:rPr>
          <w:rFonts w:hAnsi="Times New Roman" w:ascii="Times New Roman"/>
          <w:szCs w:val="24"/>
          <w:lang w:val="hr-HR"/>
        </w:rPr>
        <w:t xml:space="preserve">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7E2025">
        <w:rPr>
          <w:rFonts w:hAnsi="Times New Roman" w:ascii="Times New Roman"/>
          <w:szCs w:val="24"/>
          <w:lang w:val="hr-HR"/>
        </w:rPr>
        <w:t>268/2016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7E2025" w:rsidR="00D17329" w:rsidRPr="007E2025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7E202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 w:rsidRPr="007E2025">
        <w:rPr>
          <w:rFonts w:hAnsi="Times New Roman" w:ascii="Times New Roman"/>
          <w:szCs w:val="24"/>
          <w:lang w:val="hr-HR"/>
        </w:rPr>
        <w:t>Vesni Sremac Šoštar</w:t>
      </w:r>
      <w:r w:rsidR="00D17329" w:rsidRPr="007E2025">
        <w:rPr>
          <w:rFonts w:hAnsi="Times New Roman" w:ascii="Times New Roman"/>
          <w:szCs w:val="24"/>
          <w:lang w:val="hr-HR"/>
        </w:rPr>
        <w:t xml:space="preserve"> u skraće</w:t>
      </w:r>
      <w:r w:rsidRPr="007E2025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7E2025">
        <w:rPr>
          <w:rFonts w:hAnsi="Times New Roman" w:ascii="Times New Roman"/>
          <w:szCs w:val="24"/>
          <w:lang w:val="hr-HR"/>
        </w:rPr>
        <w:t xml:space="preserve">m </w:t>
      </w:r>
      <w:r w:rsidR="001F2D7D" w:rsidRPr="007E2025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7E2025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7E2025">
        <w:rPr>
          <w:rFonts w:hAnsi="Times New Roman" w:ascii="Times New Roman"/>
          <w:szCs w:val="24"/>
          <w:lang w:val="hr-HR"/>
        </w:rPr>
        <w:t>nad dužnikom</w:t>
      </w:r>
      <w:r w:rsidR="0069521A" w:rsidRPr="007E2025">
        <w:rPr>
          <w:rFonts w:hAnsi="Times New Roman" w:ascii="Times New Roman"/>
          <w:szCs w:val="24"/>
          <w:lang w:val="hr-HR"/>
        </w:rPr>
        <w:t xml:space="preserve"> </w:t>
      </w:r>
      <w:r w:rsidR="007E2025" w:rsidRPr="007E2025">
        <w:rPr>
          <w:rFonts w:hAnsi="Times New Roman" w:ascii="Times New Roman"/>
          <w:szCs w:val="24"/>
          <w:lang w:val="hr-HR"/>
        </w:rPr>
        <w:t>ZBRAJANJE j.d.o.o. Zagreb, Kružna ulica 7,</w:t>
      </w:r>
      <w:r w:rsidR="007E2025">
        <w:rPr>
          <w:rFonts w:hAnsi="Times New Roman" w:ascii="Times New Roman"/>
          <w:szCs w:val="24"/>
          <w:lang w:val="hr-HR"/>
        </w:rPr>
        <w:t xml:space="preserve"> OIB: 10602024124, MBS: 080833131,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7E2025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7E2025" w:rsidR="00D17329" w:rsidRPr="007E2025">
      <w:pPr>
        <w:suppressAutoHyphens/>
        <w:jc w:val="both"/>
        <w:rPr>
          <w:rFonts w:hAnsi="Times New Roman" w:ascii="Times New Roman"/>
          <w:szCs w:val="24"/>
          <w:lang w:val="hr-HR"/>
        </w:rPr>
      </w:pPr>
      <w:r w:rsidRPr="007E2025">
        <w:rPr>
          <w:rFonts w:hAnsi="Times New Roman" w:ascii="Times New Roman"/>
          <w:szCs w:val="24"/>
        </w:rPr>
        <w:t>I. Otvara se stečajni postupak nad dužnikom</w:t>
      </w:r>
      <w:r w:rsidR="00E4041D" w:rsidRPr="007E2025">
        <w:rPr>
          <w:rFonts w:hAnsi="Times New Roman" w:ascii="Times New Roman"/>
          <w:szCs w:val="24"/>
        </w:rPr>
        <w:t xml:space="preserve"> </w:t>
      </w:r>
      <w:r w:rsidR="007E2025" w:rsidRPr="007E2025">
        <w:rPr>
          <w:rFonts w:hAnsi="Times New Roman" w:ascii="Times New Roman"/>
          <w:szCs w:val="24"/>
          <w:lang w:val="hr-HR"/>
        </w:rPr>
        <w:t>ZBRAJANJE j.d.o.o. Zagreb, Kružna ulica 7, OIB:</w:t>
      </w:r>
      <w:r w:rsidR="007E2025">
        <w:rPr>
          <w:rFonts w:hAnsi="Times New Roman" w:ascii="Times New Roman"/>
          <w:szCs w:val="24"/>
          <w:lang w:val="hr-HR"/>
        </w:rPr>
        <w:t xml:space="preserve"> </w:t>
      </w:r>
      <w:r w:rsidR="007E2025" w:rsidRPr="007E2025">
        <w:rPr>
          <w:rFonts w:hAnsi="Times New Roman" w:ascii="Times New Roman"/>
          <w:szCs w:val="24"/>
          <w:lang w:val="hr-HR"/>
        </w:rPr>
        <w:t>10602024124, MBS:</w:t>
      </w:r>
      <w:r w:rsidR="007E2025">
        <w:rPr>
          <w:rFonts w:hAnsi="Times New Roman" w:ascii="Times New Roman"/>
          <w:szCs w:val="24"/>
          <w:lang w:val="hr-HR"/>
        </w:rPr>
        <w:t xml:space="preserve"> </w:t>
      </w:r>
      <w:r w:rsidR="007E2025" w:rsidRPr="007E2025">
        <w:rPr>
          <w:rFonts w:hAnsi="Times New Roman" w:ascii="Times New Roman"/>
          <w:szCs w:val="24"/>
          <w:lang w:val="hr-HR"/>
        </w:rPr>
        <w:t>080833131.</w:t>
      </w:r>
      <w:r w:rsidR="007E2025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7E2025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7E2025">
        <w:rPr>
          <w:rFonts w:hAnsi="Times New Roman" w:ascii="Times New Roman"/>
          <w:szCs w:val="24"/>
        </w:rPr>
        <w:t xml:space="preserve"> Željko Vugrić, OIB: 14250195321</w:t>
      </w:r>
      <w:r w:rsidR="00E4041D">
        <w:rPr>
          <w:rFonts w:hAnsi="Times New Roman" w:ascii="Times New Roman"/>
          <w:szCs w:val="24"/>
        </w:rPr>
        <w:t xml:space="preserve"> iz </w:t>
      </w:r>
      <w:r w:rsidR="007E2025">
        <w:rPr>
          <w:rFonts w:hAnsi="Times New Roman" w:ascii="Times New Roman"/>
          <w:szCs w:val="24"/>
        </w:rPr>
        <w:t xml:space="preserve">Velike Gorice, A. Cesarca 52. </w:t>
      </w:r>
      <w:r w:rsidR="00E4041D">
        <w:rPr>
          <w:rFonts w:hAnsi="Times New Roman" w:ascii="Times New Roman"/>
          <w:szCs w:val="24"/>
        </w:rPr>
        <w:t xml:space="preserve"> </w:t>
      </w:r>
      <w:r w:rsidR="0069521A">
        <w:rPr>
          <w:rFonts w:hAnsi="Times New Roman" w:ascii="Times New Roman"/>
          <w:szCs w:val="24"/>
        </w:rPr>
        <w:t xml:space="preserve"> </w:t>
      </w:r>
      <w:r w:rsidR="0063097A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AD355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0459A3">
        <w:rPr>
          <w:rFonts w:hAnsi="Times New Roman" w:ascii="Times New Roman"/>
          <w:szCs w:val="24"/>
          <w:lang w:val="hr-HR"/>
        </w:rPr>
        <w:t xml:space="preserve"> </w:t>
      </w:r>
      <w:r w:rsidR="007E2025" w:rsidRPr="007E2025">
        <w:rPr>
          <w:rFonts w:hAnsi="Times New Roman" w:ascii="Times New Roman"/>
          <w:szCs w:val="24"/>
          <w:lang w:val="hr-HR"/>
        </w:rPr>
        <w:t>ZBRAJANJE j.d.o.o. Zagreb, Kružna ulica 7, OIB:</w:t>
      </w:r>
      <w:r w:rsidR="007E2025">
        <w:rPr>
          <w:rFonts w:hAnsi="Times New Roman" w:ascii="Times New Roman"/>
          <w:szCs w:val="24"/>
          <w:lang w:val="hr-HR"/>
        </w:rPr>
        <w:t xml:space="preserve"> </w:t>
      </w:r>
      <w:r w:rsidR="007E2025" w:rsidRPr="007E2025">
        <w:rPr>
          <w:rFonts w:hAnsi="Times New Roman" w:ascii="Times New Roman"/>
          <w:szCs w:val="24"/>
          <w:lang w:val="hr-HR"/>
        </w:rPr>
        <w:t>10602024124, MBS:</w:t>
      </w:r>
      <w:r w:rsidR="007E2025">
        <w:rPr>
          <w:rFonts w:hAnsi="Times New Roman" w:ascii="Times New Roman"/>
          <w:szCs w:val="24"/>
          <w:lang w:val="hr-HR"/>
        </w:rPr>
        <w:t xml:space="preserve"> </w:t>
      </w:r>
      <w:r w:rsidR="007E2025" w:rsidRPr="007E2025">
        <w:rPr>
          <w:rFonts w:hAnsi="Times New Roman" w:ascii="Times New Roman"/>
          <w:szCs w:val="24"/>
          <w:lang w:val="hr-HR"/>
        </w:rPr>
        <w:t>080833131.</w:t>
      </w:r>
    </w:p>
    <w:p w:rsidRDefault="007E2025" w:rsidP="00D17329" w:rsidR="007E20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7E2025">
        <w:rPr>
          <w:rFonts w:hAnsi="Times New Roman" w:ascii="Times New Roman"/>
          <w:szCs w:val="24"/>
          <w:lang w:val="hr-HR"/>
        </w:rPr>
        <w:t>Oglasom od 04</w:t>
      </w:r>
      <w:r w:rsidR="00636D7B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7E2025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D55F72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63097A" w:rsidP="00495AAF" w:rsidR="0063097A">
      <w:pPr>
        <w:rPr>
          <w:rFonts w:hAnsi="Times New Roman" w:ascii="Times New Roman"/>
          <w:szCs w:val="24"/>
          <w:lang w:val="hr-HR"/>
        </w:rPr>
      </w:pPr>
    </w:p>
    <w:p w:rsidRDefault="00D55F72" w:rsidP="00D55F72" w:rsidR="00495A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55F72" w:rsidP="00D55F72" w:rsidR="00D55F72" w:rsidRPr="009A15E0">
      <w:pPr>
        <w:jc w:val="right"/>
        <w:rPr>
          <w:rFonts w:hAnsi="Times New Roman" w:ascii="Times New Roman"/>
          <w:szCs w:val="24"/>
        </w:rPr>
      </w:pPr>
      <w:r w:rsidRPr="00D55F72">
        <w:rPr>
          <w:rFonts w:hAnsi="Times New Roman" w:ascii="Times New Roman"/>
          <w:szCs w:val="24"/>
          <w:lang w:val="hr-HR"/>
        </w:rPr>
        <w:t>Zlatka Plivelić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26538D" w:rsidP="0026538D" w:rsidR="0026538D">
      <w:pPr>
        <w:rPr>
          <w:rFonts w:hAnsi="Times New Roman" w:ascii="Times New Roman"/>
          <w:szCs w:val="24"/>
          <w:lang w:val="hr-HR"/>
        </w:rPr>
      </w:pPr>
    </w:p>
    <w:p w:rsidRDefault="00DC108F" w:rsidP="00DC108F" w:rsidR="00DC108F" w:rsidRPr="00C53C54">
      <w:pPr>
        <w:jc w:val="right"/>
        <w:rPr>
          <w:rFonts w:hAnsi="Times New Roman" w:ascii="Times New Roman"/>
          <w:szCs w:val="24"/>
          <w:lang w:val="hr-HR"/>
        </w:rPr>
      </w:pPr>
    </w:p>
    <w:sectPr w:rsidSect="0069521A" w:rsidR="00DC108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660" w:rsidR="00280A5F">
    <w:pPr>
      <w:pStyle w:val="Podnoje"/>
      <w:jc w:val="right"/>
    </w:pPr>
  </w:p>
  <w:p w:rsidRDefault="00C9266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92660" w:rsidRPr="00C9266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7E2025">
      <w:rPr>
        <w:rFonts w:hAnsi="Times New Roman" w:ascii="Times New Roman"/>
      </w:rPr>
      <w:t>268/2016</w:t>
    </w:r>
  </w:p>
  <w:p w:rsidRDefault="00C9266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59A3"/>
    <w:rsid w:val="000469DA"/>
    <w:rsid w:val="00090D1D"/>
    <w:rsid w:val="0009468F"/>
    <w:rsid w:val="000A3B47"/>
    <w:rsid w:val="000B3EF2"/>
    <w:rsid w:val="000B74A7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310684"/>
    <w:rsid w:val="00352535"/>
    <w:rsid w:val="0035267A"/>
    <w:rsid w:val="0035767D"/>
    <w:rsid w:val="0037112B"/>
    <w:rsid w:val="003C3E8D"/>
    <w:rsid w:val="003E7FD9"/>
    <w:rsid w:val="003F1EFE"/>
    <w:rsid w:val="00402C65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53CC"/>
    <w:rsid w:val="00573C39"/>
    <w:rsid w:val="005B3AA1"/>
    <w:rsid w:val="006156D0"/>
    <w:rsid w:val="0062773C"/>
    <w:rsid w:val="0063097A"/>
    <w:rsid w:val="00630F52"/>
    <w:rsid w:val="00633396"/>
    <w:rsid w:val="00636D7B"/>
    <w:rsid w:val="006378C3"/>
    <w:rsid w:val="0064498B"/>
    <w:rsid w:val="0065500F"/>
    <w:rsid w:val="00670CE3"/>
    <w:rsid w:val="00686392"/>
    <w:rsid w:val="0069268B"/>
    <w:rsid w:val="0069521A"/>
    <w:rsid w:val="006A68F9"/>
    <w:rsid w:val="006C4666"/>
    <w:rsid w:val="00726015"/>
    <w:rsid w:val="007354CB"/>
    <w:rsid w:val="007646E0"/>
    <w:rsid w:val="00777449"/>
    <w:rsid w:val="00795065"/>
    <w:rsid w:val="007A38B0"/>
    <w:rsid w:val="007D6D1C"/>
    <w:rsid w:val="007E2025"/>
    <w:rsid w:val="007F24AA"/>
    <w:rsid w:val="00820E71"/>
    <w:rsid w:val="00826CE8"/>
    <w:rsid w:val="008679BD"/>
    <w:rsid w:val="008A6BE7"/>
    <w:rsid w:val="008C31DE"/>
    <w:rsid w:val="008C66F0"/>
    <w:rsid w:val="0090317B"/>
    <w:rsid w:val="00947CAE"/>
    <w:rsid w:val="00980D7A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E474A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2660"/>
    <w:rsid w:val="00C94D0E"/>
    <w:rsid w:val="00CA4729"/>
    <w:rsid w:val="00CD00B9"/>
    <w:rsid w:val="00CE1D7F"/>
    <w:rsid w:val="00CF47D8"/>
    <w:rsid w:val="00D17329"/>
    <w:rsid w:val="00D55F72"/>
    <w:rsid w:val="00D660C0"/>
    <w:rsid w:val="00D77D4C"/>
    <w:rsid w:val="00D85D03"/>
    <w:rsid w:val="00DA3006"/>
    <w:rsid w:val="00DC108F"/>
    <w:rsid w:val="00DD72D4"/>
    <w:rsid w:val="00DE2783"/>
    <w:rsid w:val="00DF7CF3"/>
    <w:rsid w:val="00E17BC5"/>
    <w:rsid w:val="00E4041D"/>
    <w:rsid w:val="00E44351"/>
    <w:rsid w:val="00E55C61"/>
    <w:rsid w:val="00E561D2"/>
    <w:rsid w:val="00E94B9A"/>
    <w:rsid w:val="00EB2BFF"/>
    <w:rsid w:val="00EB6112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2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6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6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6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6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2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6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6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6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6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1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5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St-268/2016-8</izvorni_sadrzaj>
    <derivirana_varijabla naziv="DomainObject.Oznaka_1">St-268/2016-8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ZBRAJANJE j.d.o.o. zastupanog po punomoćniku Pjetar Kćira</izvorni_sadrzaj>
    <derivirana_varijabla naziv="DomainObject.Predmet.ProtustrankaFormated_1">  ZBRAJANJE j.d.o.o. zastupanog po punomoćniku Pjetar Kćira</derivirana_varijabla>
  </DomainObject.Predmet.ProtustrankaFormated>
  <DomainObject.Predmet.ProtustrankaFormatedOIB>
    <izvorni_sadrzaj>  ZBRAJANJE j.d.o.o., OIB 10602024124 zastupanog po punomoćniku Pjetar Kćira</izvorni_sadrzaj>
    <derivirana_varijabla naziv="DomainObject.Predmet.ProtustrankaFormatedOIB_1">  ZBRAJANJE j.d.o.o., OIB 10602024124 zastupanog po punomoćniku Pjetar Kćira</derivirana_varijabla>
  </DomainObject.Predmet.ProtustrankaFormatedOIB>
  <DomainObject.Predmet.ProtustrankaFormatedWithAdress>
    <izvorni_sadrzaj> ZBRAJANJE j.d.o.o., Kružna ulica 7, 10000 Zagreb zastupanog po punomoćniku Pjetar Kćira</izvorni_sadrzaj>
    <derivirana_varijabla naziv="DomainObject.Predmet.ProtustrankaFormatedWithAdress_1"> ZBRAJANJE j.d.o.o., Kružna ulica 7, 10000 Zagreb zastupanog po punomoćniku Pjetar Kćira</derivirana_varijabla>
  </DomainObject.Predmet.ProtustrankaFormatedWithAdress>
  <DomainObject.Predmet.ProtustrankaFormatedWithAdressOIB>
    <izvorni_sadrzaj> ZBRAJANJE j.d.o.o., OIB 10602024124, Kružna ulica 7, 10000 Zagreb zastupanog po punomoćniku Pjetar Kćira</izvorni_sadrzaj>
    <derivirana_varijabla naziv="DomainObject.Predmet.ProtustrankaFormatedWithAdressOIB_1"> ZBRAJANJE j.d.o.o., OIB 10602024124, Kružna ulica 7, 10000 Zagreb zastupanog po punomoćniku Pjetar Kćira</derivirana_varijabla>
  </DomainObject.Predmet.ProtustrankaFormatedWithAdressOIB>
  <DomainObject.Predmet.ProtustrankaWithAdress>
    <izvorni_sadrzaj>ZBRAJANJE j.d.o.o. Kružna ulica 7, 10000 Zagreb</izvorni_sadrzaj>
    <derivirana_varijabla naziv="DomainObject.Predmet.ProtustrankaWithAdress_1">ZBRAJANJE j.d.o.o. Kružna ulica 7, 10000 Zagreb</derivirana_varijabla>
  </DomainObject.Predmet.ProtustrankaWithAdress>
  <DomainObject.Predmet.ProtustrankaWithAdressOIB>
    <izvorni_sadrzaj>ZBRAJANJE j.d.o.o., OIB 10602024124, Kružna ulica 7, 10000 Zagreb</izvorni_sadrzaj>
    <derivirana_varijabla naziv="DomainObject.Predmet.ProtustrankaWithAdressOIB_1">ZBRAJANJE j.d.o.o., OIB 10602024124, Kružna ulica 7, 10000 Zagreb</derivirana_varijabla>
  </DomainObject.Predmet.ProtustrankaWithAdressOIB>
  <DomainObject.Predmet.ProtustrankaNazivFormated>
    <izvorni_sadrzaj>ZBRAJANJE j.d.o.o.</izvorni_sadrzaj>
    <derivirana_varijabla naziv="DomainObject.Predmet.ProtustrankaNazivFormated_1">ZBRAJANJE j.d.o.o.</derivirana_varijabla>
  </DomainObject.Predmet.ProtustrankaNazivFormated>
  <DomainObject.Predmet.ProtustrankaNazivFormatedOIB>
    <izvorni_sadrzaj>ZBRAJANJE j.d.o.o., OIB 10602024124</izvorni_sadrzaj>
    <derivirana_varijabla naziv="DomainObject.Predmet.ProtustrankaNazivFormatedOIB_1">ZBRAJANJE j.d.o.o., OIB 10602024124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ZBRAJANJE j.d.o.o. zastupanog po punomoćniku Pjetar Kćira</item>
    </izvorni_sadrzaj>
    <derivirana_varijabla naziv="DomainObject.Predmet.ProtuStrankaListFormated_1">
      <item>ZBRAJANJE j.d.o.o. zastupanog po punomoćniku Pjetar Kćira</item>
    </derivirana_varijabla>
  </DomainObject.Predmet.ProtuStrankaListFormated>
  <DomainObject.Predmet.ProtuStrankaListFormatedOIB>
    <izvorni_sadrzaj>
      <item>ZBRAJANJE j.d.o.o., OIB 10602024124 zastupanog po punomoćniku Pjetar Kćira</item>
    </izvorni_sadrzaj>
    <derivirana_varijabla naziv="DomainObject.Predmet.ProtuStrankaListFormatedOIB_1">
      <item>ZBRAJANJE j.d.o.o., OIB 10602024124 zastupanog po punomoćniku Pjetar Kćira</item>
    </derivirana_varijabla>
  </DomainObject.Predmet.ProtuStrankaListFormatedOIB>
  <DomainObject.Predmet.ProtuStrankaListFormatedWithAdress>
    <izvorni_sadrzaj>
      <item>ZBRAJANJE j.d.o.o., Kružna ulica 7, 10000 Zagreb zastupanog po punomoćniku Pjetar Kćira</item>
    </izvorni_sadrzaj>
    <derivirana_varijabla naziv="DomainObject.Predmet.ProtuStrankaListFormatedWithAdress_1">
      <item>ZBRAJANJE j.d.o.o., Kružna ulica 7, 10000 Zagreb zastupanog po punomoćniku Pjetar Kćira</item>
    </derivirana_varijabla>
  </DomainObject.Predmet.ProtuStrankaListFormatedWithAdress>
  <DomainObject.Predmet.ProtuStrankaListFormatedWithAdressOIB>
    <izvorni_sadrzaj>
      <item>ZBRAJANJE j.d.o.o., OIB 10602024124, Kružna ulica 7, 10000 Zagreb zastupanog po punomoćniku Pjetar Kćira</item>
    </izvorni_sadrzaj>
    <derivirana_varijabla naziv="DomainObject.Predmet.ProtuStrankaListFormatedWithAdressOIB_1">
      <item>ZBRAJANJE j.d.o.o., OIB 10602024124, Kružna ulica 7, 10000 Zagreb zastupanog po punomoćniku Pjetar Kćira</item>
    </derivirana_varijabla>
  </DomainObject.Predmet.ProtuStrankaListFormatedWithAdressOIB>
  <DomainObject.Predmet.ProtuStrankaListNazivFormated>
    <izvorni_sadrzaj>
      <item>ZBRAJANJE j.d.o.o.</item>
    </izvorni_sadrzaj>
    <derivirana_varijabla naziv="DomainObject.Predmet.ProtuStrankaListNazivFormated_1">
      <item>ZBRAJANJE j.d.o.o.</item>
    </derivirana_varijabla>
  </DomainObject.Predmet.ProtuStrankaListNazivFormated>
  <DomainObject.Predmet.ProtuStrankaListNazivFormatedOIB>
    <izvorni_sadrzaj>
      <item>ZBRAJANJE j.d.o.o., OIB 10602024124</item>
    </izvorni_sadrzaj>
    <derivirana_varijabla naziv="DomainObject.Predmet.ProtuStrankaListNazivFormatedOIB_1">
      <item>ZBRAJANJE j.d.o.o., OIB 10602024124</item>
    </derivirana_varijabla>
  </DomainObject.Predmet.ProtuStrankaListNazivFormatedOIB>
  <DomainObject.Predmet.OstaliListFormated>
    <izvorni_sadrzaj>
      <item>Pjetar Kćira punomoćnik sudionika u postupku ZBRAJANJE j.d.o.o.</item>
      <item>ŽELJKO VUGRIĆ</item>
    </izvorni_sadrzaj>
    <derivirana_varijabla naziv="DomainObject.Predmet.OstaliListFormated_1">
      <item>Pjetar Kćira punomoćnik sudionika u postupku ZBRAJANJE j.d.o.o.</item>
      <item>ŽELJKO VUGRIĆ</item>
    </derivirana_varijabla>
  </DomainObject.Predmet.OstaliListFormated>
  <DomainObject.Predmet.OstaliListFormatedOIB>
    <izvorni_sadrzaj>
      <item>Pjetar Kćira, OIB 56000956409 punomoćnik sudionika u postupku ZBRAJANJE j.d.o.o.</item>
      <item>ŽELJKO VUGRIĆ, OIB 14250195321</item>
    </izvorni_sadrzaj>
    <derivirana_varijabla naziv="DomainObject.Predmet.OstaliListFormatedOIB_1">
      <item>Pjetar Kćira, OIB 56000956409 punomoćnik sudionika u postupku ZBRAJANJE j.d.o.o.</item>
      <item>ŽELJKO VUGRIĆ, OIB 14250195321</item>
    </derivirana_varijabla>
  </DomainObject.Predmet.OstaliListFormatedOIB>
  <DomainObject.Predmet.OstaliListFormatedWithAdress>
    <izvorni_sadrzaj>
      <item>Pjetar Kćira, Banski Vinogradi 6, 10000 Zagreb punomoćnik sudionika u postupku ZBRAJANJE j.d.o.o.</item>
      <item>ŽELJKO VUGRIĆ, A. Cesarca 52, 10410 Velika Gorica</item>
    </izvorni_sadrzaj>
    <derivirana_varijabla naziv="DomainObject.Predmet.OstaliListFormatedWithAdress_1">
      <item>Pjetar Kćira, Banski Vinogradi 6, 10000 Zagreb punomoćnik sudionika u postupku ZBRAJANJE j.d.o.o.</item>
      <item>ŽELJKO VUGRIĆ, A. Cesarca 52, 10410 Velika Gorica</item>
    </derivirana_varijabla>
  </DomainObject.Predmet.OstaliListFormatedWithAdress>
  <DomainObject.Predmet.OstaliListFormatedWithAdressOIB>
    <izvorni_sadrzaj>
      <item>Pjetar Kćira, OIB 56000956409, Banski Vinogradi 6, 10000 Zagreb punomoćnik sudionika u postupku ZBRAJANJE j.d.o.o.</item>
      <item>ŽELJKO VUGRIĆ, OIB 14250195321, A. Cesarca 52, 10410 Velika Gorica</item>
    </izvorni_sadrzaj>
    <derivirana_varijabla naziv="DomainObject.Predmet.OstaliListFormatedWithAdressOIB_1">
      <item>Pjetar Kćira, OIB 56000956409, Banski Vinogradi 6, 10000 Zagreb punomoćnik sudionika u postupku ZBRAJANJE j.d.o.o.</item>
      <item>ŽELJKO VUGRIĆ, OIB 14250195321, A. Cesarca 52, 10410 Velika Gorica</item>
    </derivirana_varijabla>
  </DomainObject.Predmet.OstaliListFormatedWithAdressOIB>
  <DomainObject.Predmet.OstaliListNazivFormated>
    <izvorni_sadrzaj>
      <item>Pjetar Kćira</item>
      <item>ŽELJKO VUGRIĆ</item>
    </izvorni_sadrzaj>
    <derivirana_varijabla naziv="DomainObject.Predmet.OstaliListNazivFormated_1">
      <item>Pjetar Kćira</item>
      <item>ŽELJKO VUGRIĆ</item>
    </derivirana_varijabla>
  </DomainObject.Predmet.OstaliListNazivFormated>
  <DomainObject.Predmet.OstaliListNazivFormatedOIB>
    <izvorni_sadrzaj>
      <item>Pjetar Kćira, OIB 56000956409</item>
      <item>ŽELJKO VUGRIĆ, OIB 14250195321</item>
    </izvorni_sadrzaj>
    <derivirana_varijabla naziv="DomainObject.Predmet.OstaliListNazivFormatedOIB_1">
      <item>Pjetar Kćira, OIB 56000956409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St-268/2016-8</izvorni_sadrzaj>
    <derivirana_varijabla naziv="DomainObject.PoslovniBrojDokumenta_1">St-268/2016-8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ZBRAJANJE j.d.o.o.</izvorni_sadrzaj>
    <derivirana_varijabla naziv="DomainObject.Predmet.ProtustrankaIDrugi_1">ZBRAJANJE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ZBRAJANJE j.d.o.o., OIB 10602024124, Kružna ulica 7, 10000 Zagreb</izvorni_sadrzaj>
    <derivirana_varijabla naziv="DomainObject.Predmet.ProtustrankaIDrugiAdressOIB_1">ZBRAJANJE j.d.o.o., OIB 10602024124, Kružna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ZBRAJANJE j.d.o.o.</item>
      <item>Pjetar Kćira</item>
      <item>ŽELJKO VUGRIĆ</item>
    </izvorni_sadrzaj>
    <derivirana_varijabla naziv="DomainObject.Predmet.SudioniciListNaziv_1">
      <item>FINA Regionalni centar Zagreb</item>
      <item>ZBRAJANJE j.d.o.o.</item>
      <item>Pjetar Kćira</item>
      <item>ŽELJKO VUGRIĆ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ZBRAJANJE j.d.o.o., OIB 10602024124, Kružna ulica 7,10000 Zagreb</item>
      <item>Pjetar Kćira, OIB 56000956409, Banski Vinogradi 6,10000 Zagreb</item>
      <item>ŽELJKO VUGRIĆ, OIB 14250195321, A. Cesarca 52,10410 Velika Gorica</item>
    </izvorni_sadrzaj>
    <derivirana_varijabla naziv="DomainObject.Predmet.SudioniciListAdressOIB_1">
      <item>FINA Regionalni centar Zagreb, OIB 85821130368, Trg svibanjskih žrtava 1995. 1,10000 Zagreb</item>
      <item>ZBRAJANJE j.d.o.o., OIB 10602024124, Kružna ulica 7,10000 Zagreb</item>
      <item>Pjetar Kćira, OIB 56000956409, Banski Vinogradi 6,10000 Zagreb</item>
      <item>ŽELJKO VUGRIĆ, OIB 14250195321, A.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10602024124</item>
      <item>, OIB 56000956409</item>
      <item>, OIB 14250195321</item>
    </izvorni_sadrzaj>
    <derivirana_varijabla naziv="DomainObject.Predmet.SudioniciListNazivOIB_1">
      <item>, OIB 85821130368</item>
      <item>, OIB 10602024124</item>
      <item>, OIB 56000956409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2625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2016-07-01T09:22:00Z</dcterms:created>
  <dc:creator>Karmela Dolenc</dc:creator>
  <cp:lastModifiedBy>Zlatka Plivelić</cp:lastModifiedBy>
  <cp:lastPrinted>2016-07-01T09:26:00Z</cp:lastPrinted>
  <dcterms:modified xmlns:xsi="http://www.w3.org/2001/XMLSchema-instance" xsi:type="dcterms:W3CDTF">2016-07-01T09:27:00Z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