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7f5c" w14:paraId="7677f5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70062A">
        <w:t>8</w:t>
      </w:r>
      <w:r w:rsidR="005E2733">
        <w:t>45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70062A">
        <w:t>8</w:t>
      </w:r>
      <w:r w:rsidR="005E2733">
        <w:t>45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E2733">
        <w:t>SIM-ELEKTRONIKA d.o.o., OIB 35996653154, Zagreb, Branovečina 123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E2733">
        <w:t>34.164,94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30ACB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516A4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6845</izvorni_sadrzaj>
    <derivirana_varijabla naziv="DomainObject.Predmet.Broj_1">6845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St-6845/2015</izvorni_sadrzaj>
    <derivirana_varijabla naziv="DomainObject.Predmet.OznakaBroj_1">St-6845/2015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SIM-ELEKTRONIKA d.o.o zastupanog po punomoćniku Ivan Mikulić</izvorni_sadrzaj>
    <derivirana_varijabla naziv="DomainObject.Predmet.ProtustrankaFormated_1">  SIM-ELEKTRONIKA d.o.o zastupanog po punomoćniku Ivan Mikulić</derivirana_varijabla>
  </DomainObject.Predmet.ProtustrankaFormated>
  <DomainObject.Predmet.ProtustrankaFormatedOIB>
    <izvorni_sadrzaj>  SIM-ELEKTRONIKA d.o.o, OIB 35996653154 zastupanog po punomoćniku Ivan Mikulić</izvorni_sadrzaj>
    <derivirana_varijabla naziv="DomainObject.Predmet.ProtustrankaFormatedOIB_1">  SIM-ELEKTRONIKA d.o.o, OIB 35996653154 zastupanog po punomoćniku Ivan Mikulić</derivirana_varijabla>
  </DomainObject.Predmet.ProtustrankaFormatedOIB>
  <DomainObject.Predmet.ProtustrankaFormatedWithAdress>
    <izvorni_sadrzaj> SIM-ELEKTRONIKA d.o.o, Branovečina 123, 10000 Zagreb zastupanog po punomoćniku Ivan Mikulić</izvorni_sadrzaj>
    <derivirana_varijabla naziv="DomainObject.Predmet.ProtustrankaFormatedWithAdress_1"> SIM-ELEKTRONIKA d.o.o, Branovečina 123, 10000 Zagreb zastupanog po punomoćniku Ivan Mikulić</derivirana_varijabla>
  </DomainObject.Predmet.ProtustrankaFormatedWithAdress>
  <DomainObject.Predmet.ProtustrankaFormatedWithAdressOIB>
    <izvorni_sadrzaj> SIM-ELEKTRONIKA d.o.o, OIB 35996653154, Branovečina 123, 10000 Zagreb zastupanog po punomoćniku Ivan Mikulić</izvorni_sadrzaj>
    <derivirana_varijabla naziv="DomainObject.Predmet.ProtustrankaFormatedWithAdressOIB_1"> SIM-ELEKTRONIKA d.o.o, OIB 35996653154, Branovečina 123, 10000 Zagreb zastupanog po punomoćniku Ivan Mikulić</derivirana_varijabla>
  </DomainObject.Predmet.ProtustrankaFormatedWithAdressOIB>
  <DomainObject.Predmet.ProtustrankaWithAdress>
    <izvorni_sadrzaj>SIM-ELEKTRONIKA d.o.o Branovečina 123, 10000 Zagreb</izvorni_sadrzaj>
    <derivirana_varijabla naziv="DomainObject.Predmet.ProtustrankaWithAdress_1">SIM-ELEKTRONIKA d.o.o Branovečina 123, 10000 Zagreb</derivirana_varijabla>
  </DomainObject.Predmet.ProtustrankaWithAdress>
  <DomainObject.Predmet.ProtustrankaWithAdressOIB>
    <izvorni_sadrzaj>SIM-ELEKTRONIKA d.o.o, OIB 35996653154, Branovečina 123, 10000 Zagreb</izvorni_sadrzaj>
    <derivirana_varijabla naziv="DomainObject.Predmet.ProtustrankaWithAdressOIB_1">SIM-ELEKTRONIKA d.o.o, OIB 35996653154, Branovečina 123, 10000 Zagreb</derivirana_varijabla>
  </DomainObject.Predmet.ProtustrankaWithAdressOIB>
  <DomainObject.Predmet.ProtustrankaNazivFormated>
    <izvorni_sadrzaj>SIM-ELEKTRONIKA d.o.o</izvorni_sadrzaj>
    <derivirana_varijabla naziv="DomainObject.Predmet.ProtustrankaNazivFormated_1">SIM-ELEKTRONIKA d.o.o</derivirana_varijabla>
  </DomainObject.Predmet.ProtustrankaNazivFormated>
  <DomainObject.Predmet.ProtustrankaNazivFormatedOIB>
    <izvorni_sadrzaj>SIM-ELEKTRONIKA d.o.o, OIB 35996653154</izvorni_sadrzaj>
    <derivirana_varijabla naziv="DomainObject.Predmet.ProtustrankaNazivFormatedOIB_1">SIM-ELEKTRONIKA d.o.o, OIB 35996653154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SIM-ELEKTRONIKA d.o.o zastupanog po punomoćniku Ivan Mikulić</item>
    </izvorni_sadrzaj>
    <derivirana_varijabla naziv="DomainObject.Predmet.ProtuStrankaListFormated_1">
      <item>SIM-ELEKTRONIKA d.o.o zastupanog po punomoćniku Ivan Mikulić</item>
    </derivirana_varijabla>
  </DomainObject.Predmet.ProtuStrankaListFormated>
  <DomainObject.Predmet.ProtuStrankaListFormatedOIB>
    <izvorni_sadrzaj>
      <item>SIM-ELEKTRONIKA d.o.o, OIB 35996653154 zastupanog po punomoćniku Ivan Mikulić</item>
    </izvorni_sadrzaj>
    <derivirana_varijabla naziv="DomainObject.Predmet.ProtuStrankaListFormatedOIB_1">
      <item>SIM-ELEKTRONIKA d.o.o, OIB 35996653154 zastupanog po punomoćniku Ivan Mikulić</item>
    </derivirana_varijabla>
  </DomainObject.Predmet.ProtuStrankaListFormatedOIB>
  <DomainObject.Predmet.ProtuStrankaListFormatedWithAdress>
    <izvorni_sadrzaj>
      <item>SIM-ELEKTRONIKA d.o.o, Branovečina 123, 10000 Zagreb zastupanog po punomoćniku Ivan Mikulić</item>
    </izvorni_sadrzaj>
    <derivirana_varijabla naziv="DomainObject.Predmet.ProtuStrankaListFormatedWithAdress_1">
      <item>SIM-ELEKTRONIKA d.o.o, Branovečina 123, 10000 Zagreb zastupanog po punomoćniku Ivan Mikulić</item>
    </derivirana_varijabla>
  </DomainObject.Predmet.ProtuStrankaListFormatedWithAdress>
  <DomainObject.Predmet.ProtuStrankaListFormatedWithAdressOIB>
    <izvorni_sadrzaj>
      <item>SIM-ELEKTRONIKA d.o.o, OIB 35996653154, Branovečina 123, 10000 Zagreb zastupanog po punomoćniku Ivan Mikulić</item>
    </izvorni_sadrzaj>
    <derivirana_varijabla naziv="DomainObject.Predmet.ProtuStrankaListFormatedWithAdressOIB_1">
      <item>SIM-ELEKTRONIKA d.o.o, OIB 35996653154, Branovečina 123, 10000 Zagreb zastupanog po punomoćniku Ivan Mikulić</item>
    </derivirana_varijabla>
  </DomainObject.Predmet.ProtuStrankaListFormatedWithAdressOIB>
  <DomainObject.Predmet.ProtuStrankaListNazivFormated>
    <izvorni_sadrzaj>
      <item>SIM-ELEKTRONIKA d.o.o</item>
    </izvorni_sadrzaj>
    <derivirana_varijabla naziv="DomainObject.Predmet.ProtuStrankaListNazivFormated_1">
      <item>SIM-ELEKTRONIKA d.o.o</item>
    </derivirana_varijabla>
  </DomainObject.Predmet.ProtuStrankaListNazivFormated>
  <DomainObject.Predmet.ProtuStrankaListNazivFormatedOIB>
    <izvorni_sadrzaj>
      <item>SIM-ELEKTRONIKA d.o.o, OIB 35996653154</item>
    </izvorni_sadrzaj>
    <derivirana_varijabla naziv="DomainObject.Predmet.ProtuStrankaListNazivFormatedOIB_1">
      <item>SIM-ELEKTRONIKA d.o.o, OIB 35996653154</item>
    </derivirana_varijabla>
  </DomainObject.Predmet.ProtuStrankaListNazivFormatedOIB>
  <DomainObject.Predmet.OstaliListFormated>
    <izvorni_sadrzaj>
      <item>Ivan Mikulić punomoćnik sudionika u postupku SIM-ELEKTRONIKA d.o.o</item>
    </izvorni_sadrzaj>
    <derivirana_varijabla naziv="DomainObject.Predmet.OstaliListFormated_1">
      <item>Ivan Mikulić punomoćnik sudionika u postupku SIM-ELEKTRONIKA d.o.o</item>
    </derivirana_varijabla>
  </DomainObject.Predmet.OstaliListFormated>
  <DomainObject.Predmet.OstaliListFormatedOIB>
    <izvorni_sadrzaj>
      <item>Ivan Mikulić, OIB 48798038344 punomoćnik sudionika u postupku SIM-ELEKTRONIKA d.o.o</item>
    </izvorni_sadrzaj>
    <derivirana_varijabla naziv="DomainObject.Predmet.OstaliListFormatedOIB_1">
      <item>Ivan Mikulić, OIB 48798038344 punomoćnik sudionika u postupku SIM-ELEKTRONIKA d.o.o</item>
    </derivirana_varijabla>
  </DomainObject.Predmet.OstaliListFormatedOIB>
  <DomainObject.Predmet.OstaliListFormatedWithAdress>
    <izvorni_sadrzaj>
      <item>Ivan Mikulić, Branovečina 123, 10000 Zagreb punomoćnik sudionika u postupku SIM-ELEKTRONIKA d.o.o</item>
    </izvorni_sadrzaj>
    <derivirana_varijabla naziv="DomainObject.Predmet.OstaliListFormatedWithAdress_1">
      <item>Ivan Mikulić, Branovečina 123, 10000 Zagreb punomoćnik sudionika u postupku SIM-ELEKTRONIKA d.o.o</item>
    </derivirana_varijabla>
  </DomainObject.Predmet.OstaliListFormatedWithAdress>
  <DomainObject.Predmet.OstaliListFormatedWithAdressOIB>
    <izvorni_sadrzaj>
      <item>Ivan Mikulić, OIB 48798038344, Branovečina 123, 10000 Zagreb punomoćnik sudionika u postupku SIM-ELEKTRONIKA d.o.o</item>
    </izvorni_sadrzaj>
    <derivirana_varijabla naziv="DomainObject.Predmet.OstaliListFormatedWithAdressOIB_1">
      <item>Ivan Mikulić, OIB 48798038344, Branovečina 123, 10000 Zagreb punomoćnik sudionika u postupku SIM-ELEKTRONIKA d.o.o</item>
    </derivirana_varijabla>
  </DomainObject.Predmet.OstaliListFormatedWithAdressOIB>
  <DomainObject.Predmet.OstaliListNazivFormated>
    <izvorni_sadrzaj>
      <item>Ivan Mikulić</item>
    </izvorni_sadrzaj>
    <derivirana_varijabla naziv="DomainObject.Predmet.OstaliListNazivFormated_1">
      <item>Ivan Mikulić</item>
    </derivirana_varijabla>
  </DomainObject.Predmet.OstaliListNazivFormated>
  <DomainObject.Predmet.OstaliListNazivFormatedOIB>
    <izvorni_sadrzaj>
      <item>Ivan Mikulić, OIB 48798038344</item>
    </izvorni_sadrzaj>
    <derivirana_varijabla naziv="DomainObject.Predmet.OstaliListNazivFormatedOIB_1">
      <item>Ivan Mikulić, OIB 48798038344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SIM-ELEKTRONIKA d.o.o</izvorni_sadrzaj>
    <derivirana_varijabla naziv="DomainObject.Predmet.ProtustrankaIDrugi_1">SIM-ELEKTRONIKA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SIM-ELEKTRONIKA d.o.o, OIB 35996653154, Branovečina 123, 10000 Zagreb</izvorni_sadrzaj>
    <derivirana_varijabla naziv="DomainObject.Predmet.ProtustrankaIDrugiAdressOIB_1">SIM-ELEKTRONIKA d.o.o, OIB 35996653154, Branovečina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SIM-ELEKTRONIKA d.o.o</item>
      <item>FINA Regionalni centar Zagreb</item>
      <item>Ivan Mikulić</item>
    </izvorni_sadrzaj>
    <derivirana_varijabla naziv="DomainObject.Predmet.SudioniciListNaziv_1">
      <item>SIM-ELEKTRONIKA d.o.o</item>
      <item>FINA Regionalni centar Zagreb</item>
      <item>Ivan Mikulić</item>
    </derivirana_varijabla>
  </DomainObject.Predmet.SudioniciListNaziv>
  <DomainObject.Predmet.SudioniciListAdressOIB>
    <izvorni_sadrzaj>
      <item>SIM-ELEKTRONIKA d.o.o, OIB 35996653154, Branovečina 123,10000 Zagreb</item>
      <item>FINA Regionalni centar Zagreb, OIB 85821130368, Trg svibanjskih žrtava 1995. 1,10000 Zagreb</item>
      <item>Ivan Mikulić, OIB 48798038344, Branovečina 123,10000 Zagreb</item>
    </izvorni_sadrzaj>
    <derivirana_varijabla naziv="DomainObject.Predmet.SudioniciListAdressOIB_1">
      <item>SIM-ELEKTRONIKA d.o.o, OIB 35996653154, Branovečina 123,10000 Zagreb</item>
      <item>FINA Regionalni centar Zagreb, OIB 85821130368, Trg svibanjskih žrtava 1995. 1,10000 Zagreb</item>
      <item>Ivan Mikulić, OIB 48798038344, Branovečina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35996653154</item>
      <item>, OIB 85821130368</item>
      <item>, OIB 48798038344</item>
    </izvorni_sadrzaj>
    <derivirana_varijabla naziv="DomainObject.Predmet.SudioniciListNazivOIB_1">
      <item>, OIB 35996653154</item>
      <item>, OIB 85821130368</item>
      <item>, OIB 48798038344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1328</properties:Characters>
  <properties:Lines>48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2016-01-18T08:55:00Z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