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68f7" w14:paraId="4e168f7" w:rsidRDefault="00E052D1" w:rsidP="00E052D1" w:rsidR="00E052D1">
      <w:pPr>
        <w:spacing w:after="0"/>
        <w15:collapsed w:val="false"/>
      </w:pPr>
      <w:bookmarkStart w:name="_GoBack" w:id="0"/>
      <w:bookmarkEnd w:id="0"/>
      <w:r>
        <w:t xml:space="preserve">              </w:t>
      </w:r>
      <w:r>
        <w:rPr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2D1" w:rsidP="00E052D1" w:rsidR="00E052D1">
      <w:pPr>
        <w:spacing w:after="0" w:before="120"/>
      </w:pPr>
      <w:r>
        <w:t xml:space="preserve">     Republika Hrvatska</w:t>
      </w:r>
    </w:p>
    <w:p w:rsidRDefault="00E052D1" w:rsidP="00E052D1" w:rsidR="00E052D1">
      <w:pPr>
        <w:spacing w:after="0"/>
      </w:pPr>
      <w:r>
        <w:t>Trgovački sud u Varaždinu</w:t>
      </w:r>
    </w:p>
    <w:p w:rsidRDefault="00E052D1" w:rsidP="00E052D1" w:rsidR="00E052D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t xml:space="preserve">   Varaždin, Braće Radić 2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E052D1" w:rsidP="00E052D1" w:rsidR="00E052D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>Poslovni broj: 7 St-109/2018-6</w:t>
      </w:r>
    </w:p>
    <w:p w:rsidRDefault="00E052D1" w:rsidP="00E052D1" w:rsidR="00E052D1">
      <w:pPr>
        <w:pStyle w:val="Zaglavlje"/>
      </w:pPr>
    </w:p>
    <w:p w:rsidRDefault="00E052D1" w:rsidP="00E052D1" w:rsidR="00E052D1">
      <w:pPr>
        <w:pStyle w:val="Zaglavlje"/>
        <w:jc w:val="center"/>
      </w:pPr>
      <w:r>
        <w:t xml:space="preserve">Z A K LJ U Č A </w:t>
      </w:r>
      <w:r>
        <w:t>K</w:t>
      </w:r>
    </w:p>
    <w:p w:rsidRDefault="00E052D1" w:rsidP="00E052D1" w:rsidR="00E052D1">
      <w:pPr>
        <w:spacing w:lineRule="auto" w:line="240"/>
        <w:ind w:firstLine="720"/>
        <w:jc w:val="both"/>
      </w:pPr>
      <w:r>
        <w:t xml:space="preserve">Trgovački sud u Varaždinu, po sucu toga suda Mariji Levanić-Škerbić, u stečajnom predmetu povodom prijedloga RH, Ministarstvo financija-Porezna uprava, Područni ured sjeverna Hrvatska, za pokretanje stečajnog postupka nad dužnikom ISOLIERUNGEN j.d.o.o. Slivarsko (Općina Donja Voća), Slivarsko 37/C, OIB: 88066963904, 26. rujna 2018.,               </w:t>
      </w:r>
    </w:p>
    <w:p w:rsidRDefault="00E052D1" w:rsidP="00E052D1" w:rsidR="00E052D1">
      <w:pPr>
        <w:spacing w:lineRule="auto" w:line="240" w:after="0"/>
        <w:jc w:val="center"/>
      </w:pPr>
      <w:r>
        <w:t xml:space="preserve">  z a k lj u č i o   j e</w:t>
      </w:r>
    </w:p>
    <w:p w:rsidRDefault="00E052D1" w:rsidP="00E052D1" w:rsidR="00E052D1">
      <w:pPr>
        <w:spacing w:lineRule="auto" w:line="240" w:after="0"/>
        <w:jc w:val="center"/>
      </w:pPr>
    </w:p>
    <w:p w:rsidRDefault="00E052D1" w:rsidP="00E052D1" w:rsidR="00E052D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Stjepanu Ernečiću, Slivarsko 37/C, Slivarsko, OIB: 33926819407,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E052D1" w:rsidP="00E052D1" w:rsidR="00E052D1">
      <w:pPr>
        <w:spacing w:lineRule="auto" w:line="240" w:after="0"/>
        <w:jc w:val="both"/>
      </w:pPr>
    </w:p>
    <w:p w:rsidRDefault="00E052D1" w:rsidP="00E052D1" w:rsidR="00E052D1">
      <w:pPr>
        <w:spacing w:lineRule="auto" w:line="240" w:after="0"/>
        <w:jc w:val="both"/>
      </w:pPr>
      <w:r>
        <w:t>1. nekretnina i pokretnina dužnika</w:t>
      </w:r>
    </w:p>
    <w:p w:rsidRDefault="00E052D1" w:rsidP="00E052D1" w:rsidR="00E052D1">
      <w:pPr>
        <w:spacing w:lineRule="auto" w:line="240" w:after="0"/>
        <w:jc w:val="both"/>
      </w:pPr>
      <w:r>
        <w:t>2. imovinskih prava dužnika na tuđim stvarima</w:t>
      </w:r>
    </w:p>
    <w:p w:rsidRDefault="00E052D1" w:rsidP="00E052D1" w:rsidR="00E052D1">
      <w:pPr>
        <w:spacing w:lineRule="auto" w:line="240" w:after="0"/>
        <w:jc w:val="both"/>
      </w:pPr>
      <w:r>
        <w:t>3. novčanih i nenovčanih tražbina dužnika</w:t>
      </w:r>
    </w:p>
    <w:p w:rsidRDefault="00E052D1" w:rsidP="00E052D1" w:rsidR="00E052D1">
      <w:pPr>
        <w:spacing w:lineRule="auto" w:line="240" w:after="0"/>
        <w:jc w:val="both"/>
      </w:pPr>
      <w:r>
        <w:t>4. drugih prava koja čine imovinu dužnika</w:t>
      </w:r>
    </w:p>
    <w:p w:rsidRDefault="00E052D1" w:rsidP="00E052D1" w:rsidR="00E052D1">
      <w:pPr>
        <w:spacing w:lineRule="auto" w:line="240" w:after="0"/>
        <w:jc w:val="both"/>
      </w:pPr>
      <w:r>
        <w:t>5. novčanih sredstava na računima</w:t>
      </w:r>
    </w:p>
    <w:p w:rsidRDefault="00E052D1" w:rsidP="00E052D1" w:rsidR="00E052D1">
      <w:pPr>
        <w:spacing w:lineRule="auto" w:line="240" w:after="0"/>
        <w:jc w:val="both"/>
      </w:pPr>
      <w:r>
        <w:t>6. druge imovine dužnika</w:t>
      </w:r>
    </w:p>
    <w:p w:rsidRDefault="00E052D1" w:rsidP="00E052D1" w:rsidR="00E052D1">
      <w:pPr>
        <w:spacing w:lineRule="auto" w:line="240" w:after="0"/>
        <w:jc w:val="both"/>
      </w:pPr>
      <w:r>
        <w:t>7. obveza dužnika unesenih u njegove poslovne knjige</w:t>
      </w:r>
    </w:p>
    <w:p w:rsidRDefault="00E052D1" w:rsidP="00E052D1" w:rsidR="00E052D1">
      <w:pPr>
        <w:spacing w:lineRule="auto" w:line="240" w:after="0"/>
        <w:jc w:val="both"/>
      </w:pPr>
      <w:r>
        <w:t>8. drugih novčanih i nenovčanih obveza dužnika</w:t>
      </w:r>
    </w:p>
    <w:p w:rsidRDefault="00E052D1" w:rsidP="00E052D1" w:rsidR="00E052D1">
      <w:pPr>
        <w:spacing w:lineRule="auto" w:line="240" w:after="0"/>
        <w:jc w:val="both"/>
      </w:pPr>
      <w:r>
        <w:t>9. razlučnih prava na imovini dužnika</w:t>
      </w:r>
    </w:p>
    <w:p w:rsidRDefault="00E052D1" w:rsidP="00E052D1" w:rsidR="00E052D1">
      <w:pPr>
        <w:spacing w:lineRule="auto" w:line="240" w:after="0"/>
        <w:jc w:val="both"/>
      </w:pPr>
      <w:r>
        <w:t>10. izlučnih prava</w:t>
      </w:r>
    </w:p>
    <w:p w:rsidRDefault="00E052D1" w:rsidP="00E052D1" w:rsidR="00E052D1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E052D1" w:rsidP="00E052D1" w:rsidR="00E052D1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E052D1" w:rsidP="00E052D1" w:rsidR="00E052D1">
      <w:pPr>
        <w:pStyle w:val="Odlomakpopisa"/>
        <w:spacing w:lineRule="auto" w:line="240" w:after="0"/>
      </w:pPr>
    </w:p>
    <w:p w:rsidRDefault="00E052D1" w:rsidP="00E052D1" w:rsidR="00E052D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E052D1" w:rsidP="00E052D1" w:rsidR="00E052D1">
      <w:pPr>
        <w:spacing w:lineRule="auto" w:line="240" w:after="0"/>
        <w:jc w:val="both"/>
      </w:pPr>
    </w:p>
    <w:p w:rsidRDefault="00E052D1" w:rsidP="00E052D1" w:rsidR="00E052D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Upozorava se direktor dužnika da za davanje neistinitoga ili nepotpunoga popisa imovine i obveza odgovaraju kao za davanje lažnoga iskaza u postupku pred sudom.</w:t>
      </w:r>
    </w:p>
    <w:p w:rsidRDefault="00E052D1" w:rsidP="00E052D1" w:rsidR="00E052D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lastRenderedPageBreak/>
        <w:t>Obrazloženje</w:t>
      </w:r>
    </w:p>
    <w:p w:rsidRDefault="00E052D1" w:rsidP="00E052D1" w:rsidR="00E052D1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E052D1" w:rsidP="00E052D1" w:rsidR="00E052D1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E052D1" w:rsidP="00E052D1" w:rsidR="00E052D1">
      <w:pPr>
        <w:spacing w:lineRule="auto" w:line="240" w:after="0"/>
        <w:jc w:val="both"/>
      </w:pPr>
      <w:r>
        <w:tab/>
      </w:r>
      <w:r>
        <w:rPr>
          <w:rFonts w:eastAsia="Times New Roman"/>
          <w:lang w:eastAsia="hr-HR"/>
        </w:rPr>
        <w:t xml:space="preserve">Predlagatelj </w:t>
      </w:r>
      <w:r>
        <w:t xml:space="preserve">RH, Ministarstvo financija-Porezna uprava, Područni ured sjeverna Hrvatska </w:t>
      </w:r>
      <w:r>
        <w:rPr>
          <w:rFonts w:eastAsia="Times New Roman"/>
          <w:lang w:eastAsia="hr-HR"/>
        </w:rPr>
        <w:t xml:space="preserve">podnio je prijedlog za otvaranje stečajnog postupka nad dužnikom u kojem navodi da mu dužnik duguje iznos od </w:t>
      </w:r>
      <w:r>
        <w:t xml:space="preserve">37.395,60 kn. </w:t>
      </w:r>
    </w:p>
    <w:p w:rsidRDefault="00E052D1" w:rsidP="00E052D1" w:rsidR="00E052D1">
      <w:pPr>
        <w:spacing w:lineRule="auto" w:line="240" w:after="0"/>
        <w:jc w:val="both"/>
      </w:pPr>
    </w:p>
    <w:p w:rsidRDefault="00E052D1" w:rsidP="00E052D1" w:rsidR="00E052D1">
      <w:pPr>
        <w:spacing w:lineRule="auto" w:line="240" w:after="0"/>
        <w:ind w:firstLine="708"/>
        <w:jc w:val="both"/>
      </w:pPr>
      <w:r>
        <w:t>Iz</w:t>
      </w:r>
      <w:r>
        <w:rPr>
          <w:rFonts w:eastAsia="Times New Roman"/>
          <w:lang w:eastAsia="hr-HR"/>
        </w:rPr>
        <w:t xml:space="preserve"> zahtjeva za provedbu skraćenog stečajnog postupka proizlazi da dužnik na dan 27. studenoga 2017. u Očevidniku redoslijeda osnova za plaćanje ima evidentirane neizvršene osnove za plaćanje u neprekinutom razdoblju od 529 dana u ukupnom iznosu od 65.208,22 kn, te da dužnik nema zaposlenih.</w:t>
      </w:r>
    </w:p>
    <w:p w:rsidRDefault="00E052D1" w:rsidP="00E052D1" w:rsidR="00E052D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052D1" w:rsidP="00E052D1" w:rsidR="00E052D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i čl. 17. SZ-a, odlučio kao u izreci ovog zaključka.</w:t>
      </w:r>
    </w:p>
    <w:p w:rsidRDefault="00E052D1" w:rsidP="00E052D1" w:rsidR="00E052D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052D1" w:rsidP="00E052D1" w:rsidR="00E052D1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26. rujna 2018.</w:t>
      </w:r>
    </w:p>
    <w:p w:rsidRDefault="00E052D1" w:rsidP="00E052D1" w:rsidR="00E052D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052D1" w:rsidP="00E052D1" w:rsidR="00E052D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052D1" w:rsidP="00E052D1" w:rsidR="00E052D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E052D1" w:rsidP="00E052D1" w:rsidR="00E052D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052D1" w:rsidP="00E052D1" w:rsidR="00E052D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Levanić-Škerbić,v. r. </w:t>
      </w:r>
    </w:p>
    <w:p w:rsidRDefault="00E052D1" w:rsidP="00E052D1" w:rsidR="00E052D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052D1" w:rsidP="00E052D1" w:rsidR="00E052D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052D1" w:rsidP="00E052D1" w:rsidR="00E052D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Za točnost otpravka-ovlašteni službenik:</w:t>
      </w:r>
    </w:p>
    <w:p w:rsidRDefault="00E052D1" w:rsidP="00E052D1" w:rsidR="00E052D1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052D1" w:rsidP="00E052D1" w:rsidR="00E052D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E052D1" w:rsidP="00E052D1" w:rsidR="00E052D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E052D1" w:rsidP="00E052D1" w:rsidR="00E052D1">
      <w:pPr>
        <w:spacing w:lineRule="auto" w:line="240" w:after="0"/>
        <w:jc w:val="both"/>
      </w:pPr>
      <w:r>
        <w:t>Uputa o pravnom lijeku:</w:t>
      </w:r>
    </w:p>
    <w:p w:rsidRDefault="00E052D1" w:rsidP="00E052D1" w:rsidR="00E052D1">
      <w:pPr>
        <w:spacing w:lineRule="auto" w:line="240" w:after="0"/>
        <w:jc w:val="both"/>
      </w:pPr>
      <w:r>
        <w:t>Protiv ovoga zaključka žalba nije dopuštena (čl. 19. st. 7. SZ-a).</w:t>
      </w:r>
    </w:p>
    <w:p w:rsidRDefault="00E052D1" w:rsidP="00E052D1" w:rsidR="00E052D1">
      <w:pPr>
        <w:spacing w:lineRule="auto" w:line="240" w:after="0"/>
        <w:jc w:val="both"/>
      </w:pPr>
    </w:p>
    <w:p w:rsidRDefault="00E052D1" w:rsidP="00E052D1" w:rsidR="00E052D1">
      <w:pPr>
        <w:spacing w:lineRule="auto" w:line="240" w:after="0"/>
        <w:jc w:val="both"/>
      </w:pPr>
    </w:p>
    <w:p w:rsidRDefault="00E052D1" w:rsidP="00E052D1" w:rsidR="00E052D1">
      <w:pPr>
        <w:spacing w:lineRule="auto" w:line="240" w:after="0"/>
        <w:jc w:val="both"/>
      </w:pPr>
      <w:r>
        <w:t>DNA:</w:t>
      </w:r>
    </w:p>
    <w:p w:rsidRDefault="00E052D1" w:rsidP="00E052D1" w:rsidR="00E052D1">
      <w:pPr>
        <w:spacing w:lineRule="auto" w:line="240" w:after="0"/>
        <w:jc w:val="both"/>
      </w:pPr>
      <w:r>
        <w:t>1. direktor dužnika- Stjepan Ernečić, Slivarsko, Slivarsko 37/C</w:t>
      </w:r>
    </w:p>
    <w:p w:rsidRDefault="00E052D1" w:rsidP="00E052D1" w:rsidR="00E052D1">
      <w:pPr>
        <w:spacing w:lineRule="auto" w:line="240" w:after="0"/>
        <w:jc w:val="both"/>
      </w:pPr>
      <w:r>
        <w:t>2. e-Oglasna ploča suda.</w:t>
      </w:r>
    </w:p>
    <w:p w:rsidRDefault="00E052D1" w:rsidP="00E052D1" w:rsidR="00E052D1">
      <w:pPr>
        <w:spacing w:lineRule="auto" w:line="240" w:after="0"/>
        <w:jc w:val="both"/>
      </w:pPr>
    </w:p>
    <w:p w:rsidRDefault="00AE649C" w:rsidP="00E052D1" w:rsidR="00AE649C" w:rsidRPr="00E052D1"/>
    <w:sectPr w:rsidSect="0032366B" w:rsidR="00AE649C" w:rsidRPr="00E052D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2D1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052D1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052D1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87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St-109/2018-6</izvorni_sadrzaj>
    <derivirana_varijabla naziv="DomainObject.Oznaka_1">St-109/2018-6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22.1.2018</izvorni_sadrzaj>
    <derivirana_varijabla naziv="DomainObject.Predmet.Opis_1">Prijedlog vjerovnika za otvaranje st. postupka 22.1.2018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ISOLIERUNGEN jednostavno društvo s ograničenom odgovornošću za izolaterske radove</izvorni_sadrzaj>
    <derivirana_varijabla naziv="DomainObject.Predmet.ProtustrankaFormated_1">  ISOLIERUNGEN jednostavno društvo s ograničenom odgovornošću za izolaterske radove</derivirana_varijabla>
  </DomainObject.Predmet.ProtustrankaFormated>
  <DomainObject.Predmet.ProtustrankaFormatedOIB>
    <izvorni_sadrzaj>  ISOLIERUNGEN jednostavno društvo s ograničenom odgovornošću za izolaterske radove, OIB 88066963904</izvorni_sadrzaj>
    <derivirana_varijabla naziv="DomainObject.Predmet.ProtustrankaFormatedOIB_1">  ISOLIERUNGEN jednostavno društvo s ograničenom odgovornošću za izolaterske radove, OIB 88066963904</derivirana_varijabla>
  </DomainObject.Predmet.ProtustrankaFormatedOIB>
  <DomainObject.Predmet.ProtustrankaFormatedWithAdress>
    <izvorni_sadrzaj> ISOLIERUNGEN jednostavno društvo s ograničenom odgovornošću za izolaterske radove, Slivarsko 37C, 42245 Slivarsko</izvorni_sadrzaj>
    <derivirana_varijabla naziv="DomainObject.Predmet.ProtustrankaFormatedWithAdress_1"> ISOLIERUNGEN jednostavno društvo s ograničenom odgovornošću za izolaterske radove, Slivarsko 37C, 42245 Slivarsko</derivirana_varijabla>
  </DomainObject.Predmet.ProtustrankaFormatedWithAdress>
  <DomainObject.Predmet.ProtustrankaFormatedWithAdressOIB>
    <izvorni_sadrzaj> ISOLIERUNGEN jednostavno društvo s ograničenom odgovornošću za izolaterske radove, OIB 88066963904, Slivarsko 37C, 42245 Slivarsko</izvorni_sadrzaj>
    <derivirana_varijabla naziv="DomainObject.Predmet.ProtustrankaFormatedWithAdressOIB_1"> ISOLIERUNGEN jednostavno društvo s ograničenom odgovornošću za izolaterske radove, OIB 88066963904, Slivarsko 37C, 42245 Slivarsko</derivirana_varijabla>
  </DomainObject.Predmet.ProtustrankaFormatedWithAdressOIB>
  <DomainObject.Predmet.ProtustrankaWithAdress>
    <izvorni_sadrzaj>ISOLIERUNGEN jednostavno društvo s ograničenom odgovornošću za izolaterske radove Slivarsko 37C, 42245 Slivarsko</izvorni_sadrzaj>
    <derivirana_varijabla naziv="DomainObject.Predmet.ProtustrankaWithAdress_1">ISOLIERUNGEN jednostavno društvo s ograničenom odgovornošću za izolaterske radove Slivarsko 37C, 42245 Slivarsko</derivirana_varijabla>
  </DomainObject.Predmet.ProtustrankaWithAdress>
  <DomainObject.Predmet.ProtustrankaWithAdressOIB>
    <izvorni_sadrzaj>ISOLIERUNGEN jednostavno društvo s ograničenom odgovornošću za izolaterske radove, OIB 88066963904, Slivarsko 37C, 42245 Slivarsko</izvorni_sadrzaj>
    <derivirana_varijabla naziv="DomainObject.Predmet.ProtustrankaWithAdressOIB_1">ISOLIERUNGEN jednostavno društvo s ograničenom odgovornošću za izolaterske radove, OIB 88066963904, Slivarsko 37C, 42245 Slivarsko</derivirana_varijabla>
  </DomainObject.Predmet.ProtustrankaWithAdressOIB>
  <DomainObject.Predmet.ProtustrankaNazivFormated>
    <izvorni_sadrzaj>ISOLIERUNGEN jednostavno društvo s ograničenom odgovornošću za izolaterske radove</izvorni_sadrzaj>
    <derivirana_varijabla naziv="DomainObject.Predmet.ProtustrankaNazivFormated_1">ISOLIERUNGEN jednostavno društvo s ograničenom odgovornošću za izolaterske radove</derivirana_varijabla>
  </DomainObject.Predmet.ProtustrankaNazivFormated>
  <DomainObject.Predmet.ProtustrankaNazivFormatedOIB>
    <izvorni_sadrzaj>ISOLIERUNGEN jednostavno društvo s ograničenom odgovornošću za izolaterske radove, OIB 88066963904</izvorni_sadrzaj>
    <derivirana_varijabla naziv="DomainObject.Predmet.ProtustrankaNazivFormatedOIB_1">ISOLIERUNGEN jednostavno društvo s ograničenom odgovornošću za izolaterske radove, OIB 88066963904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RH Županijsko državno odvjetništvo u Varaždinu</izvorni_sadrzaj>
    <derivirana_varijabla naziv="DomainObject.Predmet.StrankaFormated_1">  RH Ministarstvo financija - Porezna uprava, Područni ured sjeverna Hrvatska zastupanog po punomoćniku RH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RH Županijsko državno odvjetništvo u Varaždinu</izvorni_sadrzaj>
    <derivirana_varijabla naziv="DomainObject.Predmet.StrankaFormatedOIB_1">  RH Ministarstvo financija - Porezna uprava, Područni ured sjeverna Hrvatska, OIB 18683136487 zastupanog po punomoćniku RH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RH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RH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37395.60</izvorni_sadrzaj>
    <derivirana_varijabla naziv="DomainObject.Predmet.TrenutnaVrijednost_1">37395.60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uprava, Područni ured sjeverna Hrvatska zastupanog po punomoćniku RH Županijsko državno odvjetništvo u Varaždinu</item>
    </izvorni_sadrzaj>
    <derivirana_varijabla naziv="DomainObject.Predmet.StrankaListFormated_1">
      <item>RH Ministarstvo financija - Porezna uprava, Područni ured sjeverna Hrvatska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RH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ISOLIERUNGEN jednostavno društvo s ograničenom odgovornošću za izolaterske radove</item>
    </izvorni_sadrzaj>
    <derivirana_varijabla naziv="DomainObject.Predmet.ProtuStrankaListFormated_1">
      <item>ISOLIERUNGEN jednostavno društvo s ograničenom odgovornošću za izolaterske radove</item>
    </derivirana_varijabla>
  </DomainObject.Predmet.ProtuStrankaListFormated>
  <DomainObject.Predmet.ProtuStrankaListFormatedOIB>
    <izvorni_sadrzaj>
      <item>ISOLIERUNGEN jednostavno društvo s ograničenom odgovornošću za izolaterske radove, OIB 88066963904</item>
    </izvorni_sadrzaj>
    <derivirana_varijabla naziv="DomainObject.Predmet.ProtuStrankaListFormatedOIB_1">
      <item>ISOLIERUNGEN jednostavno društvo s ograničenom odgovornošću za izolaterske radove, OIB 88066963904</item>
    </derivirana_varijabla>
  </DomainObject.Predmet.ProtuStrankaListFormatedOIB>
  <DomainObject.Predmet.ProtuStrankaListFormatedWithAdress>
    <izvorni_sadrzaj>
      <item>ISOLIERUNGEN jednostavno društvo s ograničenom odgovornošću za izolaterske radove, Slivarsko 37C, 42245 Slivarsko</item>
    </izvorni_sadrzaj>
    <derivirana_varijabla naziv="DomainObject.Predmet.ProtuStrankaListFormatedWithAdress_1">
      <item>ISOLIERUNGEN jednostavno društvo s ograničenom odgovornošću za izolaterske radove, Slivarsko 37C, 42245 Slivarsko</item>
    </derivirana_varijabla>
  </DomainObject.Predmet.ProtuStrankaListFormatedWithAdress>
  <DomainObject.Predmet.ProtuStrankaListFormatedWithAdressOIB>
    <izvorni_sadrzaj>
      <item>ISOLIERUNGEN jednostavno društvo s ograničenom odgovornošću za izolaterske radove, OIB 88066963904, Slivarsko 37C, 42245 Slivarsko</item>
    </izvorni_sadrzaj>
    <derivirana_varijabla naziv="DomainObject.Predmet.ProtuStrankaListFormatedWithAdressOIB_1">
      <item>ISOLIERUNGEN jednostavno društvo s ograničenom odgovornošću za izolaterske radove, OIB 88066963904, Slivarsko 37C, 42245 Slivarsko</item>
    </derivirana_varijabla>
  </DomainObject.Predmet.ProtuStrankaListFormatedWithAdressOIB>
  <DomainObject.Predmet.ProtuStrankaListNazivFormated>
    <izvorni_sadrzaj>
      <item>ISOLIERUNGEN jednostavno društvo s ograničenom odgovornošću za izolaterske radove</item>
    </izvorni_sadrzaj>
    <derivirana_varijabla naziv="DomainObject.Predmet.ProtuStrankaListNazivFormated_1">
      <item>ISOLIERUNGEN jednostavno društvo s ograničenom odgovornošću za izolaterske radove</item>
    </derivirana_varijabla>
  </DomainObject.Predmet.ProtuStrankaListNazivFormated>
  <DomainObject.Predmet.ProtuStrankaListNazivFormatedOIB>
    <izvorni_sadrzaj>
      <item>ISOLIERUNGEN jednostavno društvo s ograničenom odgovornošću za izolaterske radove, OIB 88066963904</item>
    </izvorni_sadrzaj>
    <derivirana_varijabla naziv="DomainObject.Predmet.ProtuStrankaListNazivFormatedOIB_1">
      <item>ISOLIERUNGEN jednostavno društvo s ograničenom odgovornošću za izolaterske radove, OIB 88066963904</item>
    </derivirana_varijabla>
  </DomainObject.Predmet.ProtuStrankaListNazivFormatedOIB>
  <DomainObject.Predmet.OstaliListFormated>
    <izvorni_sadrzaj>
      <item>Željko Šambar</item>
      <item>Stjepan Ernečić</item>
      <item>RH Županijsko državno odvjetništvo u Varaždinu punomoćnik sudionika u postupku RH Ministarstvo financija - Porezna uprava, Područni ured sjeverna Hrvatska</item>
    </izvorni_sadrzaj>
    <derivirana_varijabla naziv="DomainObject.Predmet.OstaliListFormated_1">
      <item>Željko Šambar</item>
      <item>Stjepan Ernečić</item>
      <item>RH 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Željko Šambar, OIB 99311274453</item>
      <item>Stjepan Ernečić, OIB 33926819407</item>
      <item>RH 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Željko Šambar, OIB 99311274453</item>
      <item>Stjepan Ernečić, OIB 33926819407</item>
      <item>RH 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Željko Šambar, Jerovec 69, 42240 Jerovec</item>
      <item>Stjepan Ernečić, Slivarsko 37c, 42245 Slivarsko</item>
      <item>RH 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_1">
      <item>Željko Šambar, Jerovec 69, 42240 Jerovec</item>
      <item>Stjepan Ernečić, Slivarsko 37c, 42245 Slivarsko</item>
      <item>RH Županijsko državno odvjetništvo u Varaždinu, B.Radića 2, 42000 Varaždin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Željko Šambar, OIB 99311274453, Jerovec 69, 42240 Jerovec</item>
      <item>Stjepan Ernečić, OIB 33926819407, Slivarsko 37c, 42245 Slivarsko</item>
      <item>RH 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OIB_1">
      <item>Željko Šambar, OIB 99311274453, Jerovec 69, 42240 Jerovec</item>
      <item>Stjepan Ernečić, OIB 33926819407, Slivarsko 37c, 42245 Slivarsko</item>
      <item>RH Županijsko državno odvjetništvo u Varaždinu, B.Radića 2, 42000 Varaždin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Željko Šambar</item>
      <item>Stjepan Ernečić</item>
      <item>RH Županijsko državno odvjetništvo u Varaždinu</item>
    </izvorni_sadrzaj>
    <derivirana_varijabla naziv="DomainObject.Predmet.OstaliListNazivFormated_1">
      <item>Željko Šambar</item>
      <item>Stjepan Ernečić</item>
      <item>RH Županijsko državno odvjetništvo u Varaždinu</item>
    </derivirana_varijabla>
  </DomainObject.Predmet.OstaliListNazivFormated>
  <DomainObject.Predmet.OstaliListNazivFormatedOIB>
    <izvorni_sadrzaj>
      <item>Željko Šambar, OIB 99311274453</item>
      <item>Stjepan Ernečić, OIB 33926819407</item>
      <item>RH Županijsko državno odvjetništvo u Varaždinu</item>
    </izvorni_sadrzaj>
    <derivirana_varijabla naziv="DomainObject.Predmet.OstaliListNazivFormatedOIB_1">
      <item>Željko Šambar, OIB 99311274453</item>
      <item>Stjepan Ernečić, OIB 33926819407</item>
      <item>RH 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St-109/2018-6</izvorni_sadrzaj>
    <derivirana_varijabla naziv="DomainObject.PoslovniBrojDokumenta_1">St-109/2018-6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ISOLIERUNGEN jednostavno društvo s ograničenom odgovornošću za izolaterske radove</izvorni_sadrzaj>
    <derivirana_varijabla naziv="DomainObject.Predmet.ProtustrankaIDrugi_1">ISOLIERUNGEN jednostavno društvo s ograničenom odgovornošću za izolaterske radove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ISOLIERUNGEN jednostavno društvo s ograničenom odgovornošću za izolaterske radove, OIB 88066963904, Slivarsko 37C, 42245 Slivarsko</izvorni_sadrzaj>
    <derivirana_varijabla naziv="DomainObject.Predmet.ProtustrankaIDrugiAdressOIB_1">ISOLIERUNGEN jednostavno društvo s ograničenom odgovornošću za izolaterske radove, OIB 88066963904, Slivarsko 37C, 42245 Slivarsko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Šambar</item>
      <item>Stjepan Ernečić</item>
      <item>ISOLIERUNGEN jednostavno društvo s ograničenom odgovornošću za izolaterske radove</item>
      <item>RH Ministarstvo financija - Porezna uprava, Područni ured sjeverna Hrvatska</item>
      <item>RH Županijsko državno odvjetništvo u Varaždinu</item>
    </izvorni_sadrzaj>
    <derivirana_varijabla naziv="DomainObject.Predmet.SudioniciListNaziv_1">
      <item>Željko Šambar</item>
      <item>Stjepan Ernečić</item>
      <item>ISOLIERUNGEN jednostavno društvo s ograničenom odgovornošću za izolaterske radove</item>
      <item>RH Ministarstvo financija - Porezna uprava, Područni ured sjeverna Hrvatska</item>
      <item>RH Županijsko državno odvjetništvo u Varaždinu</item>
    </derivirana_varijabla>
  </DomainObject.Predmet.SudioniciListNaziv>
  <DomainObject.Predmet.SudioniciListAdressOIB>
    <izvorni_sadrzaj>
      <item>Željko Šambar, OIB 99311274453, Jerovec 69,42240 Jerovec</item>
      <item>Stjepan Ernečić, OIB 33926819407, Slivarsko 37c,42245 Slivarsko</item>
      <item>ISOLIERUNGEN jednostavno društvo s ograničenom odgovornošću za izolaterske radove, OIB 88066963904, Slivarsko 37C,42245 Slivarsko</item>
      <item>RH Ministarstvo financija - Porezna uprava, Područni ured sjeverna Hrvatska, OIB 18683136487, Graberje 1,42000 Varaždin</item>
      <item>RH Županijsko državno odvjetništvo u Varaždinu, B.Radića 2,42000 Varaždin</item>
    </izvorni_sadrzaj>
    <derivirana_varijabla naziv="DomainObject.Predmet.SudioniciListAdressOIB_1">
      <item>Željko Šambar, OIB 99311274453, Jerovec 69,42240 Jerovec</item>
      <item>Stjepan Ernečić, OIB 33926819407, Slivarsko 37c,42245 Slivarsko</item>
      <item>ISOLIERUNGEN jednostavno društvo s ograničenom odgovornošću za izolaterske radove, OIB 88066963904, Slivarsko 37C,42245 Slivarsko</item>
      <item>RH Ministarstvo financija - Porezna uprava, Područni ured sjeverna Hrvatska, OIB 18683136487, Graberje 1,42000 Varaždin</item>
      <item>RH 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0BF1F-9596-46B3-AEFB-94324F98C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2351</properties:Characters>
  <properties:Lines>76</properties:Lines>
  <properties:Paragraphs>35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2018-09-26T10:52:00Z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St-109/2018-6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