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78a1" w14:paraId="0ff78a1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121407">
        <w:t>23</w:t>
      </w:r>
      <w:r w:rsidR="00A24481">
        <w:t>2</w:t>
      </w:r>
      <w:r w:rsidR="00AA5237">
        <w:t>/1</w:t>
      </w:r>
      <w:r w:rsidR="00091D5A">
        <w:t>5</w:t>
      </w:r>
      <w:r w:rsidR="00AA5237">
        <w:t>-</w:t>
      </w:r>
      <w:r w:rsidR="00A24481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od 30. listopada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24481">
        <w:t>DIGITUS</w:t>
      </w:r>
      <w:r w:rsidR="00311993">
        <w:t xml:space="preserve"> d.o.o. </w:t>
      </w:r>
      <w:r w:rsidR="006634BC">
        <w:t xml:space="preserve">sa sjedištem u </w:t>
      </w:r>
      <w:r w:rsidR="00A24481">
        <w:t>Biogradu Na Moru (Grad Biograd Na Moru),</w:t>
      </w:r>
      <w:r w:rsidR="00912002">
        <w:t xml:space="preserve"> </w:t>
      </w:r>
      <w:r w:rsidR="00A24481">
        <w:t>Dr. Franje Tuđmana 25</w:t>
      </w:r>
      <w:r w:rsidR="00FB0EE9">
        <w:t>,</w:t>
      </w:r>
      <w:r w:rsidR="00A01095">
        <w:t xml:space="preserve"> OIB: </w:t>
      </w:r>
      <w:r w:rsidR="00A24481">
        <w:t>20350810026</w:t>
      </w:r>
      <w:r>
        <w:t xml:space="preserve">, </w:t>
      </w:r>
      <w:r w:rsidR="00AB0DEC">
        <w:t>17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C10D47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24481">
        <w:t>DIGITUS d.o.o. sa sjedištem u Biogradu Na Moru (Grad Biograd Na Moru), Dr. Franje Tuđmana 25, OIB: 2035081002</w:t>
      </w:r>
      <w:r w:rsidR="00121407">
        <w:t xml:space="preserve"> </w:t>
      </w:r>
      <w:r>
        <w:t xml:space="preserve">s danom </w:t>
      </w:r>
      <w:r w:rsidR="00AB0DEC">
        <w:t>1</w:t>
      </w:r>
      <w:r>
        <w:t xml:space="preserve">7. ožujka 2016. u </w:t>
      </w:r>
      <w:r w:rsidR="00C52BFA">
        <w:t>09</w:t>
      </w:r>
      <w:r>
        <w:t>,</w:t>
      </w:r>
      <w:r w:rsidR="00C52BFA">
        <w:t>0</w:t>
      </w:r>
      <w:r w:rsidR="00A24481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C52BFA" w:rsidR="00E41244">
      <w:pPr>
        <w:ind w:firstLine="705"/>
        <w:jc w:val="both"/>
      </w:pPr>
      <w:r w:rsidRPr="00C52BFA">
        <w:t>II</w:t>
      </w:r>
      <w:r w:rsidR="00386298" w:rsidRPr="00C52BFA">
        <w:t xml:space="preserve">. </w:t>
      </w:r>
      <w:r w:rsidR="00193657" w:rsidRPr="00C52BFA">
        <w:t>Stečajnim upraviteljem</w:t>
      </w:r>
      <w:r w:rsidRPr="00C52BFA">
        <w:t xml:space="preserve"> dužnika </w:t>
      </w:r>
      <w:r w:rsidR="00193657" w:rsidRPr="00C52BFA">
        <w:t xml:space="preserve">imenuje se </w:t>
      </w:r>
      <w:r w:rsidR="00C52BFA" w:rsidRPr="00C52BFA">
        <w:t>Jelenko Lehko iz Zagreba, Pavla</w:t>
      </w:r>
      <w:r w:rsidR="00C52BFA">
        <w:t xml:space="preserve"> Hatza 10, OIB: 96068307857.</w:t>
      </w:r>
    </w:p>
    <w:p w:rsidRDefault="00C52BFA" w:rsidP="00C52BFA" w:rsidR="00C52BFA" w:rsidRPr="00386298">
      <w:pPr>
        <w:ind w:left="705"/>
        <w:jc w:val="both"/>
      </w:pPr>
    </w:p>
    <w:p w:rsidRDefault="00193657" w:rsidP="00386298" w:rsidR="00FB0EE9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24481">
        <w:t>DIGITUS d.o.o. sa sjedištem u Biogradu Na Moru (Grad Biograd Na Moru), Dr. Franje Tuđmana 25, OIB: 2035081002</w:t>
      </w:r>
      <w:r w:rsidR="00121407">
        <w:t>.</w:t>
      </w:r>
    </w:p>
    <w:p w:rsidRDefault="00121407" w:rsidP="00386298" w:rsidR="00121407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2B5AA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30. </w:t>
      </w:r>
      <w:r w:rsidR="003E6CC5">
        <w:t>listopada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A24481">
        <w:t>1612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A24481">
        <w:t>269.598,26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>
        <w:t xml:space="preserve">da </w:t>
      </w:r>
      <w:r w:rsidR="00A24481">
        <w:t>i</w:t>
      </w:r>
      <w:r w:rsidR="0026703A">
        <w:t>ma otvoren</w:t>
      </w:r>
      <w:r w:rsidR="00A24481">
        <w:t>e</w:t>
      </w:r>
      <w:r w:rsidR="0026703A">
        <w:t xml:space="preserve"> račun</w:t>
      </w:r>
      <w:r w:rsidR="00A24481">
        <w:t>e kod Raiffeisenbank Austria d.d. i Splitska banka</w:t>
      </w:r>
      <w:r w:rsidR="00121407">
        <w:t>,</w:t>
      </w:r>
      <w:r w:rsidR="00A366D1">
        <w:t xml:space="preserve"> </w:t>
      </w:r>
      <w:r w:rsidR="00193657" w:rsidRPr="002B5AAE">
        <w:t>kao i da nema zaplijenjenih sredstava na ime predujma za namire</w:t>
      </w:r>
      <w:r w:rsidR="00193657">
        <w:t>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21407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B0DEC">
        <w:t>1</w:t>
      </w:r>
      <w:r w:rsidR="001B47CD">
        <w:t xml:space="preserve">7.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AA42D7" w:rsidP="00AA42D7" w:rsidR="00AA42D7">
      <w:pPr>
        <w:ind w:firstLine="360"/>
        <w:jc w:val="both"/>
      </w:pPr>
      <w:r>
        <w:t>DNA:</w:t>
      </w:r>
    </w:p>
    <w:p w:rsidRDefault="00AA42D7" w:rsidP="00AA42D7" w:rsidR="00AA42D7">
      <w:pPr>
        <w:numPr>
          <w:ilvl w:val="0"/>
          <w:numId w:val="4"/>
        </w:numPr>
      </w:pPr>
      <w:r>
        <w:t>Stečajno</w:t>
      </w:r>
      <w:r w:rsidR="00C52BFA">
        <w:t>m upravitelju</w:t>
      </w:r>
      <w:r>
        <w:t xml:space="preserve"> uz potvrdu o imenovanju</w:t>
      </w:r>
    </w:p>
    <w:p w:rsidRDefault="00AA42D7" w:rsidP="00AA42D7" w:rsidR="00AA42D7">
      <w:pPr>
        <w:numPr>
          <w:ilvl w:val="0"/>
          <w:numId w:val="4"/>
        </w:numPr>
      </w:pPr>
      <w:r>
        <w:t xml:space="preserve">Stečajnom dužniku </w:t>
      </w:r>
    </w:p>
    <w:p w:rsidRDefault="00AA42D7" w:rsidP="00AA42D7" w:rsidR="00AA42D7">
      <w:pPr>
        <w:numPr>
          <w:ilvl w:val="0"/>
          <w:numId w:val="4"/>
        </w:numPr>
      </w:pPr>
      <w:r>
        <w:t>FINA, Regionalni centar Split, Podružnica Zadar</w:t>
      </w:r>
    </w:p>
    <w:p w:rsidRDefault="00AA42D7" w:rsidP="00AA42D7" w:rsidR="00AA42D7">
      <w:pPr>
        <w:numPr>
          <w:ilvl w:val="0"/>
          <w:numId w:val="4"/>
        </w:numPr>
      </w:pPr>
      <w:r>
        <w:t xml:space="preserve">ŽDO u Zadru, Građansko-upravnom odjelu </w:t>
      </w:r>
    </w:p>
    <w:p w:rsidRDefault="00AA42D7" w:rsidP="00AA42D7" w:rsidR="00AA42D7">
      <w:pPr>
        <w:numPr>
          <w:ilvl w:val="0"/>
          <w:numId w:val="4"/>
        </w:numPr>
      </w:pPr>
      <w:r>
        <w:t>RH, Ministarstvo financija, Porezna uprava Zadar</w:t>
      </w:r>
    </w:p>
    <w:p w:rsidRDefault="00AA42D7" w:rsidP="00AA42D7" w:rsidR="00AA42D7">
      <w:pPr>
        <w:numPr>
          <w:ilvl w:val="0"/>
          <w:numId w:val="4"/>
        </w:numPr>
      </w:pPr>
      <w:r>
        <w:t>Općinskom sudu u Zadru</w:t>
      </w:r>
    </w:p>
    <w:p w:rsidRDefault="00AA42D7" w:rsidP="00AA42D7" w:rsidR="00AA42D7">
      <w:pPr>
        <w:numPr>
          <w:ilvl w:val="0"/>
          <w:numId w:val="4"/>
        </w:numPr>
      </w:pPr>
      <w:r>
        <w:t>Općinskom sudu u Zadru, zemljišnoknjižnom odjelu</w:t>
      </w:r>
    </w:p>
    <w:p w:rsidRDefault="00AA42D7" w:rsidP="00AA42D7" w:rsidR="00AA42D7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AA42D7" w:rsidP="00AA42D7" w:rsidR="00AA42D7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AA42D7" w:rsidP="00AA42D7" w:rsidR="00AA42D7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AA42D7" w:rsidP="00AA42D7" w:rsidR="00AA42D7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AA42D7" w:rsidP="00AA42D7" w:rsidR="00AA42D7">
      <w:pPr>
        <w:numPr>
          <w:ilvl w:val="0"/>
          <w:numId w:val="4"/>
        </w:numPr>
      </w:pPr>
      <w:r>
        <w:t>e-Oglasna ploča suda</w:t>
      </w:r>
    </w:p>
    <w:p w:rsidRDefault="00AA42D7" w:rsidP="00AA42D7" w:rsidR="00AA42D7">
      <w:pPr>
        <w:numPr>
          <w:ilvl w:val="0"/>
          <w:numId w:val="4"/>
        </w:numPr>
      </w:pPr>
      <w:r>
        <w:t>Pisarnici ovog suda</w:t>
      </w:r>
    </w:p>
    <w:p w:rsidRDefault="00AA42D7" w:rsidP="00AA42D7" w:rsidR="00AA42D7">
      <w:pPr>
        <w:numPr>
          <w:ilvl w:val="0"/>
          <w:numId w:val="4"/>
        </w:numPr>
      </w:pPr>
      <w:r>
        <w:t xml:space="preserve">U spis </w:t>
      </w:r>
    </w:p>
    <w:p w:rsidRDefault="00AA42D7" w:rsidP="00AA42D7" w:rsidR="00AA42D7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5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A24481">
      <w:t>232</w:t>
    </w:r>
    <w:r w:rsidR="00C10D47">
      <w:t>/15-</w:t>
    </w:r>
    <w:r w:rsidR="00A2448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140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24481"/>
    <w:rsid w:val="00A366D1"/>
    <w:rsid w:val="00A5362F"/>
    <w:rsid w:val="00A61301"/>
    <w:rsid w:val="00A725FD"/>
    <w:rsid w:val="00A73C9A"/>
    <w:rsid w:val="00A91121"/>
    <w:rsid w:val="00A95955"/>
    <w:rsid w:val="00AA42D7"/>
    <w:rsid w:val="00AA5237"/>
    <w:rsid w:val="00AB0DEC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0D47"/>
    <w:rsid w:val="00C1289F"/>
    <w:rsid w:val="00C20CD8"/>
    <w:rsid w:val="00C258BC"/>
    <w:rsid w:val="00C2776D"/>
    <w:rsid w:val="00C52BFA"/>
    <w:rsid w:val="00C61524"/>
    <w:rsid w:val="00C758AA"/>
    <w:rsid w:val="00C84E20"/>
    <w:rsid w:val="00CA3E6B"/>
    <w:rsid w:val="00CA6E9D"/>
    <w:rsid w:val="00CB0F6A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E659C"/>
    <w:rsid w:val="00EF6F21"/>
    <w:rsid w:val="00F34B4B"/>
    <w:rsid w:val="00F35619"/>
    <w:rsid w:val="00F36175"/>
    <w:rsid w:val="00F42AAC"/>
    <w:rsid w:val="00F4631E"/>
    <w:rsid w:val="00F56EE3"/>
    <w:rsid w:val="00F63692"/>
    <w:rsid w:val="00F83A54"/>
    <w:rsid w:val="00F87118"/>
    <w:rsid w:val="00FB0EE9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DIGITUS društvo s ograničenom odgovornošću za usluge</izvorni_sadrzaj>
    <derivirana_varijabla naziv="DomainObject.Predmet.ProtustrankaFormated_1">  DIGITUS društvo s ograničenom odgovornošću za usluge</derivirana_varijabla>
  </DomainObject.Predmet.ProtustrankaFormated>
  <DomainObject.Predmet.ProtustrankaFormatedOIB>
    <izvorni_sadrzaj>  DIGITUS društvo s ograničenom odgovornošću za usluge, OIB 20350810026</izvorni_sadrzaj>
    <derivirana_varijabla naziv="DomainObject.Predmet.ProtustrankaFormatedOIB_1">  DIGITUS društvo s ograničenom odgovornošću za usluge, OIB 20350810026</derivirana_varijabla>
  </DomainObject.Predmet.ProtustrankaFormatedOIB>
  <DomainObject.Predmet.ProtustrankaFormatedWithAdress>
    <izvorni_sadrzaj> DIGITUS društvo s ograničenom odgovornošću za usluge, Dr. Franje Tuđmana  25, 23210 Biograd Na Moru</izvorni_sadrzaj>
    <derivirana_varijabla naziv="DomainObject.Predmet.ProtustrankaFormatedWithAdress_1"> DIGITUS društvo s ograničenom odgovornošću za usluge, Dr. Franje Tuđmana  25, 23210 Biograd Na Moru</derivirana_varijabla>
  </DomainObject.Predmet.ProtustrankaFormatedWithAdress>
  <DomainObject.Predmet.ProtustrankaFormatedWithAdressOIB>
    <izvorni_sadrzaj> DIGITUS društvo s ograničenom odgovornošću za usluge, OIB 20350810026, Dr. Franje Tuđmana  25, 23210 Biograd Na Moru</izvorni_sadrzaj>
    <derivirana_varijabla naziv="DomainObject.Predmet.ProtustrankaFormatedWithAdressOIB_1"> DIGITUS društvo s ograničenom odgovornošću za usluge, OIB 20350810026, Dr. Franje Tuđmana  25, 23210 Biograd Na Moru</derivirana_varijabla>
  </DomainObject.Predmet.ProtustrankaFormatedWithAdressOIB>
  <DomainObject.Predmet.ProtustrankaWithAdress>
    <izvorni_sadrzaj>DIGITUS društvo s ograničenom odgovornošću za usluge Dr. Franje Tuđmana  25, 23210 Biograd Na Moru</izvorni_sadrzaj>
    <derivirana_varijabla naziv="DomainObject.Predmet.ProtustrankaWithAdress_1">DIGITUS društvo s ograničenom odgovornošću za usluge Dr. Franje Tuđmana  25, 23210 Biograd Na Moru</derivirana_varijabla>
  </DomainObject.Predmet.ProtustrankaWithAdress>
  <DomainObject.Predmet.ProtustrankaWithAdressOIB>
    <izvorni_sadrzaj>DIGITUS društvo s ograničenom odgovornošću za usluge, OIB 20350810026, Dr. Franje Tuđmana  25, 23210 Biograd Na Moru</izvorni_sadrzaj>
    <derivirana_varijabla naziv="DomainObject.Predmet.ProtustrankaWithAdressOIB_1">DIGITUS društvo s ograničenom odgovornošću za usluge, OIB 20350810026, Dr. Franje Tuđmana  25, 23210 Biograd Na Moru</derivirana_varijabla>
  </DomainObject.Predmet.ProtustrankaWithAdressOIB>
  <DomainObject.Predmet.ProtustrankaNazivFormated>
    <izvorni_sadrzaj>DIGITUS društvo s ograničenom odgovornošću za usluge</izvorni_sadrzaj>
    <derivirana_varijabla naziv="DomainObject.Predmet.ProtustrankaNazivFormated_1">DIGITUS društvo s ograničenom odgovornošću za usluge</derivirana_varijabla>
  </DomainObject.Predmet.ProtustrankaNazivFormated>
  <DomainObject.Predmet.ProtustrankaNazivFormatedOIB>
    <izvorni_sadrzaj>DIGITUS društvo s ograničenom odgovornošću za usluge, OIB 20350810026</izvorni_sadrzaj>
    <derivirana_varijabla naziv="DomainObject.Predmet.ProtustrankaNazivFormatedOIB_1">DIGITUS društvo s ograničenom odgovornošću za usluge, OIB 20350810026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269598.26</izvorni_sadrzaj>
    <derivirana_varijabla naziv="DomainObject.Predmet.TrenutnaVrijednost_1">269598.26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DIGITUS društvo s ograničenom odgovornošću za usluge</item>
    </izvorni_sadrzaj>
    <derivirana_varijabla naziv="DomainObject.Predmet.ProtuStrankaListFormated_1">
      <item>DIGITUS društvo s ograničenom odgovornošću za usluge</item>
    </derivirana_varijabla>
  </DomainObject.Predmet.ProtuStrankaListFormated>
  <DomainObject.Predmet.ProtuStrankaListFormatedOIB>
    <izvorni_sadrzaj>
      <item>DIGITUS društvo s ograničenom odgovornošću za usluge, OIB 20350810026</item>
    </izvorni_sadrzaj>
    <derivirana_varijabla naziv="DomainObject.Predmet.ProtuStrankaListFormatedOIB_1">
      <item>DIGITUS društvo s ograničenom odgovornošću za usluge, OIB 20350810026</item>
    </derivirana_varijabla>
  </DomainObject.Predmet.ProtuStrankaListFormatedOIB>
  <DomainObject.Predmet.ProtuStrankaListFormatedWithAdress>
    <izvorni_sadrzaj>
      <item>DIGITUS društvo s ograničenom odgovornošću za usluge, Dr. Franje Tuđmana  25, 23210 Biograd Na Moru</item>
    </izvorni_sadrzaj>
    <derivirana_varijabla naziv="DomainObject.Predmet.ProtuStrankaListFormatedWithAdress_1">
      <item>DIGITUS društvo s ograničenom odgovornošću za usluge, Dr. Franje Tuđmana  25, 23210 Biograd Na Moru</item>
    </derivirana_varijabla>
  </DomainObject.Predmet.ProtuStrankaListFormatedWithAdress>
  <DomainObject.Predmet.ProtuStrankaListFormatedWithAdressOIB>
    <izvorni_sadrzaj>
      <item>DIGITUS društvo s ograničenom odgovornošću za usluge, OIB 20350810026, Dr. Franje Tuđmana  25, 23210 Biograd Na Moru</item>
    </izvorni_sadrzaj>
    <derivirana_varijabla naziv="DomainObject.Predmet.ProtuStrankaListFormatedWithAdressOIB_1">
      <item>DIGITUS društvo s ograničenom odgovornošću za usluge, OIB 20350810026, Dr. Franje Tuđmana  25, 23210 Biograd Na Moru</item>
    </derivirana_varijabla>
  </DomainObject.Predmet.ProtuStrankaListFormatedWithAdressOIB>
  <DomainObject.Predmet.ProtuStrankaListNazivFormated>
    <izvorni_sadrzaj>
      <item>DIGITUS društvo s ograničenom odgovornošću za usluge</item>
    </izvorni_sadrzaj>
    <derivirana_varijabla naziv="DomainObject.Predmet.ProtuStrankaListNazivFormated_1">
      <item>DIGITUS društvo s ograničenom odgovornošću za usluge</item>
    </derivirana_varijabla>
  </DomainObject.Predmet.ProtuStrankaListNazivFormated>
  <DomainObject.Predmet.ProtuStrankaListNazivFormatedOIB>
    <izvorni_sadrzaj>
      <item>DIGITUS društvo s ograničenom odgovornošću za usluge, OIB 20350810026</item>
    </izvorni_sadrzaj>
    <derivirana_varijabla naziv="DomainObject.Predmet.ProtuStrankaListNazivFormatedOIB_1">
      <item>DIGITUS društvo s ograničenom odgovornošću za usluge, OIB 20350810026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DIGITUS društvo s ograničenom odgovornošću za usluge</izvorni_sadrzaj>
    <derivirana_varijabla naziv="DomainObject.Predmet.ProtustrankaIDrugi_1">DIGITUS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DIGITUS društvo s ograničenom odgovornošću za usluge, OIB 20350810026, Dr. Franje Tuđmana  25, 23210 Biograd Na Moru</izvorni_sadrzaj>
    <derivirana_varijabla naziv="DomainObject.Predmet.ProtustrankaIDrugiAdressOIB_1">DIGITUS društvo s ograničenom odgovornošću za usluge, OIB 20350810026, Dr. Franje Tuđmana 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DIGITUS društvo s ograničenom odgovornošću za usluge</item>
    </izvorni_sadrzaj>
    <derivirana_varijabla naziv="DomainObject.Predmet.SudioniciListNaziv_1">
      <item>FINA</item>
      <item>DIGITUS društvo s ograničenom odgovornošću za usluge</item>
    </derivirana_varijabla>
  </DomainObject.Predmet.SudioniciListNaziv>
  <DomainObject.Predmet.SudioniciListAdressOIB>
    <izvorni_sadrzaj>
      <item>FINA, OIB 85821130368</item>
      <item>DIGITUS društvo s ograničenom odgovornošću za usluge, OIB 20350810026, Dr. Franje Tuđmana  25,23210 Biograd Na Moru</item>
    </izvorni_sadrzaj>
    <derivirana_varijabla naziv="DomainObject.Predmet.SudioniciListAdressOIB_1">
      <item>FINA, OIB 85821130368</item>
      <item>DIGITUS društvo s ograničenom odgovornošću za usluge, OIB 20350810026, Dr. Franje Tuđmana 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20350810026</item>
    </izvorni_sadrzaj>
    <derivirana_varijabla naziv="DomainObject.Predmet.SudioniciListNazivOIB_1">
      <item>, OIB 85821130368</item>
      <item>, OIB 20350810026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4852</properties:Characters>
  <properties:Lines>124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2016-03-15T09:55:00Z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2016-03-17T07:50:00Z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