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793d" w14:paraId="fac793d" w:rsidRDefault="002E1049" w:rsidP="00910611" w:rsidR="002E10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049" w:rsidP="00910611" w:rsidR="002E1049">
      <w:r>
        <w:rPr>
          <w:rFonts w:eastAsia="MS Mincho"/>
        </w:rPr>
        <w:t>REPUBLIKA HRVATSKA</w:t>
      </w:r>
    </w:p>
    <w:p w:rsidRDefault="002E1049" w:rsidP="00910611" w:rsidR="002E1049">
      <w:r>
        <w:rPr>
          <w:rFonts w:eastAsia="MS Mincho"/>
        </w:rPr>
        <w:t>TRGOVAČKI SUD U RIJECI</w:t>
      </w:r>
    </w:p>
    <w:p w:rsidRDefault="002E1049" w:rsidR="002E104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hAnsi="Times New Roman" w:ascii="Times New Roman"/>
          <w:b w:val="false"/>
          <w:bCs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>, OIB: 86943229417, dana 10. ožujka 2016. godine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    j 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 xml:space="preserve">779.765,08 </w:t>
      </w:r>
      <w:bookmarkEnd w:id="1"/>
      <w:r>
        <w:rPr>
          <w:rFonts w:hAnsi="Times New Roman" w:ascii="Times New Roman"/>
          <w:b w:val="false"/>
        </w:rPr>
        <w:t>kn.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11. travnja 2016. g. u 10,00 sati, Trgovački sud Rijeka,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 kat, sudnica broj 3.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      V. Uvjeti prodaje:</w:t>
      </w:r>
    </w:p>
    <w:p w:rsidRDefault="00FF496C" w:rsidP="00FF496C" w:rsidR="00FF496C">
      <w:pPr>
        <w:jc w:val="both"/>
        <w:rPr>
          <w:rStyle w:val="tabletextfield"/>
        </w:rPr>
      </w:pPr>
      <w:r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FF496C" w:rsidP="00FF496C" w:rsidR="00FF496C">
      <w:pPr>
        <w:jc w:val="both"/>
      </w:pPr>
      <w:r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čija je početna cijena 450.000,00 kn;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nekretnine se ne mogu prodati ispod početne cijene;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navedene nekretnine slobodne su od osoba i stvari;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 xml:space="preserve"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</w:t>
      </w:r>
      <w:r>
        <w:rPr>
          <w:rFonts w:hAnsi="Times New Roman" w:ascii="Times New Roman"/>
          <w:b w:val="false"/>
        </w:rPr>
        <w:lastRenderedPageBreak/>
        <w:t>000.00 Kn ( trimilujuna kuna)po srednjem tečaju HNB za EUR s ugovorenim naknadama, troškovima i kamatama u visini tromjesečene EURIBOR + 2p.p. godišnje, promjenjiva;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 poreze i prireze u vezi s prodajom snosit će kupac;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45.000,00 kn za nekretninu označenu u točki I. izreke ovog zaključka, sve u korist žiro računa ovog suda koji se vodi kod Hrvatske poštanske banke d.d. Zagreb broj </w:t>
      </w:r>
      <w:r>
        <w:rPr>
          <w:rFonts w:hAnsi="Times New Roman" w:ascii="Times New Roman"/>
          <w:b w:val="false"/>
          <w:bCs/>
        </w:rPr>
        <w:t xml:space="preserve">HR59 2390 0011 3000 0270 3 </w:t>
      </w:r>
      <w:r>
        <w:rPr>
          <w:rFonts w:hAnsi="Times New Roman" w:ascii="Times New Roman"/>
          <w:b w:val="false"/>
        </w:rPr>
        <w:t>i dokaz o tome predočili sucu prije dražbe;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>
        <w:rPr>
          <w:rFonts w:hAnsi="Times New Roman" w:ascii="Times New Roman"/>
          <w:b w:val="false"/>
          <w:noProof/>
        </w:rPr>
        <w:t>uz prethodni dogovor na telefon 091/425 4008</w:t>
      </w:r>
      <w:r>
        <w:rPr>
          <w:rFonts w:hAnsi="Times New Roman" w:ascii="Times New Roman"/>
          <w:b w:val="false"/>
        </w:rPr>
        <w:t>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FF496C" w:rsidP="00FF496C" w:rsidR="00FF496C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članku 164. stavak 6.  Stečajnog zakona </w:t>
      </w:r>
      <w:r>
        <w:rPr>
          <w:rFonts w:hAnsi="Times New Roman" w:ascii="Times New Roman"/>
          <w:b w:val="false"/>
          <w:bCs/>
        </w:rPr>
        <w:t>(objavljen u NN 44/96, 29/99, 129/00, 123/03, 82/06, 116/10, 25/12 i 133/12)</w:t>
      </w:r>
      <w:r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FF496C" w:rsidP="00FF496C" w:rsidR="00FF496C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Ročišta za javnu dražbu održano dana 18. studenoga i 18. prosinca 2015., te 29. siječnja 2016. godine s početnom prodajnom cijenom u visini utvrđene vrijednosti nekretnine protekla su bezuspješno, kao i ročište za javnu dražbu održano dana 10. ožujka 2016. godine s početnom prodajnom cijenom u iznosu od 520.000,00 kn.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Rijeka, 10. ožujka 2016. godine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 ovog  zaključka žalba nije dopuštena.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9146AB" w:rsidP="00FF496C" w:rsidR="009146AB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-stečajnom upravitelju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FF496C" w:rsidP="00FF496C" w:rsidR="00FF496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PRIVREDNA BANKA ZAGREB, PODRUŽNICA 32 GOSPIĆ ZAGREB, RAČKOG 6. </w:t>
      </w:r>
      <w:r>
        <w:rPr>
          <w:rFonts w:hAnsi="Times New Roman" w:ascii="Times New Roman"/>
          <w:b w:val="false"/>
        </w:rPr>
        <w:br/>
        <w:t>OIB: 02535697732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 e-oglasnu ploču 25.3.16.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Porezna uprava Gospić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10. ožujka 2016.g.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FF496C" w:rsidP="00FF496C" w:rsidR="004F6C16" w:rsidRPr="00FF496C">
      <w:pPr>
        <w:jc w:val="both"/>
        <w:rPr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Vera Jelenović </w:t>
      </w:r>
    </w:p>
    <w:sectPr w:rsidR="004F6C16" w:rsidRPr="00FF496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515" w:rsidP="00FF496C" w:rsidR="009C3515">
      <w:r>
        <w:separator/>
      </w:r>
    </w:p>
  </w:endnote>
  <w:endnote w:id="0" w:type="continuationSeparator">
    <w:p w:rsidRDefault="009C3515" w:rsidP="00FF496C" w:rsidR="009C3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2722362"/>
      <w:docPartObj>
        <w:docPartGallery w:val="Page Numbers (Bottom of Page)"/>
        <w:docPartUnique/>
      </w:docPartObj>
    </w:sdtPr>
    <w:sdtEndPr/>
    <w:sdtContent>
      <w:p w:rsidRDefault="009146AB" w:rsidR="009146A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049">
          <w:rPr>
            <w:noProof/>
          </w:rPr>
          <w:t>4</w:t>
        </w:r>
        <w:r>
          <w:fldChar w:fldCharType="end"/>
        </w:r>
      </w:p>
    </w:sdtContent>
  </w:sdt>
  <w:p w:rsidRDefault="009146AB" w:rsidR="009146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515" w:rsidP="00FF496C" w:rsidR="009C3515">
      <w:r>
        <w:separator/>
      </w:r>
    </w:p>
  </w:footnote>
  <w:footnote w:id="0" w:type="continuationSeparator">
    <w:p w:rsidRDefault="009C3515" w:rsidP="00FF496C" w:rsidR="009C3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96C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  <w:r w:rsidRPr="00FF496C">
      <w:rPr>
        <w:rFonts w:hAnsi="Times New Roman" w:ascii="Times New Roman"/>
        <w:b w:val="false"/>
      </w:rPr>
      <w:t>Posl. br. 14. St-97/2011</w:t>
    </w:r>
  </w:p>
  <w:p w:rsidRDefault="00FF496C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96C"/>
    <w:rsid w:val="00076C43"/>
    <w:rsid w:val="002E1049"/>
    <w:rsid w:val="004F6C16"/>
    <w:rsid w:val="009146AB"/>
    <w:rsid w:val="00942A0F"/>
    <w:rsid w:val="009C3515"/>
    <w:rsid w:val="00BA3EB5"/>
    <w:rsid w:val="00E518D1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96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FF496C"/>
  </w:style>
  <w:style w:styleId="Tekstbalonia" w:type="paragraph">
    <w:name w:val="Balloon Text"/>
    <w:basedOn w:val="Normal"/>
    <w:link w:val="TekstbaloniaChar"/>
    <w:uiPriority w:val="99"/>
    <w:semiHidden/>
    <w:unhideWhenUsed/>
    <w:rsid w:val="00FF4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6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96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96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04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04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04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04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96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FF496C"/>
  </w:style>
  <w:style w:styleId="Tekstbalonia" w:type="paragraph">
    <w:name w:val="Balloon Text"/>
    <w:basedOn w:val="Normal"/>
    <w:link w:val="TekstbaloniaChar"/>
    <w:uiPriority w:val="99"/>
    <w:semiHidden/>
    <w:unhideWhenUsed/>
    <w:rsid w:val="00FF4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6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96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96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04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04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04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04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63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967</properties:Words>
  <properties:Characters>5125</properties:Characters>
  <properties:Lines>161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2016-03-10T09:20:00Z</dcterms:created>
  <dc:creator>Vera Jelenović</dc:creator>
  <cp:lastModifiedBy>Danijela Fumić</cp:lastModifiedBy>
  <cp:lastPrinted>2016-03-10T09:20:00Z</cp:lastPrinted>
  <dcterms:modified xmlns:xsi="http://www.w3.org/2001/XMLSchema-instance" xsi:type="dcterms:W3CDTF">2016-03-10T09:22:00Z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