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a23c" w14:paraId="0e7a23c" w:rsidRDefault="00BD445F" w:rsidP="00BD445F" w:rsidR="00B314DE">
      <w:pPr>
        <w:ind w:firstLine="708"/>
        <w15:collapsed w:val="false"/>
      </w:pPr>
      <w:bookmarkStart w:name="_GoBack" w:id="0"/>
      <w:bookmarkEnd w:id="0"/>
      <w:r>
        <w:rPr>
          <w:b/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4DE" w:rsidP="00B314DE" w:rsidR="00B314DE"/>
    <w:p w:rsidRDefault="00B314DE" w:rsidP="00B314DE" w:rsidR="00B314DE">
      <w:r>
        <w:t>REPUBLIKA HRVATSKA</w:t>
      </w:r>
    </w:p>
    <w:p w:rsidRDefault="00B314DE" w:rsidP="00B314DE" w:rsidR="00B314DE">
      <w:r>
        <w:t xml:space="preserve">TRGOVAČKI SUD U OSIJEKU                             </w:t>
      </w:r>
      <w:r w:rsidR="00BD445F">
        <w:t xml:space="preserve"> </w:t>
      </w:r>
      <w:r w:rsidR="00F83E50">
        <w:t xml:space="preserve">             </w:t>
      </w:r>
      <w:r w:rsidR="00F83E50">
        <w:tab/>
      </w:r>
      <w:r w:rsidR="00F83E50">
        <w:tab/>
        <w:t xml:space="preserve"> 3 St-291/2014-86</w:t>
      </w:r>
    </w:p>
    <w:p w:rsidRDefault="00B314DE" w:rsidP="00B314DE" w:rsidR="00B314DE">
      <w:r>
        <w:t xml:space="preserve">STALNA SLUŽBA U SLAVONSKOM  BRODU                                              </w:t>
      </w:r>
    </w:p>
    <w:p w:rsidRDefault="00B314DE" w:rsidP="00B314DE" w:rsidR="00B314DE">
      <w:r>
        <w:t>Trg pobjede 13</w:t>
      </w:r>
    </w:p>
    <w:p w:rsidRDefault="00B314DE" w:rsidP="00B314DE" w:rsidR="00B314DE">
      <w:r>
        <w:t>35000 SLAVONSKI BROD</w:t>
      </w:r>
    </w:p>
    <w:p w:rsidRDefault="00B314DE" w:rsidP="00B314DE" w:rsidR="00B314DE"/>
    <w:p w:rsidRDefault="00B314DE" w:rsidP="00B314DE" w:rsidR="00B314DE">
      <w:r>
        <w:t xml:space="preserve">                                                                                        </w:t>
      </w:r>
    </w:p>
    <w:p w:rsidRDefault="00B314DE" w:rsidP="00B314DE" w:rsidR="00B314DE" w:rsidRPr="003D49B7">
      <w:pPr>
        <w:jc w:val="center"/>
        <w:rPr>
          <w:b/>
        </w:rPr>
      </w:pPr>
      <w:r w:rsidRPr="003D49B7">
        <w:rPr>
          <w:b/>
        </w:rPr>
        <w:t>Z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  <w:r>
        <w:rPr>
          <w:b/>
        </w:rPr>
        <w:t xml:space="preserve"> </w:t>
      </w:r>
      <w:r w:rsidRPr="003D49B7">
        <w:rPr>
          <w:b/>
        </w:rPr>
        <w:t>L</w:t>
      </w:r>
      <w:r>
        <w:rPr>
          <w:b/>
        </w:rPr>
        <w:t xml:space="preserve"> </w:t>
      </w:r>
      <w:r w:rsidRPr="003D49B7">
        <w:rPr>
          <w:b/>
        </w:rPr>
        <w:t>J</w:t>
      </w:r>
      <w:r>
        <w:rPr>
          <w:b/>
        </w:rPr>
        <w:t xml:space="preserve"> </w:t>
      </w:r>
      <w:r w:rsidRPr="003D49B7">
        <w:rPr>
          <w:b/>
        </w:rPr>
        <w:t>U</w:t>
      </w:r>
      <w:r>
        <w:rPr>
          <w:b/>
        </w:rPr>
        <w:t xml:space="preserve"> </w:t>
      </w:r>
      <w:r w:rsidRPr="003D49B7">
        <w:rPr>
          <w:b/>
        </w:rPr>
        <w:t>Č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</w:p>
    <w:p w:rsidRDefault="00B314DE" w:rsidP="00B314DE" w:rsidR="00B314DE"/>
    <w:p w:rsidRDefault="00B314DE" w:rsidP="00B314DE" w:rsidR="00B314DE">
      <w:pPr>
        <w:jc w:val="both"/>
      </w:pPr>
      <w:r w:rsidRPr="003D49B7">
        <w:rPr>
          <w:b/>
        </w:rPr>
        <w:t xml:space="preserve">            TRGOVAČKI SUD U OSIJEKU STALNA SLUŽBA U SLAVONSKOM  BRODU</w:t>
      </w:r>
      <w:r>
        <w:t>, po stečajnoj sutkinji Danieli Martini Maoduš, u postupku stečaja nad dužnikom</w:t>
      </w:r>
      <w:r w:rsidRPr="00B314DE">
        <w:t xml:space="preserve"> </w:t>
      </w:r>
      <w:r w:rsidR="00F83E50">
        <w:t xml:space="preserve">stečajna masa </w:t>
      </w:r>
      <w:r w:rsidRPr="00F83E50">
        <w:rPr>
          <w:b/>
        </w:rPr>
        <w:t xml:space="preserve">BOŽO-IN d. o. o. Slavonski Brod, </w:t>
      </w:r>
      <w:proofErr w:type="spellStart"/>
      <w:r w:rsidRPr="00F83E50">
        <w:rPr>
          <w:b/>
        </w:rPr>
        <w:t>Košarevac</w:t>
      </w:r>
      <w:proofErr w:type="spellEnd"/>
      <w:r w:rsidRPr="00F83E50">
        <w:rPr>
          <w:b/>
        </w:rPr>
        <w:t xml:space="preserve"> 30/1  OIB: 45688466971</w:t>
      </w:r>
      <w:r>
        <w:t xml:space="preserve">, zastupanom po </w:t>
      </w:r>
      <w:r w:rsidR="00BD445F">
        <w:t xml:space="preserve">upravitelju stečajne mase Mirjani Viduka </w:t>
      </w:r>
      <w:proofErr w:type="spellStart"/>
      <w:r w:rsidR="00BD445F">
        <w:t>Varenina</w:t>
      </w:r>
      <w:proofErr w:type="spellEnd"/>
      <w:r w:rsidR="00BD445F">
        <w:t xml:space="preserve"> iz Osijeka, </w:t>
      </w:r>
      <w:r w:rsidR="00F83E50">
        <w:t>6. studenoga</w:t>
      </w:r>
      <w:r w:rsidR="00BD445F">
        <w:t xml:space="preserve"> 2018.</w:t>
      </w:r>
    </w:p>
    <w:p w:rsidRDefault="00BD445F" w:rsidP="00B314DE" w:rsidR="00BD445F">
      <w:pPr>
        <w:jc w:val="both"/>
      </w:pPr>
    </w:p>
    <w:p w:rsidRDefault="00B314DE" w:rsidP="00B314DE" w:rsidR="00B314DE" w:rsidRPr="00BD445F">
      <w:pPr>
        <w:jc w:val="center"/>
      </w:pPr>
      <w:r w:rsidRPr="00BD445F">
        <w:t>z a k l j u č i o  j e</w:t>
      </w:r>
    </w:p>
    <w:p w:rsidRDefault="00B314DE" w:rsidP="00B314DE" w:rsidR="00B314DE" w:rsidRPr="003D49B7">
      <w:pPr>
        <w:jc w:val="center"/>
        <w:rPr>
          <w:b/>
        </w:rPr>
      </w:pPr>
    </w:p>
    <w:p w:rsidRDefault="00B314DE" w:rsidP="00F83E50" w:rsidR="00F83E50">
      <w:pPr>
        <w:pStyle w:val="Odlomakpopisa"/>
        <w:numPr>
          <w:ilvl w:val="0"/>
          <w:numId w:val="3"/>
        </w:numPr>
        <w:jc w:val="both"/>
      </w:pPr>
      <w:r>
        <w:t xml:space="preserve"> </w:t>
      </w:r>
      <w:r w:rsidR="00F83E50">
        <w:t>Određuje se Skupština vjerovnika u postupku stečaja nad dužnikom</w:t>
      </w:r>
      <w:r w:rsidR="00F83E50" w:rsidRPr="00B314DE">
        <w:t xml:space="preserve"> </w:t>
      </w:r>
      <w:r w:rsidR="00F83E50">
        <w:t xml:space="preserve">stečajna masa </w:t>
      </w:r>
      <w:r w:rsidR="00F83E50" w:rsidRPr="00F83E50">
        <w:rPr>
          <w:b/>
        </w:rPr>
        <w:t xml:space="preserve">BOŽO-IN d. o. o. Slavonski Brod, </w:t>
      </w:r>
      <w:proofErr w:type="spellStart"/>
      <w:r w:rsidR="00F83E50" w:rsidRPr="00F83E50">
        <w:rPr>
          <w:b/>
        </w:rPr>
        <w:t>Košarevac</w:t>
      </w:r>
      <w:proofErr w:type="spellEnd"/>
      <w:r w:rsidR="00F83E50" w:rsidRPr="00F83E50">
        <w:rPr>
          <w:b/>
        </w:rPr>
        <w:t xml:space="preserve"> 30/1  OIB: 45688466971</w:t>
      </w:r>
      <w:r w:rsidR="00F83E50">
        <w:rPr>
          <w:b/>
        </w:rPr>
        <w:t xml:space="preserve">, </w:t>
      </w:r>
      <w:r w:rsidR="00F83E50">
        <w:t xml:space="preserve">za dan:  </w:t>
      </w:r>
    </w:p>
    <w:p w:rsidRDefault="00F83E50" w:rsidP="00F83E50" w:rsidR="00F83E50">
      <w:pPr>
        <w:pStyle w:val="Odlomakpopisa"/>
        <w:ind w:left="1080"/>
        <w:jc w:val="both"/>
      </w:pPr>
    </w:p>
    <w:p w:rsidRDefault="007A5408" w:rsidP="00F83E50" w:rsidR="00F83E50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29. studenoga</w:t>
      </w:r>
      <w:r w:rsidR="00F83E50" w:rsidRPr="00950460">
        <w:rPr>
          <w:b/>
          <w:u w:val="single"/>
        </w:rPr>
        <w:t xml:space="preserve"> 201</w:t>
      </w:r>
      <w:r w:rsidR="00F83E50">
        <w:rPr>
          <w:b/>
          <w:u w:val="single"/>
        </w:rPr>
        <w:t>8</w:t>
      </w:r>
      <w:r w:rsidR="00F83E50" w:rsidRPr="00950460">
        <w:rPr>
          <w:b/>
          <w:u w:val="single"/>
        </w:rPr>
        <w:t xml:space="preserve">. u </w:t>
      </w:r>
      <w:r>
        <w:rPr>
          <w:b/>
          <w:u w:val="single"/>
        </w:rPr>
        <w:t>12,45</w:t>
      </w:r>
      <w:r w:rsidR="00F83E50">
        <w:rPr>
          <w:b/>
          <w:u w:val="single"/>
        </w:rPr>
        <w:t xml:space="preserve"> </w:t>
      </w:r>
      <w:r w:rsidR="00F83E50" w:rsidRPr="00950460">
        <w:rPr>
          <w:b/>
          <w:u w:val="single"/>
        </w:rPr>
        <w:t>sati.</w:t>
      </w:r>
    </w:p>
    <w:p w:rsidRDefault="00F83E50" w:rsidP="00F83E50" w:rsidR="00F83E50">
      <w:pPr>
        <w:jc w:val="both"/>
      </w:pPr>
    </w:p>
    <w:p w:rsidRDefault="00F83E50" w:rsidP="00F83E50" w:rsidR="00F83E50">
      <w:pPr>
        <w:pStyle w:val="Odlomakpopisa"/>
        <w:numPr>
          <w:ilvl w:val="0"/>
          <w:numId w:val="3"/>
        </w:numPr>
        <w:jc w:val="both"/>
      </w:pPr>
      <w:r>
        <w:t xml:space="preserve">Na Skupštinu se poziva </w:t>
      </w:r>
      <w:r w:rsidR="007A5408">
        <w:t>uprav. stečajne mase</w:t>
      </w:r>
      <w:r>
        <w:t xml:space="preserve">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F83E50" w:rsidP="00F83E50" w:rsidR="00F83E50">
      <w:pPr>
        <w:pStyle w:val="Odlomakpopisa"/>
        <w:ind w:left="1080"/>
        <w:jc w:val="both"/>
      </w:pPr>
    </w:p>
    <w:p w:rsidRDefault="00F83E50" w:rsidP="00F83E50" w:rsidR="00F83E50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F83E50" w:rsidP="00F83E50" w:rsidR="00F83E50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</w:t>
      </w:r>
      <w:r w:rsidR="007A5408">
        <w:rPr>
          <w:b/>
        </w:rPr>
        <w:t>upravitelja stečajne mase</w:t>
      </w:r>
      <w:r>
        <w:rPr>
          <w:b/>
        </w:rPr>
        <w:t xml:space="preserve"> o tijeku stečajnog postupka i o stanju stečajne mase,</w:t>
      </w:r>
    </w:p>
    <w:p w:rsidRDefault="00F83E50" w:rsidP="00F83E50" w:rsidR="00F83E50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7A5408">
        <w:rPr>
          <w:b/>
        </w:rPr>
        <w:t>o eventualnom revidiranju nagodbe</w:t>
      </w:r>
      <w:r>
        <w:rPr>
          <w:b/>
        </w:rPr>
        <w:t>,</w:t>
      </w:r>
    </w:p>
    <w:p w:rsidRDefault="00F83E50" w:rsidP="00F83E50" w:rsidR="00F83E50" w:rsidRPr="006B76D9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F83E50" w:rsidP="00F83E50" w:rsidR="00F83E50" w:rsidRPr="00950460">
      <w:pPr>
        <w:ind w:left="1440"/>
        <w:jc w:val="both"/>
        <w:rPr>
          <w:b/>
          <w:lang w:val="en-US"/>
        </w:rPr>
      </w:pPr>
    </w:p>
    <w:p w:rsidRDefault="00F83E50" w:rsidP="00F83E50" w:rsidR="00F83E50">
      <w:pPr>
        <w:pStyle w:val="Odlomakpopisa"/>
        <w:numPr>
          <w:ilvl w:val="0"/>
          <w:numId w:val="3"/>
        </w:numPr>
        <w:jc w:val="both"/>
        <w:rPr>
          <w:b/>
        </w:rPr>
      </w:pPr>
      <w:r>
        <w:t xml:space="preserve">Skupština vjerovnika dana </w:t>
      </w:r>
      <w:r w:rsidR="007A5408">
        <w:rPr>
          <w:b/>
          <w:u w:val="single"/>
        </w:rPr>
        <w:t>29. studenoga</w:t>
      </w:r>
      <w:r w:rsidRPr="00950460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Pr="00950460">
        <w:rPr>
          <w:b/>
          <w:u w:val="single"/>
        </w:rPr>
        <w:t xml:space="preserve">. u </w:t>
      </w:r>
      <w:r w:rsidR="007A5408">
        <w:rPr>
          <w:b/>
          <w:u w:val="single"/>
        </w:rPr>
        <w:t>12,45</w:t>
      </w:r>
      <w:r>
        <w:rPr>
          <w:b/>
          <w:u w:val="single"/>
        </w:rPr>
        <w:t xml:space="preserve"> </w:t>
      </w:r>
      <w:r w:rsidRPr="00950460">
        <w:rPr>
          <w:b/>
          <w:u w:val="single"/>
        </w:rPr>
        <w:t>sati</w:t>
      </w:r>
      <w:r w:rsidRPr="008229AE"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F83E50" w:rsidP="00F83E50" w:rsidR="00F83E50">
      <w:pPr>
        <w:pStyle w:val="Odlomakpopisa"/>
        <w:ind w:left="1080"/>
        <w:jc w:val="both"/>
        <w:rPr>
          <w:b/>
        </w:rPr>
      </w:pPr>
    </w:p>
    <w:p w:rsidRDefault="00F83E50" w:rsidP="00F83E50" w:rsidR="00F83E50" w:rsidRPr="00232ED6">
      <w:pPr>
        <w:pStyle w:val="Odlomakpopisa"/>
        <w:numPr>
          <w:ilvl w:val="0"/>
          <w:numId w:val="3"/>
        </w:numPr>
        <w:jc w:val="both"/>
      </w:pPr>
      <w:r w:rsidRPr="00232ED6">
        <w:t xml:space="preserve">Nalaže se stečajnom upravitelju dostaviti </w:t>
      </w:r>
      <w:r w:rsidR="007A5408">
        <w:t xml:space="preserve">obračun kamata koje su dospjele, a nisu plaćene po nagodbi s Božidarom </w:t>
      </w:r>
      <w:proofErr w:type="spellStart"/>
      <w:r w:rsidR="007A5408">
        <w:t>Šprajc</w:t>
      </w:r>
      <w:proofErr w:type="spellEnd"/>
      <w:r w:rsidR="007A5408">
        <w:t>, te posebno iskazati troškove vezane za vođenje računa, troškove zatvaranja računa, izrade pečata za razdoblje od upisa stečajne mase do zaključno s krajem lipnja 2019. godine.</w:t>
      </w:r>
    </w:p>
    <w:p w:rsidRDefault="00F83E50" w:rsidP="00F83E50" w:rsidR="00F83E50">
      <w:pPr>
        <w:jc w:val="both"/>
        <w:rPr>
          <w:b/>
        </w:rPr>
      </w:pPr>
    </w:p>
    <w:p w:rsidRDefault="00ED4E76" w:rsidP="00F83E50" w:rsidR="00ED4E76">
      <w:pPr>
        <w:jc w:val="center"/>
      </w:pPr>
    </w:p>
    <w:p w:rsidRDefault="00ED4E76" w:rsidP="00F83E50" w:rsidR="00ED4E76">
      <w:pPr>
        <w:jc w:val="center"/>
      </w:pPr>
    </w:p>
    <w:p w:rsidRDefault="00ED4E76" w:rsidP="00F83E50" w:rsidR="00ED4E76">
      <w:pPr>
        <w:jc w:val="center"/>
      </w:pPr>
    </w:p>
    <w:p w:rsidRDefault="00ED4E76" w:rsidP="00F83E50" w:rsidR="00ED4E76">
      <w:pPr>
        <w:jc w:val="center"/>
      </w:pPr>
    </w:p>
    <w:p w:rsidRDefault="00F83E50" w:rsidP="00F83E50" w:rsidR="00F83E50" w:rsidRPr="00C42453">
      <w:pPr>
        <w:jc w:val="center"/>
      </w:pPr>
      <w:r w:rsidRPr="00C42453">
        <w:t>Obrazloženje</w:t>
      </w:r>
    </w:p>
    <w:p w:rsidRDefault="00F83E50" w:rsidP="00F83E50" w:rsidR="00F83E50">
      <w:pPr>
        <w:jc w:val="both"/>
        <w:rPr>
          <w:b/>
        </w:rPr>
      </w:pPr>
    </w:p>
    <w:p w:rsidRDefault="00ED4E76" w:rsidP="00F83E50" w:rsidR="00F83E50">
      <w:pPr>
        <w:ind w:firstLine="708"/>
        <w:jc w:val="both"/>
      </w:pPr>
      <w:r>
        <w:t>Upraviteljica stečajne mase je podnijela</w:t>
      </w:r>
      <w:r w:rsidR="00F83E50">
        <w:t xml:space="preserve"> prijedlog podneskom za zakazivanje Skupštine </w:t>
      </w:r>
      <w:r>
        <w:t>u izvješću od dana 5. studenog 2018.</w:t>
      </w:r>
    </w:p>
    <w:p w:rsidRDefault="00F83E50" w:rsidP="00F83E50" w:rsidR="00F83E50">
      <w:pPr>
        <w:ind w:firstLine="708"/>
        <w:jc w:val="both"/>
      </w:pPr>
    </w:p>
    <w:p w:rsidRDefault="00F83E50" w:rsidP="00F83E50" w:rsidR="00F83E50">
      <w:pPr>
        <w:ind w:firstLine="708"/>
        <w:jc w:val="both"/>
      </w:pPr>
      <w:r>
        <w:t>Stoga je odlučeno kao u izreci.</w:t>
      </w:r>
    </w:p>
    <w:p w:rsidRDefault="00F83E50" w:rsidP="00F83E50" w:rsidR="00F83E50">
      <w:pPr>
        <w:ind w:firstLine="708"/>
        <w:jc w:val="both"/>
      </w:pPr>
    </w:p>
    <w:p w:rsidRDefault="00F83E50" w:rsidP="00F83E50" w:rsidR="00F83E50">
      <w:pPr>
        <w:ind w:firstLine="708"/>
        <w:jc w:val="both"/>
      </w:pPr>
    </w:p>
    <w:p w:rsidRDefault="00F83E50" w:rsidP="00F83E50" w:rsidR="00F83E50">
      <w:pPr>
        <w:jc w:val="center"/>
      </w:pPr>
      <w:r>
        <w:t xml:space="preserve">U Slavonskom Brodu </w:t>
      </w:r>
      <w:r w:rsidR="000C2F7D">
        <w:t>6. studenoga</w:t>
      </w:r>
      <w:r>
        <w:t xml:space="preserve"> 2018.</w:t>
      </w:r>
    </w:p>
    <w:p w:rsidRDefault="000C2F7D" w:rsidP="00F83E50" w:rsidR="000C2F7D">
      <w:pPr>
        <w:jc w:val="center"/>
      </w:pPr>
    </w:p>
    <w:p w:rsidRDefault="00F83E50" w:rsidP="00F83E50" w:rsidR="00F83E50">
      <w:pPr>
        <w:ind w:firstLine="624" w:left="5040"/>
      </w:pPr>
      <w:r>
        <w:t>     Stečajna sutkinja:</w:t>
      </w:r>
    </w:p>
    <w:p w:rsidRDefault="00F83E50" w:rsidP="00F83E50" w:rsidR="00F83E50">
      <w:pPr>
        <w:ind w:firstLine="624" w:left="5040"/>
        <w:rPr>
          <w:lang w:val="en-US"/>
        </w:rPr>
      </w:pPr>
    </w:p>
    <w:p w:rsidRDefault="00F83E50" w:rsidP="00F83E50" w:rsidR="00F83E50">
      <w:pPr>
        <w:ind w:firstLine="720" w:left="4944"/>
      </w:pPr>
      <w:r>
        <w:t>Daniela Martini Maoduš</w:t>
      </w:r>
    </w:p>
    <w:p w:rsidRDefault="00F83E50" w:rsidP="00F83E50" w:rsidR="00F83E50">
      <w:pPr>
        <w:ind w:firstLine="720" w:left="4944"/>
      </w:pPr>
    </w:p>
    <w:p w:rsidRDefault="00F83E50" w:rsidP="00F83E50" w:rsidR="00F83E50">
      <w:pPr>
        <w:ind w:firstLine="720" w:left="4944"/>
        <w:rPr>
          <w:lang w:val="en-US"/>
        </w:rPr>
      </w:pPr>
    </w:p>
    <w:p w:rsidRDefault="00F83E50" w:rsidP="00F83E50" w:rsidR="00F83E50"/>
    <w:p w:rsidRDefault="00F83E50" w:rsidP="00F83E50" w:rsidR="00F83E50">
      <w:pPr>
        <w:rPr>
          <w:sz w:val="20"/>
          <w:szCs w:val="20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>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  <w:r>
        <w:rPr>
          <w:sz w:val="20"/>
          <w:szCs w:val="20"/>
        </w:rPr>
        <w:t xml:space="preserve"> zajedno </w:t>
      </w:r>
      <w:r w:rsidR="000C2F7D">
        <w:rPr>
          <w:sz w:val="20"/>
          <w:szCs w:val="20"/>
        </w:rPr>
        <w:t>s izvješćem od 5. studenog 2018.</w:t>
      </w:r>
    </w:p>
    <w:p w:rsidRDefault="00F83E50" w:rsidP="00F83E50" w:rsidR="00F83E50" w:rsidRPr="00FC153E">
      <w:pPr>
        <w:pStyle w:val="Odlomakpopisa"/>
        <w:rPr>
          <w:sz w:val="20"/>
          <w:szCs w:val="20"/>
          <w:lang w:val="en-US"/>
        </w:rPr>
      </w:pPr>
    </w:p>
    <w:p w:rsidRDefault="000F3843" w:rsidP="00F83E50" w:rsidR="000F3843">
      <w:pPr>
        <w:jc w:val="both"/>
      </w:pPr>
    </w:p>
    <w:sectPr w:rsidR="000F384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A45"/>
    <w:multiLevelType w:val="hybridMultilevel"/>
    <w:tmpl w:val="1F8EE4DE"/>
    <w:lvl w:tplc="43B0365E" w:ilvl="0">
      <w:start w:val="1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DE"/>
    <w:rsid w:val="000C2F7D"/>
    <w:rsid w:val="000F3843"/>
    <w:rsid w:val="007A5408"/>
    <w:rsid w:val="00B314DE"/>
    <w:rsid w:val="00BD445F"/>
    <w:rsid w:val="00BF21E6"/>
    <w:rsid w:val="00C67E4D"/>
    <w:rsid w:val="00ED4E76"/>
    <w:rsid w:val="00F8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14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5F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BD44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5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7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14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5F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BD44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5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7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</izvorni_sadrzaj>
    <derivirana_varijabla naziv="DomainObject.Predmet.OstaliListFormated_1">
      <item>BOŽIDAR ŠPRAJC</item>
      <item>Branko Penić</item>
      <item>ĐURĐICA ŠPRAJC</item>
      <item>Gabrijel Zovak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</izvorni_sadrzaj>
    <derivirana_varijabla naziv="DomainObject.Predmet.OstaliListNazivFormated_1">
      <item>BOŽIDAR ŠPRAJC</item>
      <item>Branko Penić</item>
      <item>ĐURĐICA ŠPRAJC</item>
      <item>Gabrijel Zovak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45688466971</item>
      <item>, OIB 53936843955</item>
      <item>, OIB 44760983293</item>
      <item>, OIB null</item>
      <item>, OIB null</item>
    </izvorni_sadrzaj>
    <derivirana_varijabla naziv="DomainObject.Predmet.SudioniciListNazivOIB_1">
      <item>, OIB 85821130368</item>
      <item>, OIB 45688466971</item>
      <item>, OIB 53936843955</item>
      <item>, OIB 44760983293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St-291/2014-83</izvorni_sadrzaj>
    <derivirana_varijabla naziv="DomainObject.PredzadnjaOdlukaIzPredmeta.Oznaka_1">St-291/2014-83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279</properties:Words>
  <properties:Characters>1494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2018-10-19T06:15:00Z</dcterms:created>
  <dc:creator>rweinberger</dc:creator>
  <cp:lastModifiedBy>wsadmin</cp:lastModifiedBy>
  <cp:lastPrinted>2018-10-19T06:15:00Z</cp:lastPrinted>
  <dcterms:modified xmlns:xsi="http://www.w3.org/2001/XMLSchema-instance" xsi:type="dcterms:W3CDTF">2018-11-06T12:58:00Z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(zaključak-božo 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