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1f18" w14:paraId="d091f18" w:rsidRDefault="00A26F3B" w:rsidP="004B741D" w:rsidR="004B741D">
      <w:pPr>
        <w:jc w:val="right"/>
        <w15:collapsed w:val="false"/>
      </w:pPr>
      <w:bookmarkStart w:name="_GoBack" w:id="0"/>
      <w:bookmarkEnd w:id="0"/>
      <w:r>
        <w:t>13 St-</w:t>
      </w:r>
      <w:r w:rsidR="00FE597A">
        <w:t>556</w:t>
      </w:r>
      <w:r>
        <w:t>/</w:t>
      </w:r>
      <w:r w:rsidR="003B12C2">
        <w:t>16</w:t>
      </w:r>
      <w:r>
        <w:t>-</w:t>
      </w:r>
      <w:r w:rsidR="00FF176C">
        <w:t>5</w:t>
      </w:r>
    </w:p>
    <w:p w:rsidRDefault="005C6A7D" w:rsidP="005C6A7D" w:rsidR="005C6A7D">
      <w:r>
        <w:rPr>
          <w:rStyle w:val="Naglaeno"/>
        </w:rPr>
        <w:t xml:space="preserve">             </w:t>
      </w:r>
      <w:r w:rsidR="00307A0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FE597A" w:rsidRPr="00FE597A">
        <w:t>AMANDA j.d.o.o. za ugostiteljstvo i trgovinu, Vinkovci, Hrvatskih žrtava 3, MBS: 030151037 OIB: 54559075286</w:t>
      </w:r>
      <w:r w:rsidR="00C81B11" w:rsidRPr="00C81B11">
        <w:t>,</w:t>
      </w:r>
      <w:r>
        <w:t xml:space="preserve"> dana </w:t>
      </w:r>
      <w:r w:rsidR="00FF176C">
        <w:t>23</w:t>
      </w:r>
      <w:r>
        <w:t xml:space="preserve">. </w:t>
      </w:r>
      <w:r w:rsidR="00C81B11">
        <w:t>rujna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FE597A"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FE597A" w:rsidRPr="00FE597A">
        <w:t>AMANDA j.d.o.o. za ugostiteljstvo i trgovinu, Vinkovci, Hrvatskih žrtava 3, MBS: 030151037 OIB: 54559075286</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FE597A">
        <w:t>Kata Rašić, S.S.Kranjčevića 31, Vinkovci</w:t>
      </w:r>
      <w:r w:rsidR="007028A7">
        <w:t xml:space="preserve">, </w:t>
      </w:r>
      <w:r w:rsidR="00A26F3B">
        <w:t xml:space="preserve">OIB </w:t>
      </w:r>
      <w:r w:rsidR="00FE597A">
        <w:t>84450283675</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C81B11" w:rsidP="00FF176C" w:rsidR="00B830D8">
      <w:pPr>
        <w:pStyle w:val="Tijeloteksta"/>
        <w:numPr>
          <w:ilvl w:val="0"/>
          <w:numId w:val="11"/>
        </w:numPr>
        <w:jc w:val="center"/>
      </w:pPr>
      <w:r>
        <w:t>listopada</w:t>
      </w:r>
      <w:r w:rsidR="00654243">
        <w:t xml:space="preserve"> 2016. godine s početkom u</w:t>
      </w:r>
      <w:r w:rsidR="006606AB">
        <w:t xml:space="preserve"> </w:t>
      </w:r>
      <w:r w:rsidR="00FE597A">
        <w:t>09</w:t>
      </w:r>
      <w:r w:rsidR="006606AB">
        <w:t>,</w:t>
      </w:r>
      <w:r w:rsidR="00FE597A">
        <w:t>30</w:t>
      </w:r>
      <w:r w:rsidR="006606AB">
        <w:t xml:space="preserve"> </w:t>
      </w:r>
      <w:r w:rsidR="00B830D8">
        <w:t xml:space="preserve"> sati.</w:t>
      </w:r>
    </w:p>
    <w:p w:rsidRDefault="00B830D8" w:rsidP="00C81B11" w:rsidR="00AD486B">
      <w:pPr>
        <w:pStyle w:val="Tijeloteksta"/>
        <w:numPr>
          <w:ilvl w:val="0"/>
          <w:numId w:val="10"/>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FE597A" w:rsidR="00FE597A">
      <w:pPr>
        <w:pStyle w:val="Tijeloteksta"/>
        <w:numPr>
          <w:ilvl w:val="0"/>
          <w:numId w:val="7"/>
        </w:numPr>
      </w:pPr>
      <w:r>
        <w:t xml:space="preserve">zastupnik po zakonu dužnika </w:t>
      </w:r>
      <w:r w:rsidR="00FE597A" w:rsidRPr="00FE597A">
        <w:t>Manda Hasilo, Vinkovci, Hrvatskih žrtava 3, OIB: 78594585465</w:t>
      </w:r>
      <w:r w:rsidR="00FE597A">
        <w:t>,</w:t>
      </w:r>
    </w:p>
    <w:p w:rsidRDefault="00AD486B" w:rsidP="00FE597A"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FE597A">
        <w:t>Vukovar</w:t>
      </w:r>
      <w:r>
        <w:t>.</w:t>
      </w:r>
    </w:p>
    <w:p w:rsidRDefault="00AD486B" w:rsidP="00C81B11" w:rsidR="00AD486B">
      <w:pPr>
        <w:pStyle w:val="Tijeloteksta"/>
        <w:numPr>
          <w:ilvl w:val="0"/>
          <w:numId w:val="10"/>
        </w:numPr>
      </w:pPr>
      <w:r>
        <w:t>Naređuje se za</w:t>
      </w:r>
      <w:r w:rsidR="00423DEC">
        <w:t>stupniku po zakonu dužn</w:t>
      </w:r>
      <w:r w:rsidR="00654243">
        <w:t xml:space="preserve">ika </w:t>
      </w:r>
      <w:r w:rsidR="00FE597A" w:rsidRPr="00FE597A">
        <w:t>Manda Hasilo</w:t>
      </w:r>
      <w:r w:rsidR="00FF176C" w:rsidRPr="00FF176C">
        <w:t xml:space="preserve">, </w:t>
      </w:r>
      <w:r w:rsidR="006606AB">
        <w:t>d</w:t>
      </w:r>
      <w:r>
        <w:t xml:space="preserve">a u roku od 8 dana dostavi sudu pozivom na gornji poslovni broj </w:t>
      </w:r>
      <w:r w:rsidR="00423DEC">
        <w:t>:</w:t>
      </w:r>
    </w:p>
    <w:p w:rsidRDefault="00FA7476" w:rsidP="00FA7476" w:rsidR="00FA7476">
      <w:pPr>
        <w:pStyle w:val="Tijeloteksta"/>
      </w:pPr>
    </w:p>
    <w:p w:rsidRDefault="00FA7476" w:rsidP="00FA7476" w:rsidR="00FA7476">
      <w:pPr>
        <w:pStyle w:val="Tijeloteksta"/>
        <w:jc w:val="center"/>
      </w:pPr>
      <w:r>
        <w:t>2</w:t>
      </w:r>
    </w:p>
    <w:p w:rsidRDefault="00FE597A" w:rsidP="00FE597A" w:rsidR="00FE597A">
      <w:pPr>
        <w:jc w:val="right"/>
      </w:pPr>
      <w:r>
        <w:t>13 St-556/16-5</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C81B11" w:rsidR="00530D29" w:rsidRPr="00BF1081">
      <w:pPr>
        <w:pStyle w:val="Tijeloteksta"/>
        <w:numPr>
          <w:ilvl w:val="0"/>
          <w:numId w:val="10"/>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E597A">
        <w:rPr>
          <w:bCs/>
        </w:rPr>
        <w:t>11</w:t>
      </w:r>
      <w:r>
        <w:rPr>
          <w:bCs/>
        </w:rPr>
        <w:t xml:space="preserve">. </w:t>
      </w:r>
      <w:r w:rsidR="00C81B11">
        <w:rPr>
          <w:bCs/>
        </w:rPr>
        <w:t>ožujka</w:t>
      </w:r>
      <w:r>
        <w:rPr>
          <w:bCs/>
        </w:rPr>
        <w:t xml:space="preserve"> 201</w:t>
      </w:r>
      <w:r w:rsidR="003B12C2">
        <w:rPr>
          <w:bCs/>
        </w:rPr>
        <w:t>6</w:t>
      </w:r>
      <w:r>
        <w:rPr>
          <w:bCs/>
        </w:rPr>
        <w:t xml:space="preserve">. podnijela ovom sudu prijedlog za pokretanje stečajnog postupka nad dužnikom </w:t>
      </w:r>
      <w:r w:rsidR="00FE597A" w:rsidRPr="00FE597A">
        <w:t>AMANDA j.d.o.o. za ugostiteljstvo i trgovinu, Vinkovci, Hrvatskih žrtava 3, MBS: 030151037 OIB: 54559075286</w:t>
      </w:r>
      <w:r w:rsidR="00FF176C" w:rsidRPr="00C81B11">
        <w:t>,</w:t>
      </w:r>
      <w:r>
        <w:t xml:space="preserve"> temeljem odredbe članka 110. stav 1. Stečajnog zakona (Narodne novine 71/15) .</w:t>
      </w:r>
    </w:p>
    <w:p w:rsidRDefault="006606AB" w:rsidP="006606AB" w:rsidR="006606AB">
      <w:pPr>
        <w:pStyle w:val="Tijeloteksta"/>
      </w:pPr>
    </w:p>
    <w:p w:rsidRDefault="006606AB" w:rsidP="006606AB" w:rsidR="006606AB" w:rsidRPr="00AA0A46">
      <w:pPr>
        <w:pStyle w:val="Tijeloteksta"/>
      </w:pPr>
      <w:r>
        <w:tab/>
        <w:t xml:space="preserve">U prijedlogu navodi da na dan </w:t>
      </w:r>
      <w:r w:rsidR="00FE597A">
        <w:t>09</w:t>
      </w:r>
      <w:r>
        <w:t xml:space="preserve">. </w:t>
      </w:r>
      <w:r w:rsidR="00FE597A">
        <w:t>ožujka</w:t>
      </w:r>
      <w:r>
        <w:t xml:space="preserve"> 201</w:t>
      </w:r>
      <w:r w:rsidR="00FE597A">
        <w:t>6</w:t>
      </w:r>
      <w:r>
        <w:t xml:space="preserve">. dužnik u Očevidniku redoslijeda osnova za plaćanje ima evidentirane neizvršene osnove za plaćanje u ukupnom iznosu od </w:t>
      </w:r>
      <w:r w:rsidR="00FE597A">
        <w:t>23.682,06</w:t>
      </w:r>
      <w:r w:rsidR="0021394F">
        <w:t xml:space="preserve"> </w:t>
      </w:r>
      <w:r>
        <w:t xml:space="preserve">kn, u koji iznos je uračunata i kamata i naknada FINE za provedbe ovrhe na novčanim sredstvima dužnika. Nadalje navodi da dužnik ima jednog zaposlenog radnika. </w:t>
      </w:r>
    </w:p>
    <w:p w:rsidRDefault="00165932" w:rsidP="00503ADF" w:rsidR="00165932">
      <w:pPr>
        <w:pStyle w:val="Tijeloteksta"/>
        <w:rPr>
          <w:bCs/>
        </w:rPr>
      </w:pPr>
    </w:p>
    <w:p w:rsidRDefault="00F63B45" w:rsidP="00F63B45" w:rsidR="00F63B45">
      <w:pPr>
        <w:pStyle w:val="Tijeloteksta"/>
        <w:ind w:firstLine="708"/>
        <w:rPr>
          <w:bCs/>
        </w:rPr>
      </w:pPr>
      <w:r>
        <w:t xml:space="preserve">Dostavlja popis računa i oročenih novčanih sredstava dužnika na dan 09. ožujka 2016., te navodi da na temelju članka 112. stav 5. Stečajnog zakona dužnik na dan 09. ožujka 2016. na ime predujma za namirenje troškova stečajnog postupka ima zaplijenjena novčana sredstva u iznosu od 225,00 kn. </w:t>
      </w:r>
    </w:p>
    <w:p w:rsidRDefault="00F63B45" w:rsidP="00503ADF" w:rsidR="00F63B45">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32267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A711AA" w:rsidP="00503ADF" w:rsidR="00A711AA">
      <w:pPr>
        <w:pStyle w:val="Tijeloteksta"/>
        <w:rPr>
          <w:bCs/>
        </w:rPr>
      </w:pPr>
    </w:p>
    <w:p w:rsidRDefault="00A711AA" w:rsidP="00503ADF" w:rsidR="00A711AA">
      <w:pPr>
        <w:pStyle w:val="Tijeloteksta"/>
        <w:rPr>
          <w:bCs/>
        </w:rPr>
      </w:pPr>
    </w:p>
    <w:p w:rsidRDefault="00322675" w:rsidP="00503ADF" w:rsidR="00322675">
      <w:pPr>
        <w:pStyle w:val="Tijeloteksta"/>
        <w:rPr>
          <w:bCs/>
        </w:rPr>
      </w:pPr>
    </w:p>
    <w:p w:rsidRDefault="00322675" w:rsidP="00322675" w:rsidR="00322675">
      <w:pPr>
        <w:pStyle w:val="Tijeloteksta"/>
        <w:jc w:val="center"/>
        <w:rPr>
          <w:bCs/>
        </w:rPr>
      </w:pPr>
      <w:r>
        <w:rPr>
          <w:bCs/>
        </w:rPr>
        <w:t>3</w:t>
      </w:r>
    </w:p>
    <w:p w:rsidRDefault="00AA0A46" w:rsidP="00C81B11" w:rsidR="00AA0A46">
      <w:pPr>
        <w:jc w:val="right"/>
      </w:pPr>
    </w:p>
    <w:p w:rsidRDefault="00AA0A46" w:rsidP="00C81B11" w:rsidR="00AA0A46">
      <w:pPr>
        <w:jc w:val="right"/>
      </w:pPr>
    </w:p>
    <w:p w:rsidRDefault="00AA0A46" w:rsidP="00C81B11" w:rsidR="00AA0A46">
      <w:pPr>
        <w:jc w:val="right"/>
      </w:pPr>
    </w:p>
    <w:p w:rsidRDefault="00AA0A46" w:rsidP="00C81B11" w:rsidR="00AA0A46">
      <w:pPr>
        <w:jc w:val="right"/>
      </w:pPr>
    </w:p>
    <w:p w:rsidRDefault="00FE597A" w:rsidP="00FE597A" w:rsidR="00FE597A">
      <w:pPr>
        <w:jc w:val="right"/>
      </w:pPr>
      <w:r>
        <w:t>13 St-556/16-5</w:t>
      </w:r>
    </w:p>
    <w:p w:rsidRDefault="00322675" w:rsidP="00322675" w:rsidR="00322675">
      <w:pPr>
        <w:pStyle w:val="Tijeloteksta"/>
        <w:jc w:val="center"/>
        <w:rPr>
          <w:bCs/>
        </w:rPr>
      </w:pPr>
    </w:p>
    <w:p w:rsidRDefault="00322675" w:rsidP="00503ADF" w:rsidR="00322675">
      <w:pPr>
        <w:pStyle w:val="Tijeloteksta"/>
        <w:rPr>
          <w:bCs/>
        </w:rPr>
      </w:pPr>
    </w:p>
    <w:p w:rsidRDefault="00322675" w:rsidP="00503ADF" w:rsidR="00322675">
      <w:pPr>
        <w:pStyle w:val="Tijeloteksta"/>
        <w:rPr>
          <w:bCs/>
        </w:rPr>
      </w:pPr>
    </w:p>
    <w:p w:rsidRDefault="00322675" w:rsidP="00503ADF" w:rsidR="00322675">
      <w:pPr>
        <w:pStyle w:val="Tijeloteksta"/>
        <w:rPr>
          <w:bCs/>
        </w:rPr>
      </w:pPr>
    </w:p>
    <w:p w:rsidRDefault="00515D89" w:rsidP="00503ADF" w:rsidR="00903B85">
      <w:pPr>
        <w:pStyle w:val="Tijeloteksta"/>
        <w:rPr>
          <w:bCs/>
        </w:rPr>
      </w:pPr>
      <w:r w:rsidRPr="00515D89">
        <w:rPr>
          <w:bCs/>
        </w:rPr>
        <w:t xml:space="preserve">ispitati postoji li kod dužnika razlog za </w:t>
      </w:r>
      <w:r w:rsidR="00767D6C">
        <w:rPr>
          <w:bCs/>
        </w:rPr>
        <w:t xml:space="preserve">otvaranje stečajnog postupka, </w:t>
      </w:r>
      <w:r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FE597A">
        <w:t>Kata Rašić</w:t>
      </w:r>
      <w:r w:rsidR="00AA0A46">
        <w:t xml:space="preserve"> iz </w:t>
      </w:r>
      <w:r w:rsidR="00FE597A">
        <w:t>Vinkovaca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FE597A">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A0A46">
        <w:t>23</w:t>
      </w:r>
      <w:r w:rsidR="0005238F">
        <w:t>.</w:t>
      </w:r>
      <w:r w:rsidR="00110BAC">
        <w:t xml:space="preserve"> </w:t>
      </w:r>
      <w:r w:rsidR="00C81B11">
        <w:t>rujna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FE597A" w:rsidR="00FE597A">
      <w:pPr>
        <w:pStyle w:val="Tijeloteksta"/>
        <w:numPr>
          <w:ilvl w:val="0"/>
          <w:numId w:val="3"/>
        </w:numPr>
        <w:jc w:val="left"/>
      </w:pPr>
      <w:r>
        <w:t>Dužnik</w:t>
      </w:r>
      <w:r w:rsidR="00145AC1">
        <w:t xml:space="preserve"> </w:t>
      </w:r>
      <w:r w:rsidR="0091477E">
        <w:t xml:space="preserve">– </w:t>
      </w:r>
      <w:r w:rsidR="0021394F">
        <w:t xml:space="preserve">dužnikom </w:t>
      </w:r>
      <w:r w:rsidR="0021394F" w:rsidRPr="00444367">
        <w:t xml:space="preserve"> </w:t>
      </w:r>
      <w:r w:rsidR="00FE597A" w:rsidRPr="00FE597A">
        <w:t xml:space="preserve">AMANDA j.d.o.o. za ugostiteljstvo i trgovinu, Vinkovci, Hrvatskih žrtava 3, </w:t>
      </w:r>
    </w:p>
    <w:p w:rsidRDefault="004B741D" w:rsidP="00FE597A" w:rsidR="009807E2">
      <w:pPr>
        <w:pStyle w:val="Tijeloteksta"/>
        <w:numPr>
          <w:ilvl w:val="0"/>
          <w:numId w:val="3"/>
        </w:numPr>
        <w:jc w:val="left"/>
      </w:pPr>
      <w:r>
        <w:t>Privremeni stečajni upravitelj</w:t>
      </w:r>
      <w:r w:rsidR="00CE5F96">
        <w:t xml:space="preserve"> –</w:t>
      </w:r>
      <w:r w:rsidR="00FE597A">
        <w:t>Kata Rašić</w:t>
      </w:r>
    </w:p>
    <w:p w:rsidRDefault="00CE5F96" w:rsidP="00AA0A46" w:rsidR="0021394F">
      <w:pPr>
        <w:pStyle w:val="Tijeloteksta"/>
        <w:numPr>
          <w:ilvl w:val="0"/>
          <w:numId w:val="3"/>
        </w:numPr>
      </w:pPr>
      <w:r>
        <w:t xml:space="preserve">zz dužnika </w:t>
      </w:r>
      <w:r w:rsidR="00FE597A" w:rsidRPr="00FE597A">
        <w:t>Manda Hasilo, Vinkovci, Hrvatskih žrtava 3</w:t>
      </w:r>
      <w:r w:rsidR="00A711AA">
        <w:t xml:space="preserve">,         </w:t>
      </w:r>
    </w:p>
    <w:p w:rsidRDefault="00FA7476" w:rsidP="00693CCD" w:rsidR="00693CCD">
      <w:pPr>
        <w:pStyle w:val="Tijeloteksta"/>
        <w:numPr>
          <w:ilvl w:val="0"/>
          <w:numId w:val="3"/>
        </w:numPr>
      </w:pPr>
      <w:r>
        <w:t xml:space="preserve">ŽDO </w:t>
      </w:r>
      <w:r w:rsidR="00FE597A">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A46">
        <w:t>25</w:t>
      </w:r>
      <w:r w:rsidR="00C81B11">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50A" w:rsidR="000B050A">
      <w:r>
        <w:separator/>
      </w:r>
    </w:p>
  </w:endnote>
  <w:endnote w:id="0" w:type="continuationSeparator">
    <w:p w:rsidRDefault="000B050A" w:rsidR="000B05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50A" w:rsidR="000B050A">
      <w:r>
        <w:separator/>
      </w:r>
    </w:p>
  </w:footnote>
  <w:footnote w:id="0" w:type="continuationSeparator">
    <w:p w:rsidRDefault="000B050A" w:rsidR="000B05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552532"/>
    <w:multiLevelType w:val="hybridMultilevel"/>
    <w:tmpl w:val="501239CA"/>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5A084D"/>
    <w:multiLevelType w:val="hybridMultilevel"/>
    <w:tmpl w:val="77CE73D8"/>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5"/>
  </w:num>
  <w:num w:numId="8">
    <w:abstractNumId w:val="10"/>
  </w:num>
  <w:num w:numId="9">
    <w:abstractNumId w:val="4"/>
  </w:num>
  <w:num w:numId="10">
    <w:abstractNumId w:val="2"/>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B050A"/>
    <w:rsid w:val="000C20F1"/>
    <w:rsid w:val="000E414B"/>
    <w:rsid w:val="000F0279"/>
    <w:rsid w:val="00110BAC"/>
    <w:rsid w:val="00145AC1"/>
    <w:rsid w:val="00150C53"/>
    <w:rsid w:val="0016016C"/>
    <w:rsid w:val="00163019"/>
    <w:rsid w:val="00165932"/>
    <w:rsid w:val="00191536"/>
    <w:rsid w:val="0019752C"/>
    <w:rsid w:val="001A0170"/>
    <w:rsid w:val="001A6201"/>
    <w:rsid w:val="001C0C1A"/>
    <w:rsid w:val="001E1345"/>
    <w:rsid w:val="001E75FC"/>
    <w:rsid w:val="0021394F"/>
    <w:rsid w:val="002142C7"/>
    <w:rsid w:val="00223C8E"/>
    <w:rsid w:val="00291B9C"/>
    <w:rsid w:val="002A2248"/>
    <w:rsid w:val="002B7ED8"/>
    <w:rsid w:val="002C11B9"/>
    <w:rsid w:val="002C1C79"/>
    <w:rsid w:val="002D0B19"/>
    <w:rsid w:val="002D6CCC"/>
    <w:rsid w:val="00305243"/>
    <w:rsid w:val="00307A08"/>
    <w:rsid w:val="00313F98"/>
    <w:rsid w:val="00316CAA"/>
    <w:rsid w:val="00322675"/>
    <w:rsid w:val="00327B99"/>
    <w:rsid w:val="00330C4A"/>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56710"/>
    <w:rsid w:val="006606AB"/>
    <w:rsid w:val="00680601"/>
    <w:rsid w:val="00684480"/>
    <w:rsid w:val="0068526F"/>
    <w:rsid w:val="00693CCD"/>
    <w:rsid w:val="006A56C2"/>
    <w:rsid w:val="006F1090"/>
    <w:rsid w:val="006F202F"/>
    <w:rsid w:val="007028A7"/>
    <w:rsid w:val="007242CD"/>
    <w:rsid w:val="00725641"/>
    <w:rsid w:val="00725CAF"/>
    <w:rsid w:val="00744607"/>
    <w:rsid w:val="0074711B"/>
    <w:rsid w:val="00763758"/>
    <w:rsid w:val="00767D6C"/>
    <w:rsid w:val="00773E30"/>
    <w:rsid w:val="00794B6A"/>
    <w:rsid w:val="007C1241"/>
    <w:rsid w:val="007C6A1F"/>
    <w:rsid w:val="007F3066"/>
    <w:rsid w:val="00802A25"/>
    <w:rsid w:val="008043BF"/>
    <w:rsid w:val="0080666F"/>
    <w:rsid w:val="00826EFF"/>
    <w:rsid w:val="00845777"/>
    <w:rsid w:val="00857D02"/>
    <w:rsid w:val="008737C5"/>
    <w:rsid w:val="0088689D"/>
    <w:rsid w:val="008977A5"/>
    <w:rsid w:val="008E6DE9"/>
    <w:rsid w:val="008E7022"/>
    <w:rsid w:val="008F2F74"/>
    <w:rsid w:val="009001D6"/>
    <w:rsid w:val="00903B85"/>
    <w:rsid w:val="00905675"/>
    <w:rsid w:val="0091477E"/>
    <w:rsid w:val="00914ECE"/>
    <w:rsid w:val="00931C98"/>
    <w:rsid w:val="00935547"/>
    <w:rsid w:val="009357CA"/>
    <w:rsid w:val="00942EF5"/>
    <w:rsid w:val="00961D63"/>
    <w:rsid w:val="00962471"/>
    <w:rsid w:val="0096470F"/>
    <w:rsid w:val="00967DC7"/>
    <w:rsid w:val="009807E2"/>
    <w:rsid w:val="00980E54"/>
    <w:rsid w:val="00994095"/>
    <w:rsid w:val="009A4C63"/>
    <w:rsid w:val="009B28F2"/>
    <w:rsid w:val="009B3AE3"/>
    <w:rsid w:val="009C13EB"/>
    <w:rsid w:val="00A025E8"/>
    <w:rsid w:val="00A07AC6"/>
    <w:rsid w:val="00A26F3B"/>
    <w:rsid w:val="00A273DF"/>
    <w:rsid w:val="00A2758C"/>
    <w:rsid w:val="00A402F9"/>
    <w:rsid w:val="00A51687"/>
    <w:rsid w:val="00A711AA"/>
    <w:rsid w:val="00A91ED3"/>
    <w:rsid w:val="00AA0A46"/>
    <w:rsid w:val="00AB56F9"/>
    <w:rsid w:val="00AC6DA2"/>
    <w:rsid w:val="00AD24AA"/>
    <w:rsid w:val="00AD486B"/>
    <w:rsid w:val="00AE5BDD"/>
    <w:rsid w:val="00B03ECC"/>
    <w:rsid w:val="00B2754A"/>
    <w:rsid w:val="00B30AB7"/>
    <w:rsid w:val="00B336FC"/>
    <w:rsid w:val="00B345B6"/>
    <w:rsid w:val="00B41F79"/>
    <w:rsid w:val="00B830D8"/>
    <w:rsid w:val="00BC33DE"/>
    <w:rsid w:val="00BD19B1"/>
    <w:rsid w:val="00BE1D31"/>
    <w:rsid w:val="00BF08D2"/>
    <w:rsid w:val="00BF1081"/>
    <w:rsid w:val="00C15361"/>
    <w:rsid w:val="00C2217D"/>
    <w:rsid w:val="00C2311B"/>
    <w:rsid w:val="00C234D6"/>
    <w:rsid w:val="00C3548B"/>
    <w:rsid w:val="00C67A6B"/>
    <w:rsid w:val="00C72BAC"/>
    <w:rsid w:val="00C81B11"/>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D0232"/>
    <w:rsid w:val="00ED6358"/>
    <w:rsid w:val="00ED6A93"/>
    <w:rsid w:val="00F24F23"/>
    <w:rsid w:val="00F32BFD"/>
    <w:rsid w:val="00F618C3"/>
    <w:rsid w:val="00F63B45"/>
    <w:rsid w:val="00F76EF7"/>
    <w:rsid w:val="00F77818"/>
    <w:rsid w:val="00F80660"/>
    <w:rsid w:val="00F8686C"/>
    <w:rsid w:val="00FA3F8A"/>
    <w:rsid w:val="00FA4BB7"/>
    <w:rsid w:val="00FA7476"/>
    <w:rsid w:val="00FB44AE"/>
    <w:rsid w:val="00FE597A"/>
    <w:rsid w:val="00FF0823"/>
    <w:rsid w:val="00FF17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63758"/>
    <w:rPr>
      <w:color w:val="808080"/>
      <w:bdr w:space="0" w:sz="0" w:color="auto" w:val="none"/>
      <w:shd w:fill="CCFFFF" w:color="auto" w:val="clear"/>
    </w:rPr>
  </w:style>
  <w:style w:customStyle="true" w:styleId="eSPISCCParagraphDefaultFont" w:type="character">
    <w:name w:val="eSPIS_CC_Paragraph Default Font"/>
    <w:basedOn w:val="Zadanifontodlomka"/>
    <w:rsid w:val="007637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3758"/>
    <w:rPr>
      <w:bdr w:space="0" w:sz="0" w:color="auto" w:val="none"/>
      <w:shd w:fill="FFFFCC" w:color="auto" w:val="clear"/>
      <w:lang w:val="hr-HR"/>
    </w:rPr>
  </w:style>
  <w:style w:customStyle="true" w:styleId="PozadinaSvijetloCrvena" w:type="character">
    <w:name w:val="Pozadina_SvijetloCrvena"/>
    <w:basedOn w:val="eSPISCCParagraphDefaultFont"/>
    <w:rsid w:val="007637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37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763758"/>
    <w:rPr>
      <w:color w:val="808080"/>
      <w:bdr w:color="auto" w:space="0" w:sz="0" w:val="none"/>
      <w:shd w:color="auto" w:fill="CCFFFF" w:val="clear"/>
    </w:rPr>
  </w:style>
  <w:style w:customStyle="1" w:styleId="eSPISCCParagraphDefaultFont" w:type="character">
    <w:name w:val="eSPIS_CC_Paragraph Default Font"/>
    <w:basedOn w:val="Zadanifontodlomka"/>
    <w:rsid w:val="007637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3758"/>
    <w:rPr>
      <w:bdr w:color="auto" w:space="0" w:sz="0" w:val="none"/>
      <w:shd w:color="auto" w:fill="FFFFCC" w:val="clear"/>
      <w:lang w:val="hr-HR"/>
    </w:rPr>
  </w:style>
  <w:style w:customStyle="1" w:styleId="PozadinaSvijetloCrvena" w:type="character">
    <w:name w:val="Pozadina_SvijetloCrvena"/>
    <w:basedOn w:val="eSPISCCParagraphDefaultFont"/>
    <w:rsid w:val="007637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37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AMANDA j.d.o.o. za ugostiteljstvo i trgovinu</izvorni_sadrzaj>
    <derivirana_varijabla naziv="DomainObject.Predmet.ProtustrankaFormated_1">  AMANDA j.d.o.o. za ugostiteljstvo i trgovinu</derivirana_varijabla>
  </DomainObject.Predmet.ProtustrankaFormated>
  <DomainObject.Predmet.ProtustrankaFormatedOIB>
    <izvorni_sadrzaj>  AMANDA j.d.o.o. za ugostiteljstvo i trgovinu, OIB 54559075286</izvorni_sadrzaj>
    <derivirana_varijabla naziv="DomainObject.Predmet.ProtustrankaFormatedOIB_1">  AMANDA j.d.o.o. za ugostiteljstvo i trgovinu, OIB 54559075286</derivirana_varijabla>
  </DomainObject.Predmet.ProtustrankaFormatedOIB>
  <DomainObject.Predmet.ProtustrankaFormatedWithAdress>
    <izvorni_sadrzaj> AMANDA j.d.o.o. za ugostiteljstvo i trgovinu, Hrvatskih žrtava 3, 32100 Vinkovci</izvorni_sadrzaj>
    <derivirana_varijabla naziv="DomainObject.Predmet.ProtustrankaFormatedWithAdress_1"> AMANDA j.d.o.o. za ugostiteljstvo i trgovinu, Hrvatskih žrtava 3, 32100 Vinkovci</derivirana_varijabla>
  </DomainObject.Predmet.ProtustrankaFormatedWithAdress>
  <DomainObject.Predmet.ProtustrankaFormatedWithAdressOIB>
    <izvorni_sadrzaj> AMANDA j.d.o.o. za ugostiteljstvo i trgovinu, OIB 54559075286, Hrvatskih žrtava 3, 32100 Vinkovci</izvorni_sadrzaj>
    <derivirana_varijabla naziv="DomainObject.Predmet.ProtustrankaFormatedWithAdressOIB_1"> AMANDA j.d.o.o. za ugostiteljstvo i trgovinu, OIB 54559075286, Hrvatskih žrtava 3, 32100 Vinkovci</derivirana_varijabla>
  </DomainObject.Predmet.ProtustrankaFormatedWithAdressOIB>
  <DomainObject.Predmet.ProtustrankaWithAdress>
    <izvorni_sadrzaj>AMANDA j.d.o.o. za ugostiteljstvo i trgovinu Hrvatskih žrtava 3, 32100 Vinkovci</izvorni_sadrzaj>
    <derivirana_varijabla naziv="DomainObject.Predmet.ProtustrankaWithAdress_1">AMANDA j.d.o.o. za ugostiteljstvo i trgovinu Hrvatskih žrtava 3, 32100 Vinkovci</derivirana_varijabla>
  </DomainObject.Predmet.ProtustrankaWithAdress>
  <DomainObject.Predmet.ProtustrankaWithAdressOIB>
    <izvorni_sadrzaj>AMANDA j.d.o.o. za ugostiteljstvo i trgovinu, OIB 54559075286, Hrvatskih žrtava 3, 32100 Vinkovci</izvorni_sadrzaj>
    <derivirana_varijabla naziv="DomainObject.Predmet.ProtustrankaWithAdressOIB_1">AMANDA j.d.o.o. za ugostiteljstvo i trgovinu, OIB 54559075286, Hrvatskih žrtava 3, 32100 Vinkovci</derivirana_varijabla>
  </DomainObject.Predmet.ProtustrankaWithAdressOIB>
  <DomainObject.Predmet.ProtustrankaNazivFormated>
    <izvorni_sadrzaj>AMANDA j.d.o.o. za ugostiteljstvo i trgovinu</izvorni_sadrzaj>
    <derivirana_varijabla naziv="DomainObject.Predmet.ProtustrankaNazivFormated_1">AMANDA j.d.o.o. za ugostiteljstvo i trgovinu</derivirana_varijabla>
  </DomainObject.Predmet.ProtustrankaNazivFormated>
  <DomainObject.Predmet.ProtustrankaNazivFormatedOIB>
    <izvorni_sadrzaj>AMANDA j.d.o.o. za ugostiteljstvo i trgovinu, OIB 54559075286</izvorni_sadrzaj>
    <derivirana_varijabla naziv="DomainObject.Predmet.ProtustrankaNazivFormatedOIB_1">AMANDA j.d.o.o. za ugostiteljstvo i trgovinu, OIB 54559075286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AMANDA j.d.o.o. za ugostiteljstvo i trgovinu</item>
    </izvorni_sadrzaj>
    <derivirana_varijabla naziv="DomainObject.Predmet.ProtuStrankaListFormated_1">
      <item>AMANDA j.d.o.o. za ugostiteljstvo i trgovinu</item>
    </derivirana_varijabla>
  </DomainObject.Predmet.ProtuStrankaListFormated>
  <DomainObject.Predmet.ProtuStrankaListFormatedOIB>
    <izvorni_sadrzaj>
      <item>AMANDA j.d.o.o. za ugostiteljstvo i trgovinu, OIB 54559075286</item>
    </izvorni_sadrzaj>
    <derivirana_varijabla naziv="DomainObject.Predmet.ProtuStrankaListFormatedOIB_1">
      <item>AMANDA j.d.o.o. za ugostiteljstvo i trgovinu, OIB 54559075286</item>
    </derivirana_varijabla>
  </DomainObject.Predmet.ProtuStrankaListFormatedOIB>
  <DomainObject.Predmet.ProtuStrankaListFormatedWithAdress>
    <izvorni_sadrzaj>
      <item>AMANDA j.d.o.o. za ugostiteljstvo i trgovinu, Hrvatskih žrtava 3, 32100 Vinkovci</item>
    </izvorni_sadrzaj>
    <derivirana_varijabla naziv="DomainObject.Predmet.ProtuStrankaListFormatedWithAdress_1">
      <item>AMANDA j.d.o.o. za ugostiteljstvo i trgovinu, Hrvatskih žrtava 3, 32100 Vinkovci</item>
    </derivirana_varijabla>
  </DomainObject.Predmet.ProtuStrankaListFormatedWithAdress>
  <DomainObject.Predmet.ProtuStrankaListFormatedWithAdressOIB>
    <izvorni_sadrzaj>
      <item>AMANDA j.d.o.o. za ugostiteljstvo i trgovinu, OIB 54559075286, Hrvatskih žrtava 3, 32100 Vinkovci</item>
    </izvorni_sadrzaj>
    <derivirana_varijabla naziv="DomainObject.Predmet.ProtuStrankaListFormatedWithAdressOIB_1">
      <item>AMANDA j.d.o.o. za ugostiteljstvo i trgovinu, OIB 54559075286, Hrvatskih žrtava 3, 32100 Vinkovci</item>
    </derivirana_varijabla>
  </DomainObject.Predmet.ProtuStrankaListFormatedWithAdressOIB>
  <DomainObject.Predmet.ProtuStrankaListNazivFormated>
    <izvorni_sadrzaj>
      <item>AMANDA j.d.o.o. za ugostiteljstvo i trgovinu</item>
    </izvorni_sadrzaj>
    <derivirana_varijabla naziv="DomainObject.Predmet.ProtuStrankaListNazivFormated_1">
      <item>AMANDA j.d.o.o. za ugostiteljstvo i trgovinu</item>
    </derivirana_varijabla>
  </DomainObject.Predmet.ProtuStrankaListNazivFormated>
  <DomainObject.Predmet.ProtuStrankaListNazivFormatedOIB>
    <izvorni_sadrzaj>
      <item>AMANDA j.d.o.o. za ugostiteljstvo i trgovinu, OIB 54559075286</item>
    </izvorni_sadrzaj>
    <derivirana_varijabla naziv="DomainObject.Predmet.ProtuStrankaListNazivFormatedOIB_1">
      <item>AMANDA j.d.o.o. za ugostiteljstvo i trgovinu, OIB 54559075286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AMANDA j.d.o.o. za ugostiteljstvo i trgovinu</izvorni_sadrzaj>
    <derivirana_varijabla naziv="DomainObject.Predmet.ProtustrankaIDrugi_1">AMANDA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AMANDA j.d.o.o. za ugostiteljstvo i trgovinu, OIB 54559075286, Hrvatskih žrtava 3, 32100 Vinkovci</izvorni_sadrzaj>
    <derivirana_varijabla naziv="DomainObject.Predmet.ProtustrankaIDrugiAdressOIB_1">AMANDA j.d.o.o. za ugostiteljstvo i trgovinu, OIB 54559075286, Hrvatskih žrtava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AMANDA j.d.o.o. za ugostiteljstvo i trgovinu</item>
    </izvorni_sadrzaj>
    <derivirana_varijabla naziv="DomainObject.Predmet.SudioniciListNaziv_1">
      <item>FINA RC OSIJEK</item>
      <item>AMANDA j.d.o.o. za ugostiteljstvo i trgovinu</item>
    </derivirana_varijabla>
  </DomainObject.Predmet.SudioniciListNaziv>
  <DomainObject.Predmet.SudioniciListAdressOIB>
    <izvorni_sadrzaj>
      <item>FINA RC OSIJEK, OIB 85821130368</item>
      <item>AMANDA j.d.o.o. za ugostiteljstvo i trgovinu, OIB 54559075286, Hrvatskih žrtava 3,32100 Vinkovci</item>
    </izvorni_sadrzaj>
    <derivirana_varijabla naziv="DomainObject.Predmet.SudioniciListAdressOIB_1">
      <item>FINA RC OSIJEK, OIB 85821130368</item>
      <item>AMANDA j.d.o.o. za ugostiteljstvo i trgovinu, OIB 54559075286, Hrvatskih žrtava 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54559075286</item>
    </izvorni_sadrzaj>
    <derivirana_varijabla naziv="DomainObject.Predmet.SudioniciListNazivOIB_1">
      <item>, OIB 85821130368</item>
      <item>, OIB 54559075286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FA4A89-DF69-4818-8863-92826DE16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984</properties:Words>
  <properties:Characters>5584</properties:Characters>
  <properties:Lines>156</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2016-09-23T06:56:00Z</dcterms:created>
  <dc:creator>hermanj</dc:creator>
  <cp:lastModifiedBy>Snježana Markotić Jurić</cp:lastModifiedBy>
  <cp:lastPrinted>2016-09-23T06:56:00Z</cp:lastPrinted>
  <dcterms:modified xmlns:xsi="http://www.w3.org/2001/XMLSchema-instance" xsi:type="dcterms:W3CDTF">2016-09-23T07:03:00Z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