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fe59" w14:paraId="548fe5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EE60A1">
        <w:rPr>
          <w:b/>
        </w:rPr>
        <w:t>166</w:t>
      </w:r>
      <w:r w:rsidR="00654824">
        <w:rPr>
          <w:b/>
        </w:rPr>
        <w:t>4</w:t>
      </w:r>
      <w:r w:rsidR="00DB52D3" w:rsidRPr="00DB52D3">
        <w:rPr>
          <w:b/>
        </w:rPr>
        <w:t>/201</w:t>
      </w:r>
      <w:r w:rsidR="00654824">
        <w:rPr>
          <w:b/>
        </w:rPr>
        <w:t>6</w:t>
      </w:r>
      <w:r w:rsidR="00DB52D3" w:rsidRPr="00DB52D3">
        <w:rPr>
          <w:b/>
        </w:rPr>
        <w:t>-</w:t>
      </w:r>
      <w:r w:rsidR="00654824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654824">
        <w:t>Slavonska vina</w:t>
      </w:r>
      <w:r w:rsidR="00654824" w:rsidRPr="00654824">
        <w:t xml:space="preserve"> d.o.o. za proizvodnju i promet vrhunskih vina,</w:t>
      </w:r>
      <w:r w:rsidR="00654824">
        <w:t xml:space="preserve"> skraćena tvrtka: Slavonska vina d.o.o.,</w:t>
      </w:r>
      <w:r w:rsidR="00654824" w:rsidRPr="00654824">
        <w:t xml:space="preserve"> Slavonski Brod, N. Zrinskog 20/A, OIB: 38830274986</w:t>
      </w:r>
      <w:r w:rsidR="00B16504" w:rsidRPr="00B16504">
        <w:t xml:space="preserve">, </w:t>
      </w:r>
      <w:r w:rsidR="00AA7765">
        <w:t xml:space="preserve">dana </w:t>
      </w:r>
      <w:r w:rsidR="00654824">
        <w:t>21.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54824" w:rsidRPr="00654824">
        <w:t>Slavonska vina d.o.o. za proizvodnju i promet vrhunskih vina, skraćena tvrtka: Slavonska vina d.o.o., Slavonski Brod, N. Zrinskog 20/A, OIB: 38830274986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654824">
        <w:t>Jadranka Šeput iz Osijeka, Dalmatinska 17, OIB 56729601545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654824" w:rsidRPr="00654824">
        <w:t>Slavonska vina d.o.o. za proizvodnju i promet vrhunskih vina, skraćena tvrtka: Slavonska vina d.o.o., Slavonski Brod, N. Zrinskog 20/A, OIB: 38830274986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3357C9">
        <w:rPr>
          <w:b/>
        </w:rPr>
        <w:t>166</w:t>
      </w:r>
      <w:r w:rsidR="00654824">
        <w:rPr>
          <w:b/>
        </w:rPr>
        <w:t>4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54824" w:rsidRPr="00654824">
        <w:t>Slavonska vina d.o.o. za proizvodnju i promet vrhunskih vina, skraćena tvrtka: Slavonska vina d.o.o., Slavonski Brod, N. Zrinskog 20/A, OIB: 38830274986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654824">
        <w:t>18.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654824">
        <w:t>21.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F7E" w:rsidR="005F0F7E">
      <w:r>
        <w:separator/>
      </w:r>
    </w:p>
  </w:endnote>
  <w:endnote w:id="0" w:type="continuationSeparator">
    <w:p w:rsidRDefault="005F0F7E" w:rsidR="005F0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F7E" w:rsidR="005F0F7E">
      <w:r>
        <w:separator/>
      </w:r>
    </w:p>
  </w:footnote>
  <w:footnote w:id="0" w:type="continuationSeparator">
    <w:p w:rsidRDefault="005F0F7E" w:rsidR="005F0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D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B742F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D4D80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Slavonska vina d.o.o. za proizvodnju i promet vrhunskih vina</izvorni_sadrzaj>
    <derivirana_varijabla naziv="DomainObject.Predmet.ProtustrankaFormated_1">  Slavonska vina d.o.o. za proizvodnju i promet vrhunskih vina</derivirana_varijabla>
  </DomainObject.Predmet.ProtustrankaFormated>
  <DomainObject.Predmet.ProtustrankaFormatedOIB>
    <izvorni_sadrzaj>  Slavonska vina d.o.o. za proizvodnju i promet vrhunskih vina, OIB 38830274986</izvorni_sadrzaj>
    <derivirana_varijabla naziv="DomainObject.Predmet.ProtustrankaFormatedOIB_1">  Slavonska vina d.o.o. za proizvodnju i promet vrhunskih vina, OIB 38830274986</derivirana_varijabla>
  </DomainObject.Predmet.ProtustrankaFormatedOIB>
  <DomainObject.Predmet.ProtustrankaFormatedWithAdress>
    <izvorni_sadrzaj> Slavonska vina d.o.o. za proizvodnju i promet vrhunskih vina, N. Zrinskog 20/A, 35000 Slavonski Brod</izvorni_sadrzaj>
    <derivirana_varijabla naziv="DomainObject.Predmet.ProtustrankaFormatedWithAdress_1"> Slavonska vina d.o.o. za proizvodnju i promet vrhunskih vina, N. Zrinskog 20/A, 35000 Slavonski Brod</derivirana_varijabla>
  </DomainObject.Predmet.ProtustrankaFormatedWithAdress>
  <DomainObject.Predmet.ProtustrankaFormatedWithAdressOIB>
    <izvorni_sadrzaj> Slavonska vina d.o.o. za proizvodnju i promet vrhunskih vina, OIB 38830274986, N. Zrinskog 20/A, 35000 Slavonski Brod</izvorni_sadrzaj>
    <derivirana_varijabla naziv="DomainObject.Predmet.ProtustrankaFormatedWithAdressOIB_1"> Slavonska vina d.o.o. za proizvodnju i promet vrhunskih vina, OIB 38830274986, N. Zrinskog 20/A, 35000 Slavonski Brod</derivirana_varijabla>
  </DomainObject.Predmet.ProtustrankaFormatedWithAdressOIB>
  <DomainObject.Predmet.ProtustrankaWithAdress>
    <izvorni_sadrzaj>Slavonska vina d.o.o. za proizvodnju i promet vrhunskih vina N. Zrinskog 20/A, 35000 Slavonski Brod</izvorni_sadrzaj>
    <derivirana_varijabla naziv="DomainObject.Predmet.ProtustrankaWithAdress_1">Slavonska vina d.o.o. za proizvodnju i promet vrhunskih vina N. Zrinskog 20/A, 35000 Slavonski Brod</derivirana_varijabla>
  </DomainObject.Predmet.ProtustrankaWithAdress>
  <DomainObject.Predmet.ProtustrankaWithAdressOIB>
    <izvorni_sadrzaj>Slavonska vina d.o.o. za proizvodnju i promet vrhunskih vina, OIB 38830274986, N. Zrinskog 20/A, 35000 Slavonski Brod</izvorni_sadrzaj>
    <derivirana_varijabla naziv="DomainObject.Predmet.ProtustrankaWithAdressOIB_1">Slavonska vina d.o.o. za proizvodnju i promet vrhunskih vina, OIB 38830274986, N. Zrinskog 20/A, 35000 Slavonski Brod</derivirana_varijabla>
  </DomainObject.Predmet.ProtustrankaWithAdressOIB>
  <DomainObject.Predmet.ProtustrankaNazivFormated>
    <izvorni_sadrzaj>Slavonska vina d.o.o. za proizvodnju i promet vrhunskih vina</izvorni_sadrzaj>
    <derivirana_varijabla naziv="DomainObject.Predmet.ProtustrankaNazivFormated_1">Slavonska vina d.o.o. za proizvodnju i promet vrhunskih vina</derivirana_varijabla>
  </DomainObject.Predmet.ProtustrankaNazivFormated>
  <DomainObject.Predmet.ProtustrankaNazivFormatedOIB>
    <izvorni_sadrzaj>Slavonska vina d.o.o. za proizvodnju i promet vrhunskih vina, OIB 38830274986</izvorni_sadrzaj>
    <derivirana_varijabla naziv="DomainObject.Predmet.ProtustrankaNazivFormatedOIB_1">Slavonska vina d.o.o. za proizvodnju i promet vrhunskih vina, OIB 38830274986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1185698.24</izvorni_sadrzaj>
    <derivirana_varijabla naziv="DomainObject.Predmet.TrenutnaVrijednost_1">1185698.24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Slavonska vina d.o.o. za proizvodnju i promet vrhunskih vina</item>
    </izvorni_sadrzaj>
    <derivirana_varijabla naziv="DomainObject.Predmet.ProtuStrankaListFormated_1">
      <item>Slavonska vina d.o.o. za proizvodnju i promet vrhunskih vina</item>
    </derivirana_varijabla>
  </DomainObject.Predmet.ProtuStrankaListFormated>
  <DomainObject.Predmet.ProtuStrankaListFormatedOIB>
    <izvorni_sadrzaj>
      <item>Slavonska vina d.o.o. za proizvodnju i promet vrhunskih vina, OIB 38830274986</item>
    </izvorni_sadrzaj>
    <derivirana_varijabla naziv="DomainObject.Predmet.ProtuStrankaListFormatedOIB_1">
      <item>Slavonska vina d.o.o. za proizvodnju i promet vrhunskih vina, OIB 38830274986</item>
    </derivirana_varijabla>
  </DomainObject.Predmet.ProtuStrankaListFormatedOIB>
  <DomainObject.Predmet.ProtuStrankaListFormatedWithAdress>
    <izvorni_sadrzaj>
      <item>Slavonska vina d.o.o. za proizvodnju i promet vrhunskih vina, N. Zrinskog 20/A, 35000 Slavonski Brod</item>
    </izvorni_sadrzaj>
    <derivirana_varijabla naziv="DomainObject.Predmet.ProtuStrankaListFormatedWithAdress_1">
      <item>Slavonska vina d.o.o. za proizvodnju i promet vrhunskih vina, N. Zrinskog 20/A, 35000 Slavonski Brod</item>
    </derivirana_varijabla>
  </DomainObject.Predmet.ProtuStrankaListFormatedWithAdress>
  <DomainObject.Predmet.ProtuStrankaListFormatedWithAdressOIB>
    <izvorni_sadrzaj>
      <item>Slavonska vina d.o.o. za proizvodnju i promet vrhunskih vina, OIB 38830274986, N. Zrinskog 20/A, 35000 Slavonski Brod</item>
    </izvorni_sadrzaj>
    <derivirana_varijabla naziv="DomainObject.Predmet.ProtuStrankaListFormatedWithAdressOIB_1">
      <item>Slavonska vina d.o.o. za proizvodnju i promet vrhunskih vina, OIB 38830274986, N. Zrinskog 20/A, 35000 Slavonski Brod</item>
    </derivirana_varijabla>
  </DomainObject.Predmet.ProtuStrankaListFormatedWithAdressOIB>
  <DomainObject.Predmet.ProtuStrankaListNazivFormated>
    <izvorni_sadrzaj>
      <item>Slavonska vina d.o.o. za proizvodnju i promet vrhunskih vina</item>
    </izvorni_sadrzaj>
    <derivirana_varijabla naziv="DomainObject.Predmet.ProtuStrankaListNazivFormated_1">
      <item>Slavonska vina d.o.o. za proizvodnju i promet vrhunskih vina</item>
    </derivirana_varijabla>
  </DomainObject.Predmet.ProtuStrankaListNazivFormated>
  <DomainObject.Predmet.ProtuStrankaListNazivFormatedOIB>
    <izvorni_sadrzaj>
      <item>Slavonska vina d.o.o. za proizvodnju i promet vrhunskih vina, OIB 38830274986</item>
    </izvorni_sadrzaj>
    <derivirana_varijabla naziv="DomainObject.Predmet.ProtuStrankaListNazivFormatedOIB_1">
      <item>Slavonska vina d.o.o. za proizvodnju i promet vrhunskih vina, OIB 38830274986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Slavonska vina d.o.o. za proizvodnju i promet vrhunskih vina</izvorni_sadrzaj>
    <derivirana_varijabla naziv="DomainObject.Predmet.ProtustrankaIDrugi_1">Slavonska vina d.o.o. za proizvodnju i promet vrhunskih vina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Slavonska vina d.o.o. za proizvodnju i promet vrhunskih vina, OIB 38830274986, N. Zrinskog 20/A, 35000 Slavonski Brod</izvorni_sadrzaj>
    <derivirana_varijabla naziv="DomainObject.Predmet.ProtustrankaIDrugiAdressOIB_1">Slavonska vina d.o.o. za proizvodnju i promet vrhunskih vina, OIB 38830274986, N.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Slavonska vina d.o.o. za proizvodnju i promet vrhunskih vina</item>
    </izvorni_sadrzaj>
    <derivirana_varijabla naziv="DomainObject.Predmet.SudioniciListNaziv_1">
      <item>Financijska agencija</item>
      <item>Slavonska vina d.o.o. za proizvodnju i promet vrhunskih vina</item>
    </derivirana_varijabla>
  </DomainObject.Predmet.SudioniciListNaziv>
  <DomainObject.Predmet.SudioniciListAdressOIB>
    <izvorni_sadrzaj>
      <item>Financijska agencija, OIB 85821130368, Ulica grada Vukovara 70,10000 Zagreb</item>
      <item>Slavonska vina d.o.o. za proizvodnju i promet vrhunskih vina, OIB 38830274986, N. Zrinskog 20/A,35000 Slavonski Brod</item>
    </izvorni_sadrzaj>
    <derivirana_varijabla naziv="DomainObject.Predmet.SudioniciListAdressOIB_1">
      <item>Financijska agencija, OIB 85821130368, Ulica grada Vukovara 70,10000 Zagreb</item>
      <item>Slavonska vina d.o.o. za proizvodnju i promet vrhunskih vina, OIB 38830274986, N. Zrinskog 20/A,35000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38830274986</item>
    </izvorni_sadrzaj>
    <derivirana_varijabla naziv="DomainObject.Predmet.SudioniciListNazivOIB_1">
      <item>, OIB 85821130368</item>
      <item>, OIB 38830274986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400C4-68BC-4849-90F5-9DDDDD3F6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790</properties:Words>
  <properties:Characters>4450</properties:Characters>
  <properties:Lines>114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2016-07-21T07:08:00Z</dcterms:created>
  <dc:creator>alet</dc:creator>
  <cp:lastModifiedBy>wsadmin</cp:lastModifiedBy>
  <cp:lastPrinted>2016-07-21T07:14:00Z</cp:lastPrinted>
  <dcterms:modified xmlns:xsi="http://www.w3.org/2001/XMLSchema-instance" xsi:type="dcterms:W3CDTF">2016-07-21T07:32:00Z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