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6bfd" w14:paraId="60c6bfd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E87E15">
        <w:rPr>
          <w:rFonts w:hAnsi="Times New Roman" w:ascii="Times New Roman"/>
          <w:szCs w:val="24"/>
          <w:lang w:val="hr-HR"/>
        </w:rPr>
        <w:t>5222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87E15" w:rsidRPr="001C31BE">
        <w:rPr>
          <w:rFonts w:hAnsi="Times New Roman" w:ascii="Times New Roman"/>
          <w:szCs w:val="24"/>
          <w:lang w:val="hr-HR"/>
        </w:rPr>
        <w:t>JA MOGU SVE društvo s ograničenom odgovornošću za usluge</w:t>
      </w:r>
      <w:r w:rsidR="00E87E15">
        <w:rPr>
          <w:rFonts w:hAnsi="Times New Roman" w:ascii="Times New Roman"/>
          <w:szCs w:val="24"/>
          <w:lang w:val="hr-HR"/>
        </w:rPr>
        <w:t xml:space="preserve">, Zagreb (Grad Zagreb), Dominika Mandića 32/A, OIB: </w:t>
      </w:r>
      <w:r w:rsidR="00E87E15" w:rsidRPr="00B50722">
        <w:rPr>
          <w:rFonts w:hAnsi="Times New Roman" w:ascii="Times New Roman"/>
          <w:szCs w:val="24"/>
          <w:lang w:val="hr-HR"/>
        </w:rPr>
        <w:t>01125180597</w:t>
      </w:r>
      <w:r w:rsidR="00152903">
        <w:rPr>
          <w:rFonts w:hAnsi="Times New Roman" w:ascii="Times New Roman"/>
          <w:szCs w:val="24"/>
          <w:lang w:val="hr-HR"/>
        </w:rPr>
        <w:t xml:space="preserve">, 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152903">
        <w:rPr>
          <w:rFonts w:hAnsi="Times New Roman" w:ascii="Times New Roman"/>
          <w:szCs w:val="24"/>
        </w:rPr>
        <w:t>1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E87E15">
        <w:rPr>
          <w:rFonts w:hAnsi="Times New Roman" w:ascii="Times New Roman"/>
          <w:szCs w:val="24"/>
          <w:lang w:val="hr-HR"/>
        </w:rPr>
        <w:t>5222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8E0707">
        <w:rPr>
          <w:rFonts w:hAnsi="Times New Roman" w:ascii="Times New Roman"/>
          <w:szCs w:val="24"/>
          <w:lang w:val="hr-HR"/>
        </w:rPr>
        <w:t>1.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8E0707">
        <w:rPr>
          <w:rFonts w:hAnsi="Times New Roman" w:ascii="Times New Roman"/>
          <w:szCs w:val="24"/>
          <w:lang w:val="hr-HR"/>
        </w:rPr>
        <w:t>1.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6B10B0" w:rsidR="005C692F" w:rsidRPr="00D901D5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10B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E87E15">
      <w:rPr>
        <w:rFonts w:hAnsi="Times New Roman" w:ascii="Times New Roman"/>
        <w:lang w:val="hr-HR"/>
      </w:rPr>
      <w:t>5222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2903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6B10B0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8E0707"/>
    <w:rsid w:val="0091209B"/>
    <w:rsid w:val="00932D82"/>
    <w:rsid w:val="00955D29"/>
    <w:rsid w:val="00961043"/>
    <w:rsid w:val="0098501C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660EB"/>
    <w:rsid w:val="00B9413D"/>
    <w:rsid w:val="00BC6AEA"/>
    <w:rsid w:val="00C06267"/>
    <w:rsid w:val="00C16CF0"/>
    <w:rsid w:val="00C27A25"/>
    <w:rsid w:val="00C431B5"/>
    <w:rsid w:val="00C5529F"/>
    <w:rsid w:val="00C6136C"/>
    <w:rsid w:val="00C82CEE"/>
    <w:rsid w:val="00C840D5"/>
    <w:rsid w:val="00CF2939"/>
    <w:rsid w:val="00D16318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D3DE7"/>
    <w:rsid w:val="00DE680E"/>
    <w:rsid w:val="00DF1277"/>
    <w:rsid w:val="00DF769B"/>
    <w:rsid w:val="00E02CAB"/>
    <w:rsid w:val="00E44500"/>
    <w:rsid w:val="00E54BD4"/>
    <w:rsid w:val="00E87E15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0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0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0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0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0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0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0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0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5222</izvorni_sadrzaj>
    <derivirana_varijabla naziv="DomainObject.Predmet.Broj_1">5222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St-5222/2015</izvorni_sadrzaj>
    <derivirana_varijabla naziv="DomainObject.Predmet.OznakaBroj_1">St-5222/2015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 MOGU SVE d.o.o. zastupanog po punomoćniku Jasmina Bjelica</izvorni_sadrzaj>
    <derivirana_varijabla naziv="DomainObject.Predmet.ProtustrankaFormated_1">  JA MOGU SVE d.o.o. zastupanog po punomoćniku Jasmina Bjelica</derivirana_varijabla>
  </DomainObject.Predmet.ProtustrankaFormated>
  <DomainObject.Predmet.ProtustrankaFormatedOIB>
    <izvorni_sadrzaj>  JA MOGU SVE d.o.o., OIB 01125180597 zastupanog po punomoćniku Jasmina Bjelica</izvorni_sadrzaj>
    <derivirana_varijabla naziv="DomainObject.Predmet.ProtustrankaFormatedOIB_1">  JA MOGU SVE d.o.o., OIB 01125180597 zastupanog po punomoćniku Jasmina Bjelica</derivirana_varijabla>
  </DomainObject.Predmet.ProtustrankaFormatedOIB>
  <DomainObject.Predmet.ProtustrankaFormatedWithAdress>
    <izvorni_sadrzaj> JA MOGU SVE d.o.o., Dominika Mandića 32/A, 10000 Zagreb zastupanog po punomoćniku Jasmina Bjelica</izvorni_sadrzaj>
    <derivirana_varijabla naziv="DomainObject.Predmet.ProtustrankaFormatedWithAdress_1"> JA MOGU SVE d.o.o., Dominika Mandića 32/A, 10000 Zagreb zastupanog po punomoćniku Jasmina Bjelica</derivirana_varijabla>
  </DomainObject.Predmet.ProtustrankaFormatedWithAdress>
  <DomainObject.Predmet.ProtustrankaFormatedWithAdressOIB>
    <izvorni_sadrzaj> JA MOGU SVE d.o.o., OIB 01125180597, Dominika Mandića 32/A, 10000 Zagreb zastupanog po punomoćniku Jasmina Bjelica</izvorni_sadrzaj>
    <derivirana_varijabla naziv="DomainObject.Predmet.ProtustrankaFormatedWithAdressOIB_1"> JA MOGU SVE d.o.o., OIB 01125180597, Dominika Mandića 32/A, 10000 Zagreb zastupanog po punomoćniku Jasmina Bjelica</derivirana_varijabla>
  </DomainObject.Predmet.ProtustrankaFormatedWithAdressOIB>
  <DomainObject.Predmet.ProtustrankaWithAdress>
    <izvorni_sadrzaj>JA MOGU SVE d.o.o. Dominika Mandića 32/A, 10000 Zagreb</izvorni_sadrzaj>
    <derivirana_varijabla naziv="DomainObject.Predmet.ProtustrankaWithAdress_1">JA MOGU SVE d.o.o. Dominika Mandića 32/A, 10000 Zagreb</derivirana_varijabla>
  </DomainObject.Predmet.ProtustrankaWithAdress>
  <DomainObject.Predmet.ProtustrankaWithAdressOIB>
    <izvorni_sadrzaj>JA MOGU SVE d.o.o., OIB 01125180597, Dominika Mandića 32/A, 10000 Zagreb</izvorni_sadrzaj>
    <derivirana_varijabla naziv="DomainObject.Predmet.ProtustrankaWithAdressOIB_1">JA MOGU SVE d.o.o., OIB 01125180597, Dominika Mandića 32/A, 10000 Zagreb</derivirana_varijabla>
  </DomainObject.Predmet.ProtustrankaWithAdressOIB>
  <DomainObject.Predmet.ProtustrankaNazivFormated>
    <izvorni_sadrzaj>JA MOGU SVE d.o.o.</izvorni_sadrzaj>
    <derivirana_varijabla naziv="DomainObject.Predmet.ProtustrankaNazivFormated_1">JA MOGU SVE d.o.o.</derivirana_varijabla>
  </DomainObject.Predmet.ProtustrankaNazivFormated>
  <DomainObject.Predmet.ProtustrankaNazivFormatedOIB>
    <izvorni_sadrzaj>JA MOGU SVE d.o.o., OIB 01125180597</izvorni_sadrzaj>
    <derivirana_varijabla naziv="DomainObject.Predmet.ProtustrankaNazivFormatedOIB_1">JA MOGU SVE d.o.o., OIB 01125180597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 MOGU SVE d.o.o. zastupanog po punomoćniku Jasmina Bjelica</item>
    </izvorni_sadrzaj>
    <derivirana_varijabla naziv="DomainObject.Predmet.ProtuStrankaListFormated_1">
      <item>JA MOGU SVE d.o.o. zastupanog po punomoćniku Jasmina Bjelica</item>
    </derivirana_varijabla>
  </DomainObject.Predmet.ProtuStrankaListFormated>
  <DomainObject.Predmet.ProtuStrankaListFormatedOIB>
    <izvorni_sadrzaj>
      <item>JA MOGU SVE d.o.o., OIB 01125180597 zastupanog po punomoćniku Jasmina Bjelica</item>
    </izvorni_sadrzaj>
    <derivirana_varijabla naziv="DomainObject.Predmet.ProtuStrankaListFormatedOIB_1">
      <item>JA MOGU SVE d.o.o., OIB 01125180597 zastupanog po punomoćniku Jasmina Bjelica</item>
    </derivirana_varijabla>
  </DomainObject.Predmet.ProtuStrankaListFormatedOIB>
  <DomainObject.Predmet.ProtuStrankaListFormatedWithAdress>
    <izvorni_sadrzaj>
      <item>JA MOGU SVE d.o.o., Dominika Mandića 32/A, 10000 Zagreb zastupanog po punomoćniku Jasmina Bjelica</item>
    </izvorni_sadrzaj>
    <derivirana_varijabla naziv="DomainObject.Predmet.ProtuStrankaListFormatedWithAdress_1">
      <item>JA MOGU SVE d.o.o., Dominika Mandića 32/A, 10000 Zagreb zastupanog po punomoćniku Jasmina Bjelica</item>
    </derivirana_varijabla>
  </DomainObject.Predmet.ProtuStrankaListFormatedWithAdress>
  <DomainObject.Predmet.ProtuStrankaListFormatedWithAdressOIB>
    <izvorni_sadrzaj>
      <item>JA MOGU SVE d.o.o., OIB 01125180597, Dominika Mandića 32/A, 10000 Zagreb zastupanog po punomoćniku Jasmina Bjelica</item>
    </izvorni_sadrzaj>
    <derivirana_varijabla naziv="DomainObject.Predmet.ProtuStrankaListFormatedWithAdressOIB_1">
      <item>JA MOGU SVE d.o.o., OIB 01125180597, Dominika Mandića 32/A, 10000 Zagreb zastupanog po punomoćniku Jasmina Bjelica</item>
    </derivirana_varijabla>
  </DomainObject.Predmet.ProtuStrankaListFormatedWithAdressOIB>
  <DomainObject.Predmet.ProtuStrankaListNazivFormated>
    <izvorni_sadrzaj>
      <item>JA MOGU SVE d.o.o.</item>
    </izvorni_sadrzaj>
    <derivirana_varijabla naziv="DomainObject.Predmet.ProtuStrankaListNazivFormated_1">
      <item>JA MOGU SVE d.o.o.</item>
    </derivirana_varijabla>
  </DomainObject.Predmet.ProtuStrankaListNazivFormated>
  <DomainObject.Predmet.ProtuStrankaListNazivFormatedOIB>
    <izvorni_sadrzaj>
      <item>JA MOGU SVE d.o.o., OIB 01125180597</item>
    </izvorni_sadrzaj>
    <derivirana_varijabla naziv="DomainObject.Predmet.ProtuStrankaListNazivFormatedOIB_1">
      <item>JA MOGU SVE d.o.o., OIB 01125180597</item>
    </derivirana_varijabla>
  </DomainObject.Predmet.ProtuStrankaListNazivFormatedOIB>
  <DomainObject.Predmet.OstaliListFormated>
    <izvorni_sadrzaj>
      <item>Jasmina Bjelica punomoćnik sudionika u postupku JA MOGU SVE d.o.o.</item>
    </izvorni_sadrzaj>
    <derivirana_varijabla naziv="DomainObject.Predmet.OstaliListFormated_1">
      <item>Jasmina Bjelica punomoćnik sudionika u postupku JA MOGU SVE d.o.o.</item>
    </derivirana_varijabla>
  </DomainObject.Predmet.OstaliListFormated>
  <DomainObject.Predmet.OstaliListFormatedOIB>
    <izvorni_sadrzaj>
      <item>Jasmina Bjelica, OIB 89383571440 punomoćnik sudionika u postupku JA MOGU SVE d.o.o.</item>
    </izvorni_sadrzaj>
    <derivirana_varijabla naziv="DomainObject.Predmet.OstaliListFormatedOIB_1">
      <item>Jasmina Bjelica, OIB 89383571440 punomoćnik sudionika u postupku JA MOGU SVE d.o.o.</item>
    </derivirana_varijabla>
  </DomainObject.Predmet.OstaliListFormatedOIB>
  <DomainObject.Predmet.OstaliListFormatedWithAdress>
    <izvorni_sadrzaj>
      <item>Jasmina Bjelica, Dominika Mandića 32a, 10000 Zagreb punomoćnik sudionika u postupku JA MOGU SVE d.o.o.</item>
    </izvorni_sadrzaj>
    <derivirana_varijabla naziv="DomainObject.Predmet.OstaliListFormatedWithAdress_1">
      <item>Jasmina Bjelica, Dominika Mandića 32a, 10000 Zagreb punomoćnik sudionika u postupku JA MOGU SVE d.o.o.</item>
    </derivirana_varijabla>
  </DomainObject.Predmet.OstaliListFormatedWithAdress>
  <DomainObject.Predmet.OstaliListFormatedWithAdressOIB>
    <izvorni_sadrzaj>
      <item>Jasmina Bjelica, OIB 89383571440, Dominika Mandića 32a, 10000 Zagreb punomoćnik sudionika u postupku JA MOGU SVE d.o.o.</item>
    </izvorni_sadrzaj>
    <derivirana_varijabla naziv="DomainObject.Predmet.OstaliListFormatedWithAdressOIB_1">
      <item>Jasmina Bjelica, OIB 89383571440, Dominika Mandića 32a, 10000 Zagreb punomoćnik sudionika u postupku JA MOGU SVE d.o.o.</item>
    </derivirana_varijabla>
  </DomainObject.Predmet.OstaliListFormatedWithAdressOIB>
  <DomainObject.Predmet.OstaliListNazivFormated>
    <izvorni_sadrzaj>
      <item>Jasmina Bjelica</item>
    </izvorni_sadrzaj>
    <derivirana_varijabla naziv="DomainObject.Predmet.OstaliListNazivFormated_1">
      <item>Jasmina Bjelica</item>
    </derivirana_varijabla>
  </DomainObject.Predmet.OstaliListNazivFormated>
  <DomainObject.Predmet.OstaliListNazivFormatedOIB>
    <izvorni_sadrzaj>
      <item>Jasmina Bjelica, OIB 89383571440</item>
    </izvorni_sadrzaj>
    <derivirana_varijabla naziv="DomainObject.Predmet.OstaliListNazivFormatedOIB_1">
      <item>Jasmina Bjelica, OIB 89383571440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 MOGU SVE d.o.o.</izvorni_sadrzaj>
    <derivirana_varijabla naziv="DomainObject.Predmet.ProtustrankaIDrugi_1">JA MOGU SVE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 MOGU SVE d.o.o., OIB 01125180597, Dominika Mandića 32/A, 10000 Zagreb</izvorni_sadrzaj>
    <derivirana_varijabla naziv="DomainObject.Predmet.ProtustrankaIDrugiAdressOIB_1">JA MOGU SVE d.o.o., OIB 01125180597, Dominika Mandića 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 MOGU SVE d.o.o.</item>
      <item>FINA Regionalni centar Zagreb</item>
      <item>Jasmina Bjelica</item>
    </izvorni_sadrzaj>
    <derivirana_varijabla naziv="DomainObject.Predmet.SudioniciListNaziv_1">
      <item>JA MOGU SVE d.o.o.</item>
      <item>FINA Regionalni centar Zagreb</item>
      <item>Jasmina Bjelica</item>
    </derivirana_varijabla>
  </DomainObject.Predmet.SudioniciListNaziv>
  <DomainObject.Predmet.SudioniciListAdressOIB>
    <izvorni_sadrzaj>
      <item>JA MOGU SVE d.o.o., OIB 01125180597, Dominika Mandića 32/A,10000 Zagreb</item>
      <item>FINA Regionalni centar Zagreb, OIB 85821130368, Trg svibanjskih žrtava 1995. Br. 1,10000 Zagreb</item>
      <item>Jasmina Bjelica, OIB 89383571440, Dominika Mandića 32a,10000 Zagreb</item>
    </izvorni_sadrzaj>
    <derivirana_varijabla naziv="DomainObject.Predmet.SudioniciListAdressOIB_1">
      <item>JA MOGU SVE d.o.o., OIB 01125180597, Dominika Mandića 32/A,10000 Zagreb</item>
      <item>FINA Regionalni centar Zagreb, OIB 85821130368, Trg svibanjskih žrtava 1995. Br. 1,10000 Zagreb</item>
      <item>Jasmina Bjelica, OIB 89383571440, Dominika Mandića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01125180597</item>
      <item>, OIB 85821130368</item>
      <item>, OIB 89383571440</item>
    </izvorni_sadrzaj>
    <derivirana_varijabla naziv="DomainObject.Predmet.SudioniciListNazivOIB_1">
      <item>, OIB 01125180597</item>
      <item>, OIB 85821130368</item>
      <item>, OIB 89383571440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3676D-C74A-44D3-8676-6A35CD3398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2337</properties:Characters>
  <properties:Lines>76</properties:Lines>
  <properties:Paragraphs>34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2016-03-01T10:21:00Z</cp:lastPrinted>
  <dcterms:modified xmlns:xsi="http://www.w3.org/2001/XMLSchema-instance" xsi:type="dcterms:W3CDTF">2016-03-01T10:24:00Z</dcterms:modified>
  <cp:revision>115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