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570e" w14:paraId="fb0570e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FF63F1">
        <w:rPr>
          <w:rFonts w:hAnsi="Times New Roman" w:ascii="Times New Roman"/>
        </w:rPr>
        <w:t>543</w:t>
      </w:r>
      <w:r w:rsidR="009242C8">
        <w:rPr>
          <w:rFonts w:hAnsi="Times New Roman" w:ascii="Times New Roman"/>
        </w:rPr>
        <w:t>9</w:t>
      </w:r>
      <w:r w:rsidR="00FF63F1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F93818" w:rsidR="00F938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DINAMIKA COACHING j.d.o.o</w:t>
      </w:r>
    </w:p>
    <w:p w:rsidRDefault="00F93818" w:rsidR="00E13BFB">
      <w:pPr>
        <w:jc w:val="right"/>
        <w:rPr>
          <w:rFonts w:hAnsi="Times New Roman" w:ascii="Times New Roman"/>
        </w:rPr>
      </w:pPr>
      <w:r w:rsidRPr="002F2D06">
        <w:rPr>
          <w:rFonts w:hAnsi="Times New Roman" w:ascii="Times New Roman"/>
        </w:rPr>
        <w:t xml:space="preserve"> Zagreb, Ratkajev prolaz 7</w:t>
      </w:r>
    </w:p>
    <w:p w:rsidRDefault="00F93818" w:rsidR="00F93818">
      <w:pPr>
        <w:jc w:val="right"/>
        <w:rPr>
          <w:rFonts w:hAnsi="Times New Roman" w:ascii="Times New Roman"/>
        </w:rPr>
      </w:pPr>
    </w:p>
    <w:p w:rsidRDefault="00F93818" w:rsidR="00F938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odgovorna osoba </w:t>
      </w:r>
    </w:p>
    <w:p w:rsidRDefault="00F93818" w:rsidR="00F938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JASNA BRATULIĆ</w:t>
      </w:r>
    </w:p>
    <w:p w:rsidRDefault="00F93818" w:rsidR="00F938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Ratkajev prolaz 7</w:t>
      </w:r>
    </w:p>
    <w:p w:rsidRDefault="00F93818" w:rsidR="00F93818">
      <w:pPr>
        <w:jc w:val="right"/>
        <w:rPr>
          <w:rFonts w:hAnsi="Times New Roman" w:ascii="Times New Roman"/>
        </w:rPr>
      </w:pPr>
    </w:p>
    <w:p w:rsidRDefault="00F93818" w:rsidR="00F93818" w:rsidRPr="00B60A70">
      <w:pPr>
        <w:jc w:val="right"/>
        <w:rPr>
          <w:rFonts w:hAnsi="Times New Roman" w:ascii="Times New Roman"/>
          <w:b/>
        </w:rPr>
      </w:pPr>
    </w:p>
    <w:p w:rsidRDefault="00052E15" w:rsidP="009242C8" w:rsidR="009242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9242C8" w:rsidRPr="002F2D06">
        <w:rPr>
          <w:rFonts w:hAnsi="Times New Roman" w:ascii="Times New Roman"/>
        </w:rPr>
        <w:t xml:space="preserve">DINAMIKA COACHING j.d.o.o, Zagreb, Ratkajev prolaz 7, OIB </w:t>
      </w:r>
    </w:p>
    <w:p w:rsidRDefault="009242C8" w:rsidP="009242C8" w:rsidR="00FF63F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2F2D06">
        <w:rPr>
          <w:rFonts w:hAnsi="Times New Roman" w:ascii="Times New Roman"/>
        </w:rPr>
        <w:t>41155192822</w:t>
      </w:r>
    </w:p>
    <w:p w:rsidRDefault="009242C8" w:rsidP="009242C8" w:rsidR="009242C8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0D7B06">
        <w:rPr>
          <w:rFonts w:hAnsi="Times New Roman" w:ascii="Times New Roman"/>
          <w:b/>
        </w:rPr>
        <w:t>2. svibnja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9242C8">
        <w:rPr>
          <w:rFonts w:hAnsi="Times New Roman" w:ascii="Times New Roman"/>
          <w:b/>
        </w:rPr>
        <w:t>9,10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0D7B06">
        <w:rPr>
          <w:rFonts w:hAnsi="Times New Roman" w:ascii="Times New Roman"/>
        </w:rPr>
        <w:t>7</w:t>
      </w:r>
      <w:r w:rsidR="00E16153">
        <w:rPr>
          <w:rFonts w:hAnsi="Times New Roman" w:ascii="Times New Roman"/>
        </w:rPr>
        <w:t>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F93818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A36"/>
    <w:rsid w:val="00052E15"/>
    <w:rsid w:val="000847DB"/>
    <w:rsid w:val="000D7B06"/>
    <w:rsid w:val="00131C0E"/>
    <w:rsid w:val="001A0EA0"/>
    <w:rsid w:val="001D3A21"/>
    <w:rsid w:val="001D56C6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F0D95"/>
    <w:rsid w:val="004272F9"/>
    <w:rsid w:val="004755A1"/>
    <w:rsid w:val="0049736D"/>
    <w:rsid w:val="004B4886"/>
    <w:rsid w:val="004D1D11"/>
    <w:rsid w:val="00587D9D"/>
    <w:rsid w:val="005A7390"/>
    <w:rsid w:val="00622D07"/>
    <w:rsid w:val="00637508"/>
    <w:rsid w:val="006C6DAE"/>
    <w:rsid w:val="007860FD"/>
    <w:rsid w:val="007A13E9"/>
    <w:rsid w:val="007B32C2"/>
    <w:rsid w:val="007C60EA"/>
    <w:rsid w:val="0080218C"/>
    <w:rsid w:val="00826A0F"/>
    <w:rsid w:val="00853C23"/>
    <w:rsid w:val="00882FDA"/>
    <w:rsid w:val="008C5126"/>
    <w:rsid w:val="009242C8"/>
    <w:rsid w:val="00926C2A"/>
    <w:rsid w:val="00965B17"/>
    <w:rsid w:val="00967CE3"/>
    <w:rsid w:val="009E082B"/>
    <w:rsid w:val="00A05F6F"/>
    <w:rsid w:val="00A24458"/>
    <w:rsid w:val="00A53ADA"/>
    <w:rsid w:val="00A53F55"/>
    <w:rsid w:val="00A77D5C"/>
    <w:rsid w:val="00AE4B21"/>
    <w:rsid w:val="00B60A70"/>
    <w:rsid w:val="00B86DDC"/>
    <w:rsid w:val="00BD4A84"/>
    <w:rsid w:val="00C179AA"/>
    <w:rsid w:val="00CA66F9"/>
    <w:rsid w:val="00CD7DA1"/>
    <w:rsid w:val="00D6610B"/>
    <w:rsid w:val="00D742EB"/>
    <w:rsid w:val="00DA22A1"/>
    <w:rsid w:val="00DC0535"/>
    <w:rsid w:val="00DF69D2"/>
    <w:rsid w:val="00E13BFB"/>
    <w:rsid w:val="00E16153"/>
    <w:rsid w:val="00E87B43"/>
    <w:rsid w:val="00F54DC3"/>
    <w:rsid w:val="00F70E3E"/>
    <w:rsid w:val="00F93818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82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F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F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F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F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82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F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F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F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F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5439</izvorni_sadrzaj>
    <derivirana_varijabla naziv="DomainObject.Predmet.Broj_1">5439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St-5439/2016</izvorni_sadrzaj>
    <derivirana_varijabla naziv="DomainObject.Predmet.OznakaBroj_1">St-5439/2016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DINAMIKA COACHING jednostavno društvo s ograničenom odgovornošću za savjetovanje zastupanog po punomoćniku Jasna Bratulić</izvorni_sadrzaj>
    <derivirana_varijabla naziv="DomainObject.Predmet.ProtustrankaFormated_1">  DINAMIKA COACHING jednostavno društvo s ograničenom odgovornošću za savjetovanje zastupanog po punomoćniku Jasna Bratulić</derivirana_varijabla>
  </DomainObject.Predmet.ProtustrankaFormated>
  <DomainObject.Predmet.ProtustrankaFormatedOIB>
    <izvorni_sadrzaj>  DINAMIKA COACHING jednostavno društvo s ograničenom odgovornošću za savjetovanje, OIB 41155192822 zastupanog po punomoćniku Jasna Bratulić</izvorni_sadrzaj>
    <derivirana_varijabla naziv="DomainObject.Predmet.ProtustrankaFormatedOIB_1">  DINAMIKA COACHING jednostavno društvo s ograničenom odgovornošću za savjetovanje, OIB 41155192822 zastupanog po punomoćniku Jasna Bratulić</derivirana_varijabla>
  </DomainObject.Predmet.ProtustrankaFormatedOIB>
  <DomainObject.Predmet.ProtustrankaFormatedWithAdress>
    <izvorni_sadrzaj> DINAMIKA COACHING jednostavno društvo s ograničenom odgovornošću za savjetovanje, Ratkajev prolaz 7, 10000 Zagreb zastupanog po punomoćniku Jasna Bratulić</izvorni_sadrzaj>
    <derivirana_varijabla naziv="DomainObject.Predmet.ProtustrankaFormatedWithAdress_1"> DINAMIKA COACHING jednostavno društvo s ograničenom odgovornošću za savjetovanje, Ratkajev prolaz 7, 10000 Zagreb zastupanog po punomoćniku Jasna Bratulić</derivirana_varijabla>
  </DomainObject.Predmet.ProtustrankaFormatedWithAdress>
  <DomainObject.Predmet.ProtustrankaFormatedWithAdressOIB>
    <izvorni_sadrzaj> DINAMIKA COACHING jednostavno društvo s ograničenom odgovornošću za savjetovanje, OIB 41155192822, Ratkajev prolaz 7, 10000 Zagreb zastupanog po punomoćniku Jasna Bratulić</izvorni_sadrzaj>
    <derivirana_varijabla naziv="DomainObject.Predmet.ProtustrankaFormatedWithAdressOIB_1"> DINAMIKA COACHING jednostavno društvo s ograničenom odgovornošću za savjetovanje, OIB 41155192822, Ratkajev prolaz 7, 10000 Zagreb zastupanog po punomoćniku Jasna Bratulić</derivirana_varijabla>
  </DomainObject.Predmet.ProtustrankaFormatedWithAdressOIB>
  <DomainObject.Predmet.ProtustrankaWithAdress>
    <izvorni_sadrzaj>DINAMIKA COACHING jednostavno društvo s ograničenom odgovornošću za savjetovanje Ratkajev prolaz 7, 10000 Zagreb</izvorni_sadrzaj>
    <derivirana_varijabla naziv="DomainObject.Predmet.ProtustrankaWithAdress_1">DINAMIKA COACHING jednostavno društvo s ograničenom odgovornošću za savjetovanje Ratkajev prolaz 7, 10000 Zagreb</derivirana_varijabla>
  </DomainObject.Predmet.ProtustrankaWithAdress>
  <DomainObject.Predmet.ProtustrankaWithAdressOIB>
    <izvorni_sadrzaj>DINAMIKA COACHING jednostavno društvo s ograničenom odgovornošću za savjetovanje, OIB 41155192822, Ratkajev prolaz 7, 10000 Zagreb</izvorni_sadrzaj>
    <derivirana_varijabla naziv="DomainObject.Predmet.ProtustrankaWithAdressOIB_1">DINAMIKA COACHING jednostavno društvo s ograničenom odgovornošću za savjetovanje, OIB 41155192822, Ratkajev prolaz 7, 10000 Zagreb</derivirana_varijabla>
  </DomainObject.Predmet.ProtustrankaWithAdressOIB>
  <DomainObject.Predmet.ProtustrankaNazivFormated>
    <izvorni_sadrzaj>DINAMIKA COACHING jednostavno društvo s ograničenom odgovornošću za savjetovanje</izvorni_sadrzaj>
    <derivirana_varijabla naziv="DomainObject.Predmet.ProtustrankaNazivFormated_1">DINAMIKA COACHING jednostavno društvo s ograničenom odgovornošću za savjetovanje</derivirana_varijabla>
  </DomainObject.Predmet.ProtustrankaNazivFormated>
  <DomainObject.Predmet.ProtustrankaNazivFormatedOIB>
    <izvorni_sadrzaj>DINAMIKA COACHING jednostavno društvo s ograničenom odgovornošću za savjetovanje, OIB 41155192822</izvorni_sadrzaj>
    <derivirana_varijabla naziv="DomainObject.Predmet.ProtustrankaNazivFormatedOIB_1">DINAMIKA COACHING jednostavno društvo s ograničenom odgovornošću za savjetovanje, OIB 41155192822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DINAMIKA COACHING jednostavno društvo s ograničenom odgovornošću za savjetovanje zastupanog po punomoćniku Jasna Bratulić</item>
    </izvorni_sadrzaj>
    <derivirana_varijabla naziv="DomainObject.Predmet.ProtuStrankaListFormated_1">
      <item>DINAMIKA COACHING jednostavno društvo s ograničenom odgovornošću za savjetovanje zastupanog po punomoćniku Jasna Bratulić</item>
    </derivirana_varijabla>
  </DomainObject.Predmet.ProtuStrankaListFormated>
  <DomainObject.Predmet.ProtuStrankaListFormatedOIB>
    <izvorni_sadrzaj>
      <item>DINAMIKA COACHING jednostavno društvo s ograničenom odgovornošću za savjetovanje, OIB 41155192822 zastupanog po punomoćniku Jasna Bratulić</item>
    </izvorni_sadrzaj>
    <derivirana_varijabla naziv="DomainObject.Predmet.ProtuStrankaListFormatedOIB_1">
      <item>DINAMIKA COACHING jednostavno društvo s ograničenom odgovornošću za savjetovanje, OIB 41155192822 zastupanog po punomoćniku Jasna Bratulić</item>
    </derivirana_varijabla>
  </DomainObject.Predmet.ProtuStrankaListFormatedOIB>
  <DomainObject.Predmet.ProtuStrankaListFormatedWithAdress>
    <izvorni_sadrzaj>
      <item>DINAMIKA COACHING jednostavno društvo s ograničenom odgovornošću za savjetovanje, Ratkajev prolaz 7, 10000 Zagreb zastupanog po punomoćniku Jasna Bratulić</item>
    </izvorni_sadrzaj>
    <derivirana_varijabla naziv="DomainObject.Predmet.ProtuStrankaListFormatedWithAdress_1">
      <item>DINAMIKA COACHING jednostavno društvo s ograničenom odgovornošću za savjetovanje, Ratkajev prolaz 7, 10000 Zagreb zastupanog po punomoćniku Jasna Bratulić</item>
    </derivirana_varijabla>
  </DomainObject.Predmet.ProtuStrankaListFormatedWithAdress>
  <DomainObject.Predmet.ProtuStrankaListFormatedWithAdressOIB>
    <izvorni_sadrzaj>
      <item>DINAMIKA COACHING jednostavno društvo s ograničenom odgovornošću za savjetovanje, OIB 41155192822, Ratkajev prolaz 7, 10000 Zagreb zastupanog po punomoćniku Jasna Bratulić</item>
    </izvorni_sadrzaj>
    <derivirana_varijabla naziv="DomainObject.Predmet.ProtuStrankaListFormatedWithAdressOIB_1">
      <item>DINAMIKA COACHING jednostavno društvo s ograničenom odgovornošću za savjetovanje, OIB 41155192822, Ratkajev prolaz 7, 10000 Zagreb zastupanog po punomoćniku Jasna Bratulić</item>
    </derivirana_varijabla>
  </DomainObject.Predmet.ProtuStrankaListFormatedWithAdressOIB>
  <DomainObject.Predmet.ProtuStrankaListNazivFormated>
    <izvorni_sadrzaj>
      <item>DINAMIKA COACHING jednostavno društvo s ograničenom odgovornošću za savjetovanje</item>
    </izvorni_sadrzaj>
    <derivirana_varijabla naziv="DomainObject.Predmet.ProtuStrankaListNazivFormated_1">
      <item>DINAMIKA COACHING jednostavno društvo s ograničenom odgovornošću za savjetovanje</item>
    </derivirana_varijabla>
  </DomainObject.Predmet.ProtuStrankaListNazivFormated>
  <DomainObject.Predmet.ProtuStrankaListNazivFormatedOIB>
    <izvorni_sadrzaj>
      <item>DINAMIKA COACHING jednostavno društvo s ograničenom odgovornošću za savjetovanje, OIB 41155192822</item>
    </izvorni_sadrzaj>
    <derivirana_varijabla naziv="DomainObject.Predmet.ProtuStrankaListNazivFormatedOIB_1">
      <item>DINAMIKA COACHING jednostavno društvo s ograničenom odgovornošću za savjetovanje, OIB 41155192822</item>
    </derivirana_varijabla>
  </DomainObject.Predmet.ProtuStrankaListNazivFormatedOIB>
  <DomainObject.Predmet.OstaliListFormated>
    <izvorni_sadrzaj>
      <item>Jasna Bratulić punomoćnik sudionika u postupku DINAMIKA COACHING jednostavno društvo s ograničenom odgovornošću za savjetovanje</item>
    </izvorni_sadrzaj>
    <derivirana_varijabla naziv="DomainObject.Predmet.OstaliListFormated_1">
      <item>Jasna Bratulić punomoćnik sudionika u postupku DINAMIKA COACHING jednostavno društvo s ograničenom odgovornošću za savjetovanje</item>
    </derivirana_varijabla>
  </DomainObject.Predmet.OstaliListFormated>
  <DomainObject.Predmet.OstaliListFormatedOIB>
    <izvorni_sadrzaj>
      <item>Jasna Bratulić, OIB 12710977759 punomoćnik sudionika u postupku DINAMIKA COACHING jednostavno društvo s ograničenom odgovornošću za savjetovanje</item>
    </izvorni_sadrzaj>
    <derivirana_varijabla naziv="DomainObject.Predmet.OstaliListFormatedOIB_1">
      <item>Jasna Bratulić, OIB 12710977759 punomoćnik sudionika u postupku DINAMIKA COACHING jednostavno društvo s ograničenom odgovornošću za savjetovanje</item>
    </derivirana_varijabla>
  </DomainObject.Predmet.OstaliListFormatedOIB>
  <DomainObject.Predmet.OstaliListFormatedWithAdress>
    <izvorni_sadrzaj>
      <item>Jasna Bratulić, Ratkajev Prolaz 7, 10000 Zagreb punomoćnik sudionika u postupku DINAMIKA COACHING jednostavno društvo s ograničenom odgovornošću za savjetovanje</item>
    </izvorni_sadrzaj>
    <derivirana_varijabla naziv="DomainObject.Predmet.OstaliListFormatedWithAdress_1">
      <item>Jasna Bratulić, Ratkajev Prolaz 7, 10000 Zagreb punomoćnik sudionika u postupku DINAMIKA COACHING jednostavno društvo s ograničenom odgovornošću za savjetovanje</item>
    </derivirana_varijabla>
  </DomainObject.Predmet.OstaliListFormatedWithAdress>
  <DomainObject.Predmet.OstaliListFormatedWithAdressOIB>
    <izvorni_sadrzaj>
      <item>Jasna Bratulić, OIB 12710977759, Ratkajev Prolaz 7, 10000 Zagreb punomoćnik sudionika u postupku DINAMIKA COACHING jednostavno društvo s ograničenom odgovornošću za savjetovanje</item>
    </izvorni_sadrzaj>
    <derivirana_varijabla naziv="DomainObject.Predmet.OstaliListFormatedWithAdressOIB_1">
      <item>Jasna Bratulić, OIB 12710977759, Ratkajev Prolaz 7, 10000 Zagreb punomoćnik sudionika u postupku DINAMIKA COACHING jednostavno društvo s ograničenom odgovornošću za savjetovanje</item>
    </derivirana_varijabla>
  </DomainObject.Predmet.OstaliListFormatedWithAdressOIB>
  <DomainObject.Predmet.OstaliListNazivFormated>
    <izvorni_sadrzaj>
      <item>Jasna Bratulić</item>
    </izvorni_sadrzaj>
    <derivirana_varijabla naziv="DomainObject.Predmet.OstaliListNazivFormated_1">
      <item>Jasna Bratulić</item>
    </derivirana_varijabla>
  </DomainObject.Predmet.OstaliListNazivFormated>
  <DomainObject.Predmet.OstaliListNazivFormatedOIB>
    <izvorni_sadrzaj>
      <item>Jasna Bratulić, OIB 12710977759</item>
    </izvorni_sadrzaj>
    <derivirana_varijabla naziv="DomainObject.Predmet.OstaliListNazivFormatedOIB_1">
      <item>Jasna Bratulić, OIB 12710977759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DINAMIKA COACHING jednostavno društvo s ograničenom odgovornošću za savjetovanje</izvorni_sadrzaj>
    <derivirana_varijabla naziv="DomainObject.Predmet.ProtustrankaIDrugi_1">DINAMIKA COACHING jednostavno društvo s ograničenom odgovornošću za savjetovanje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DINAMIKA COACHING jednostavno društvo s ograničenom odgovornošću za savjetovanje, OIB 41155192822, Ratkajev prolaz 7, 10000 Zagreb</izvorni_sadrzaj>
    <derivirana_varijabla naziv="DomainObject.Predmet.ProtustrankaIDrugiAdressOIB_1">DINAMIKA COACHING jednostavno društvo s ograničenom odgovornošću za savjetovanje, OIB 41155192822, Ratkajev prolaz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DINAMIKA COACHING jednostavno društvo s ograničenom odgovornošću za savjetovanje</item>
      <item>Jasna Bratulić</item>
    </izvorni_sadrzaj>
    <derivirana_varijabla naziv="DomainObject.Predmet.SudioniciListNaziv_1">
      <item>FINA Regionalni centar Zagreb</item>
      <item>DINAMIKA COACHING jednostavno društvo s ograničenom odgovornošću za savjetovanje</item>
      <item>Jasna Bratulić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DINAMIKA COACHING jednostavno društvo s ograničenom odgovornošću za savjetovanje, OIB 41155192822, Ratkajev prolaz 7,10000 Zagreb</item>
      <item>Jasna Bratulić, OIB 12710977759, Ratkajev Prolaz 7,10000 Zagreb</item>
    </izvorni_sadrzaj>
    <derivirana_varijabla naziv="DomainObject.Predmet.SudioniciListAdressOIB_1">
      <item>FINA Regionalni centar Zagreb, OIB 85821130368, Trg svibanjskih žrtava 1995. br. 1,10000 Zagreb</item>
      <item>DINAMIKA COACHING jednostavno društvo s ograničenom odgovornošću za savjetovanje, OIB 41155192822, Ratkajev prolaz 7,10000 Zagreb</item>
      <item>Jasna Bratulić, OIB 12710977759, Ratkajev Prolaz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41155192822</item>
      <item>, OIB 12710977759</item>
    </izvorni_sadrzaj>
    <derivirana_varijabla naziv="DomainObject.Predmet.SudioniciListNazivOIB_1">
      <item>, OIB 85821130368</item>
      <item>, OIB 41155192822</item>
      <item>, OIB 12710977759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8BE68-5CC1-4F74-8341-C9E6ABDE19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89</properties:Words>
  <properties:Characters>513</properties:Characters>
  <properties:Lines>35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2017-03-07T08:35:00Z</dcterms:created>
  <dc:creator>stecaj</dc:creator>
  <cp:lastModifiedBy>Gordana Grčić</cp:lastModifiedBy>
  <cp:lastPrinted>2017-03-07T08:34:00Z</cp:lastPrinted>
  <dcterms:modified xmlns:xsi="http://www.w3.org/2001/XMLSchema-instance" xsi:type="dcterms:W3CDTF">2017-03-07T08:35:00Z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