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f081" w14:paraId="425f081" w:rsidRDefault="00590943" w:rsidP="00CD2D99" w:rsidR="00590943">
      <w:pPr>
        <w:jc w:val="right"/>
        <w15:collapsed w:val="false"/>
      </w:pPr>
      <w:bookmarkStart w:name="_GoBack" w:id="0"/>
      <w:bookmarkEnd w:id="0"/>
      <w:r w:rsidRPr="006A62B7">
        <w:tab/>
        <w:t>Poslovni broj 1 St-</w:t>
      </w:r>
      <w:r w:rsidR="006744B6">
        <w:t>503</w:t>
      </w:r>
      <w:r w:rsidR="00D8674D">
        <w:t>/16-</w:t>
      </w:r>
      <w:r w:rsidR="006744B6">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6744B6">
        <w:t>RIVA TOURISM j.d.o.o., Povljana, Ul. Vladimir Nazora 11, OIB: 77356621811</w:t>
      </w:r>
      <w:r w:rsidR="00836518">
        <w:t>, sukladno čl. 132. st. 2. Stečajnog zakona (Narodne n</w:t>
      </w:r>
      <w:r w:rsidR="00A93EA1">
        <w:t>ovine br. 71/15</w:t>
      </w:r>
      <w:r w:rsidR="00CC6427">
        <w:t xml:space="preserve"> i 104/17</w:t>
      </w:r>
      <w:r w:rsidR="00A93EA1">
        <w:t xml:space="preserve">) dana </w:t>
      </w:r>
      <w:r w:rsidR="00CC6427">
        <w:t>16.</w:t>
      </w:r>
      <w:r w:rsidR="00E61A5C">
        <w:t xml:space="preserve"> veljače</w:t>
      </w:r>
      <w:r w:rsidR="00A93EA1">
        <w:t xml:space="preserve"> 2017</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744B6">
        <w:t>RIVA TOURISM j.d.o.o., Povljana, Ul. Vladimir Nazora 11, OIB: 77356621811</w:t>
      </w:r>
      <w:r w:rsidRPr="00402529">
        <w:t>,</w:t>
      </w:r>
      <w:r w:rsidR="00161D65">
        <w:t xml:space="preserve"> </w:t>
      </w:r>
      <w:r w:rsidRPr="006A62B7">
        <w:t xml:space="preserve"> stečajni </w:t>
      </w:r>
      <w:r w:rsidR="00AA36F9">
        <w:t xml:space="preserve"> </w:t>
      </w:r>
      <w:r w:rsidRPr="006A62B7">
        <w:t xml:space="preserve">postupak otvoren je dana </w:t>
      </w:r>
      <w:r w:rsidR="00CC6427">
        <w:t>16. veljače</w:t>
      </w:r>
      <w:r w:rsidR="00F26669">
        <w:t xml:space="preserve"> </w:t>
      </w:r>
      <w:r>
        <w:t>201</w:t>
      </w:r>
      <w:r w:rsidR="00CC6427">
        <w:t>8</w:t>
      </w:r>
      <w:r w:rsidRPr="006A62B7">
        <w:t xml:space="preserve">. u </w:t>
      </w:r>
      <w:r w:rsidR="00CC6427">
        <w:t>14,15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744B6">
        <w:t>Ivanka Bosotina</w:t>
      </w:r>
      <w:r w:rsidR="00402529">
        <w:t xml:space="preserve"> iz Zadra</w:t>
      </w:r>
      <w:r w:rsidR="0023637C">
        <w:t xml:space="preserve">, </w:t>
      </w:r>
      <w:r w:rsidR="006744B6" w:rsidRPr="008E37E9">
        <w:t>Dalmatinskog Sabora 3, OIB: 81654623800</w:t>
      </w:r>
      <w:r w:rsidRPr="00E719C1">
        <w:t xml:space="preserve">, </w:t>
      </w:r>
      <w:r w:rsidRPr="00272170">
        <w:t>imenuje</w:t>
      </w:r>
      <w:r>
        <w:t xml:space="preserve"> </w:t>
      </w:r>
      <w:r w:rsidR="006744B6">
        <w:t>se za stečajnu</w:t>
      </w:r>
      <w:r w:rsidR="00D11A73">
        <w:t xml:space="preserve"> </w:t>
      </w:r>
      <w:r w:rsidR="0023637C">
        <w:t>upravitelj</w:t>
      </w:r>
      <w:r w:rsidR="006744B6">
        <w:t>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6744B6">
        <w:t>RIVA TOURISM j.d.o.o., Povljana, Ul. Vladimir Nazora 11, OIB: 77356621811</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744B6">
        <w:t>6. travnja</w:t>
      </w:r>
      <w:r w:rsidR="00C52D13">
        <w:t xml:space="preserve"> 2016</w:t>
      </w:r>
      <w:r w:rsidRPr="00CE76CB">
        <w:t xml:space="preserve">., rješenjem ovog suda od </w:t>
      </w:r>
      <w:r w:rsidR="006744B6">
        <w:t>7. travnja</w:t>
      </w:r>
      <w:r w:rsidR="00C52D13">
        <w:t xml:space="preserve"> 2016</w:t>
      </w:r>
      <w:r w:rsidRPr="00CE76CB">
        <w:t xml:space="preserve">. pokrenut je prethodni postupak nad dužnikom </w:t>
      </w:r>
      <w:r w:rsidR="006744B6">
        <w:t>RIVA TOURISM j.d.o.o., Povljana</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6744B6">
        <w:t>503</w:t>
      </w:r>
      <w:r w:rsidR="005E4E16">
        <w:t>/16-</w:t>
      </w:r>
      <w:r w:rsidR="006744B6">
        <w:t>9</w:t>
      </w:r>
      <w:r w:rsidRPr="006A62B7">
        <w:t xml:space="preserve"> od </w:t>
      </w:r>
      <w:r>
        <w:t xml:space="preserve">dana </w:t>
      </w:r>
      <w:r w:rsidR="006744B6">
        <w:t>21</w:t>
      </w:r>
      <w:r w:rsidR="00402529">
        <w:t>. travnja</w:t>
      </w:r>
      <w:r w:rsidR="00D8674D">
        <w:t xml:space="preserve"> </w:t>
      </w:r>
      <w:r w:rsidR="00C52D13">
        <w:t>2016.,</w:t>
      </w:r>
      <w:r w:rsidRPr="006A62B7">
        <w:t xml:space="preserve"> imenovan</w:t>
      </w:r>
      <w:r w:rsidR="006744B6">
        <w:t>a je privremena stečajna</w:t>
      </w:r>
      <w:r w:rsidRPr="006A62B7">
        <w:t xml:space="preserve"> upravitelj</w:t>
      </w:r>
      <w:r w:rsidR="006744B6">
        <w:t>ica koja</w:t>
      </w:r>
      <w:r w:rsidR="0023637C">
        <w:t xml:space="preserve"> je izvješće dostavi</w:t>
      </w:r>
      <w:r w:rsidR="006744B6">
        <w:t>la</w:t>
      </w:r>
      <w:r w:rsidRPr="006A62B7">
        <w:t xml:space="preserve"> dana </w:t>
      </w:r>
      <w:r w:rsidR="006744B6">
        <w:t>12</w:t>
      </w:r>
      <w:r w:rsidR="00EE23CA">
        <w:t>.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6744B6">
        <w:t xml:space="preserve"> privremene</w:t>
      </w:r>
      <w:r w:rsidR="0023637C">
        <w:t xml:space="preserve"> stečajn</w:t>
      </w:r>
      <w:r w:rsidR="006744B6">
        <w:t>e</w:t>
      </w:r>
      <w:r w:rsidR="0023637C">
        <w:t xml:space="preserve"> upravitelj</w:t>
      </w:r>
      <w:r w:rsidR="006744B6">
        <w:t>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6744B6">
        <w:t>14</w:t>
      </w:r>
      <w:r w:rsidR="00DF1AE3">
        <w:t>. listopada</w:t>
      </w:r>
      <w:r w:rsidR="00C52D13" w:rsidRPr="005444CD">
        <w:t xml:space="preserve"> 2016</w:t>
      </w:r>
      <w:r w:rsidRPr="005444CD">
        <w:t xml:space="preserve">., temeljem čega je rok za uplatu predujma istekao dana </w:t>
      </w:r>
      <w:r w:rsidR="002C32C1">
        <w:t>7.</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CC6427">
        <w:t>16.</w:t>
      </w:r>
      <w:r w:rsidR="00E61A5C">
        <w:t xml:space="preserve"> veljače</w:t>
      </w:r>
      <w:r w:rsidR="00F26669">
        <w:t xml:space="preserve"> </w:t>
      </w:r>
      <w:r>
        <w:t>201</w:t>
      </w:r>
      <w:r w:rsidR="00CC6427">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3CEA">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6744B6">
      <w:t>503</w:t>
    </w:r>
    <w:r>
      <w:t>/16-</w:t>
    </w:r>
    <w:r w:rsidR="006744B6">
      <w:t>18</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0E3CEA"/>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2C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C6427"/>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F1AE3"/>
    <w:rsid w:val="00E1797B"/>
    <w:rsid w:val="00E27A0D"/>
    <w:rsid w:val="00E61A5C"/>
    <w:rsid w:val="00E64315"/>
    <w:rsid w:val="00E719C1"/>
    <w:rsid w:val="00E93CD4"/>
    <w:rsid w:val="00EA42B5"/>
    <w:rsid w:val="00EB36A0"/>
    <w:rsid w:val="00EE23CA"/>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E3CEA"/>
    <w:rPr>
      <w:color w:val="808080"/>
      <w:bdr w:space="0" w:sz="0" w:color="auto" w:val="none"/>
      <w:shd w:fill="auto" w:color="auto" w:val="clear"/>
    </w:rPr>
  </w:style>
  <w:style w:customStyle="true" w:styleId="eSPISCCParagraphDefaultFont" w:type="character">
    <w:name w:val="eSPIS_CC_Paragraph Default Font"/>
    <w:basedOn w:val="Zadanifontodlomka"/>
    <w:rsid w:val="000E3C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3CEA"/>
    <w:rPr>
      <w:bdr w:space="0" w:sz="0" w:color="auto" w:val="none"/>
      <w:shd w:fill="FFFFCC" w:color="auto" w:val="clear"/>
      <w:lang w:val="hr-HR"/>
    </w:rPr>
  </w:style>
  <w:style w:customStyle="true" w:styleId="PozadinaSvijetloCrvena" w:type="character">
    <w:name w:val="Pozadina_SvijetloCrvena"/>
    <w:basedOn w:val="eSPISCCParagraphDefaultFont"/>
    <w:rsid w:val="000E3C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3C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E3CEA"/>
    <w:rPr>
      <w:color w:val="808080"/>
      <w:bdr w:color="auto" w:space="0" w:sz="0" w:val="none"/>
      <w:shd w:color="auto" w:fill="auto" w:val="clear"/>
    </w:rPr>
  </w:style>
  <w:style w:customStyle="1" w:styleId="eSPISCCParagraphDefaultFont" w:type="character">
    <w:name w:val="eSPIS_CC_Paragraph Default Font"/>
    <w:basedOn w:val="Zadanifontodlomka"/>
    <w:rsid w:val="000E3C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3CEA"/>
    <w:rPr>
      <w:bdr w:color="auto" w:space="0" w:sz="0" w:val="none"/>
      <w:shd w:color="auto" w:fill="FFFFCC" w:val="clear"/>
      <w:lang w:val="hr-HR"/>
    </w:rPr>
  </w:style>
  <w:style w:customStyle="1" w:styleId="PozadinaSvijetloCrvena" w:type="character">
    <w:name w:val="Pozadina_SvijetloCrvena"/>
    <w:basedOn w:val="eSPISCCParagraphDefaultFont"/>
    <w:rsid w:val="000E3C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3C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RIVA TOURISM j.d.o.o. za trgovinu i turizam</izvorni_sadrzaj>
    <derivirana_varijabla naziv="DomainObject.Predmet.ProtustrankaFormated_1">  RIVA TOURISM j.d.o.o. za trgovinu i turizam</derivirana_varijabla>
  </DomainObject.Predmet.ProtustrankaFormated>
  <DomainObject.Predmet.ProtustrankaFormatedOIB>
    <izvorni_sadrzaj>  RIVA TOURISM j.d.o.o. za trgovinu i turizam, OIB 77356621811</izvorni_sadrzaj>
    <derivirana_varijabla naziv="DomainObject.Predmet.ProtustrankaFormatedOIB_1">  RIVA TOURISM j.d.o.o. za trgovinu i turizam, OIB 77356621811</derivirana_varijabla>
  </DomainObject.Predmet.ProtustrankaFormatedOIB>
  <DomainObject.Predmet.ProtustrankaFormatedWithAdress>
    <izvorni_sadrzaj> RIVA TOURISM j.d.o.o. za trgovinu i turizam, Ul. Vladimira Nazora 11, 23250 Povljana</izvorni_sadrzaj>
    <derivirana_varijabla naziv="DomainObject.Predmet.ProtustrankaFormatedWithAdress_1"> RIVA TOURISM j.d.o.o. za trgovinu i turizam, Ul. Vladimira Nazora 11, 23250 Povljana</derivirana_varijabla>
  </DomainObject.Predmet.ProtustrankaFormatedWithAdress>
  <DomainObject.Predmet.ProtustrankaFormatedWithAdressOIB>
    <izvorni_sadrzaj> RIVA TOURISM j.d.o.o. za trgovinu i turizam, OIB 77356621811, Ul. Vladimira Nazora 11, 23250 Povljana</izvorni_sadrzaj>
    <derivirana_varijabla naziv="DomainObject.Predmet.ProtustrankaFormatedWithAdressOIB_1"> RIVA TOURISM j.d.o.o. za trgovinu i turizam, OIB 77356621811, Ul. Vladimira Nazora 11, 23250 Povljana</derivirana_varijabla>
  </DomainObject.Predmet.ProtustrankaFormatedWithAdressOIB>
  <DomainObject.Predmet.ProtustrankaWithAdress>
    <izvorni_sadrzaj>RIVA TOURISM j.d.o.o. za trgovinu i turizam Ul. Vladimira Nazora 11, 23250 Povljana</izvorni_sadrzaj>
    <derivirana_varijabla naziv="DomainObject.Predmet.ProtustrankaWithAdress_1">RIVA TOURISM j.d.o.o. za trgovinu i turizam Ul. Vladimira Nazora 11, 23250 Povljana</derivirana_varijabla>
  </DomainObject.Predmet.ProtustrankaWithAdress>
  <DomainObject.Predmet.ProtustrankaWithAdressOIB>
    <izvorni_sadrzaj>RIVA TOURISM j.d.o.o. za trgovinu i turizam, OIB 77356621811, Ul. Vladimira Nazora 11, 23250 Povljana</izvorni_sadrzaj>
    <derivirana_varijabla naziv="DomainObject.Predmet.ProtustrankaWithAdressOIB_1">RIVA TOURISM j.d.o.o. za trgovinu i turizam, OIB 77356621811, Ul. Vladimira Nazora 11, 23250 Povljana</derivirana_varijabla>
  </DomainObject.Predmet.ProtustrankaWithAdressOIB>
  <DomainObject.Predmet.ProtustrankaNazivFormated>
    <izvorni_sadrzaj>RIVA TOURISM j.d.o.o. za trgovinu i turizam</izvorni_sadrzaj>
    <derivirana_varijabla naziv="DomainObject.Predmet.ProtustrankaNazivFormated_1">RIVA TOURISM j.d.o.o. za trgovinu i turizam</derivirana_varijabla>
  </DomainObject.Predmet.ProtustrankaNazivFormated>
  <DomainObject.Predmet.ProtustrankaNazivFormatedOIB>
    <izvorni_sadrzaj>RIVA TOURISM j.d.o.o. za trgovinu i turizam, OIB 77356621811</izvorni_sadrzaj>
    <derivirana_varijabla naziv="DomainObject.Predmet.ProtustrankaNazivFormatedOIB_1">RIVA TOURISM j.d.o.o. za trgovinu i turizam, OIB 77356621811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24623.07</izvorni_sadrzaj>
    <derivirana_varijabla naziv="DomainObject.Predmet.TrenutnaVrijednost_1">24623.07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RIVA TOURISM j.d.o.o. za trgovinu i turizam</item>
    </izvorni_sadrzaj>
    <derivirana_varijabla naziv="DomainObject.Predmet.ProtuStrankaListFormated_1">
      <item>RIVA TOURISM j.d.o.o. za trgovinu i turizam</item>
    </derivirana_varijabla>
  </DomainObject.Predmet.ProtuStrankaListFormated>
  <DomainObject.Predmet.ProtuStrankaListFormatedOIB>
    <izvorni_sadrzaj>
      <item>RIVA TOURISM j.d.o.o. za trgovinu i turizam, OIB 77356621811</item>
    </izvorni_sadrzaj>
    <derivirana_varijabla naziv="DomainObject.Predmet.ProtuStrankaListFormatedOIB_1">
      <item>RIVA TOURISM j.d.o.o. za trgovinu i turizam, OIB 77356621811</item>
    </derivirana_varijabla>
  </DomainObject.Predmet.ProtuStrankaListFormatedOIB>
  <DomainObject.Predmet.ProtuStrankaListFormatedWithAdress>
    <izvorni_sadrzaj>
      <item>RIVA TOURISM j.d.o.o. za trgovinu i turizam, Ul. Vladimira Nazora 11, 23250 Povljana</item>
    </izvorni_sadrzaj>
    <derivirana_varijabla naziv="DomainObject.Predmet.ProtuStrankaListFormatedWithAdress_1">
      <item>RIVA TOURISM j.d.o.o. za trgovinu i turizam, Ul. Vladimira Nazora 11, 23250 Povljana</item>
    </derivirana_varijabla>
  </DomainObject.Predmet.ProtuStrankaListFormatedWithAdress>
  <DomainObject.Predmet.ProtuStrankaListFormatedWithAdressOIB>
    <izvorni_sadrzaj>
      <item>RIVA TOURISM j.d.o.o. za trgovinu i turizam, OIB 77356621811, Ul. Vladimira Nazora 11, 23250 Povljana</item>
    </izvorni_sadrzaj>
    <derivirana_varijabla naziv="DomainObject.Predmet.ProtuStrankaListFormatedWithAdressOIB_1">
      <item>RIVA TOURISM j.d.o.o. za trgovinu i turizam, OIB 77356621811, Ul. Vladimira Nazora 11, 23250 Povljana</item>
    </derivirana_varijabla>
  </DomainObject.Predmet.ProtuStrankaListFormatedWithAdressOIB>
  <DomainObject.Predmet.ProtuStrankaListNazivFormated>
    <izvorni_sadrzaj>
      <item>RIVA TOURISM j.d.o.o. za trgovinu i turizam</item>
    </izvorni_sadrzaj>
    <derivirana_varijabla naziv="DomainObject.Predmet.ProtuStrankaListNazivFormated_1">
      <item>RIVA TOURISM j.d.o.o. za trgovinu i turizam</item>
    </derivirana_varijabla>
  </DomainObject.Predmet.ProtuStrankaListNazivFormated>
  <DomainObject.Predmet.ProtuStrankaListNazivFormatedOIB>
    <izvorni_sadrzaj>
      <item>RIVA TOURISM j.d.o.o. za trgovinu i turizam, OIB 77356621811</item>
    </izvorni_sadrzaj>
    <derivirana_varijabla naziv="DomainObject.Predmet.ProtuStrankaListNazivFormatedOIB_1">
      <item>RIVA TOURISM j.d.o.o. za trgovinu i turizam, OIB 77356621811</item>
    </derivirana_varijabla>
  </DomainObject.Predmet.ProtuStrankaListNazivFormatedOIB>
  <DomainObject.Predmet.OstaliListFormated>
    <izvorni_sadrzaj>
      <item>Ivan Pogorilić</item>
    </izvorni_sadrzaj>
    <derivirana_varijabla naziv="DomainObject.Predmet.OstaliListFormated_1">
      <item>Ivan Pogorilić</item>
    </derivirana_varijabla>
  </DomainObject.Predmet.OstaliListFormated>
  <DomainObject.Predmet.OstaliListFormatedOIB>
    <izvorni_sadrzaj>
      <item>Ivan Pogorilić, OIB 42701972676</item>
    </izvorni_sadrzaj>
    <derivirana_varijabla naziv="DomainObject.Predmet.OstaliListFormatedOIB_1">
      <item>Ivan Pogorilić, OIB 42701972676</item>
    </derivirana_varijabla>
  </DomainObject.Predmet.OstaliListFormatedOIB>
  <DomainObject.Predmet.OstaliListFormatedWithAdress>
    <izvorni_sadrzaj>
      <item>Ivan Pogorilić</item>
    </izvorni_sadrzaj>
    <derivirana_varijabla naziv="DomainObject.Predmet.OstaliListFormatedWithAdress_1">
      <item>Ivan Pogorilić</item>
    </derivirana_varijabla>
  </DomainObject.Predmet.OstaliListFormatedWithAdress>
  <DomainObject.Predmet.OstaliListFormatedWithAdressOIB>
    <izvorni_sadrzaj>
      <item>Ivan Pogorilić, OIB 42701972676</item>
    </izvorni_sadrzaj>
    <derivirana_varijabla naziv="DomainObject.Predmet.OstaliListFormatedWithAdressOIB_1">
      <item>Ivan Pogorilić, OIB 42701972676</item>
    </derivirana_varijabla>
  </DomainObject.Predmet.OstaliListFormatedWithAdressOIB>
  <DomainObject.Predmet.OstaliListNazivFormated>
    <izvorni_sadrzaj>
      <item>Ivan Pogorilić</item>
    </izvorni_sadrzaj>
    <derivirana_varijabla naziv="DomainObject.Predmet.OstaliListNazivFormated_1">
      <item>Ivan Pogorilić</item>
    </derivirana_varijabla>
  </DomainObject.Predmet.OstaliListNazivFormated>
  <DomainObject.Predmet.OstaliListNazivFormatedOIB>
    <izvorni_sadrzaj>
      <item>Ivan Pogorilić, OIB 42701972676</item>
    </izvorni_sadrzaj>
    <derivirana_varijabla naziv="DomainObject.Predmet.OstaliListNazivFormatedOIB_1">
      <item>Ivan Pogorilić, OIB 42701972676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RIVA TOURISM j.d.o.o. za trgovinu i turizam</izvorni_sadrzaj>
    <derivirana_varijabla naziv="DomainObject.Predmet.ProtustrankaIDrugi_1">RIVA TOURISM j.d.o.o.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RIVA TOURISM j.d.o.o. za trgovinu i turizam, OIB 77356621811, Ul. Vladimira Nazora 11, 23250 Povljana</izvorni_sadrzaj>
    <derivirana_varijabla naziv="DomainObject.Predmet.ProtustrankaIDrugiAdressOIB_1">RIVA TOURISM j.d.o.o. za trgovinu i turizam, OIB 77356621811, Ul. Vladimira Nazora 11, 23250 Povljana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RIVA TOURISM j.d.o.o. za trgovinu i turizam</item>
      <item>Ivan Pogorilić</item>
    </izvorni_sadrzaj>
    <derivirana_varijabla naziv="DomainObject.Predmet.SudioniciListNaziv_1">
      <item>FINA</item>
      <item>RIVA TOURISM j.d.o.o. za trgovinu i turizam</item>
      <item>Ivan Pogorilić</item>
    </derivirana_varijabla>
  </DomainObject.Predmet.SudioniciListNaziv>
  <DomainObject.Predmet.SudioniciListAdressOIB>
    <izvorni_sadrzaj>
      <item>FINA, OIB 85821130368</item>
      <item>RIVA TOURISM j.d.o.o. za trgovinu i turizam, OIB 77356621811, Ul. Vladimira Nazora 11,23250 Povljana</item>
      <item>Ivan Pogorilić, OIB 42701972676</item>
    </izvorni_sadrzaj>
    <derivirana_varijabla naziv="DomainObject.Predmet.SudioniciListAdressOIB_1">
      <item>FINA, OIB 85821130368</item>
      <item>RIVA TOURISM j.d.o.o. za trgovinu i turizam, OIB 77356621811, Ul. Vladimira Nazora 11,23250 Povljana</item>
      <item>Ivan Pogorilić, OIB 42701972676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77356621811</item>
      <item>, OIB 42701972676</item>
    </izvorni_sadrzaj>
    <derivirana_varijabla naziv="DomainObject.Predmet.SudioniciListNazivOIB_1">
      <item>, OIB 85821130368</item>
      <item>, OIB 77356621811</item>
      <item>, OIB 42701972676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689</properties:Words>
  <properties:Characters>3646</properties:Characters>
  <properties:Lines>98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2016-12-08T07:22:00Z</dcterms:created>
  <dc:creator>Ardena Bajlo</dc:creator>
  <cp:lastModifiedBy>Ardena Bajlo</cp:lastModifiedBy>
  <cp:lastPrinted>2015-03-02T10:10:00Z</cp:lastPrinted>
  <dcterms:modified xmlns:xsi="http://www.w3.org/2001/XMLSchema-instance" xsi:type="dcterms:W3CDTF">2018-02-16T08:14:00Z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