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d55cf4" w14:paraId="0d55cf4" w:rsidRDefault="00AE649C" w:rsidP="00BE42C2" w:rsidR="00AE649C">
      <w:pPr>
        <w:pStyle w:val="Naslov3"/>
        <w:numPr>
          <w:ilvl w:val="0"/>
          <w:numId w:val="0"/>
        </w:numPr>
        <w:ind w:left="720"/>
        <w15:collapsed w:val="false"/>
      </w:pPr>
    </w:p>
    <w:p w:rsidRDefault="00BE42C2" w:rsidP="00BE42C2" w:rsidR="00BE42C2">
      <w:pPr>
        <w:spacing w:after="0"/>
      </w:pPr>
      <w:r>
        <w:t>REPUBLIKA HRVATSKA</w:t>
      </w:r>
    </w:p>
    <w:p w:rsidRDefault="00BE42C2" w:rsidP="00BE42C2" w:rsidR="00BE42C2">
      <w:pPr>
        <w:spacing w:after="0"/>
      </w:pPr>
      <w:r>
        <w:t>Trgovački sud u Varaždinu</w:t>
      </w:r>
    </w:p>
    <w:p w:rsidRDefault="00BE42C2" w:rsidP="00BE42C2" w:rsidR="0071688E">
      <w:pPr>
        <w:spacing w:after="0"/>
      </w:pPr>
      <w:r>
        <w:t>Varaždin, Braće Radić br. 2.</w:t>
      </w:r>
      <w:r w:rsidR="00207B6A"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BE42C2" w:rsidP="00BE42C2" w:rsidR="00BE42C2">
      <w:pPr>
        <w:spacing w:after="0"/>
      </w:pPr>
    </w:p>
    <w:p w:rsidRDefault="00BE42C2" w:rsidP="00BE42C2" w:rsidR="00BE42C2">
      <w:pPr>
        <w:spacing w:after="0"/>
      </w:pPr>
    </w:p>
    <w:p w:rsidRDefault="00BE42C2" w:rsidP="00BE42C2" w:rsidR="00BE42C2">
      <w:pPr>
        <w:spacing w:after="0"/>
      </w:pPr>
    </w:p>
    <w:p w:rsidRDefault="00BE42C2" w:rsidP="00BE42C2" w:rsidR="00BE42C2">
      <w:pPr>
        <w:spacing w:after="0"/>
        <w:ind w:firstLine="708"/>
        <w:jc w:val="both"/>
      </w:pPr>
      <w:r>
        <w:t xml:space="preserve">TRGOVAČKI SUD U VARAŽDINU, po sucu toga suda Hugu </w:t>
      </w:r>
      <w:proofErr w:type="spellStart"/>
      <w:r>
        <w:t>Wedemeyeru</w:t>
      </w:r>
      <w:proofErr w:type="spellEnd"/>
      <w:r>
        <w:t xml:space="preserve">, u stečajnom postupku nad stečajnim dužnikom </w:t>
      </w:r>
      <w:r>
        <w:rPr>
          <w:rFonts w:cs="Times New Roman"/>
        </w:rPr>
        <w:t xml:space="preserve">KRUNOSLAV i NADICA ŠPOLJARIĆ Zajednički automehaničarski obrt i trgovina, „u stečaju“, iz Varaždina, Kućanska br. 20, MBS: 90148908, OIB: 04356671868, koje zastupa stečajna upraviteljica Sanja </w:t>
      </w:r>
      <w:proofErr w:type="spellStart"/>
      <w:r>
        <w:rPr>
          <w:rFonts w:cs="Times New Roman"/>
        </w:rPr>
        <w:t>Kraljek</w:t>
      </w:r>
      <w:proofErr w:type="spellEnd"/>
      <w:r>
        <w:rPr>
          <w:rFonts w:cs="Times New Roman"/>
        </w:rPr>
        <w:t>, odvjetnica iz Čakovca, Kralja Tomislava br. 14</w:t>
      </w:r>
      <w:r>
        <w:t>, povodom prijedloga stečajnog up</w:t>
      </w:r>
      <w:r>
        <w:t xml:space="preserve">ravitelja, izvan ročišta 10. rujna </w:t>
      </w:r>
      <w:r>
        <w:t>2015. godine, donio je slijedeći</w:t>
      </w:r>
    </w:p>
    <w:p w:rsidRDefault="00BE42C2" w:rsidP="00BE42C2" w:rsidR="00BE42C2">
      <w:pPr>
        <w:spacing w:after="0"/>
        <w:jc w:val="both"/>
      </w:pPr>
    </w:p>
    <w:p w:rsidRDefault="00BE42C2" w:rsidP="00BE42C2" w:rsidR="00BE42C2">
      <w:pPr>
        <w:spacing w:after="0"/>
        <w:jc w:val="both"/>
      </w:pPr>
    </w:p>
    <w:p w:rsidRDefault="00BE42C2" w:rsidP="00BE42C2" w:rsidR="00BE42C2">
      <w:pPr>
        <w:spacing w:after="0"/>
        <w:jc w:val="center"/>
      </w:pPr>
      <w:r>
        <w:t>Z  A  K  LJ  U  Č  A  K</w:t>
      </w:r>
    </w:p>
    <w:p w:rsidRDefault="00BE42C2" w:rsidP="00BE42C2" w:rsidR="00BE42C2">
      <w:pPr>
        <w:spacing w:after="0"/>
        <w:jc w:val="both"/>
      </w:pPr>
    </w:p>
    <w:p w:rsidRDefault="00BE42C2" w:rsidP="00BE42C2" w:rsidR="00BE42C2">
      <w:pPr>
        <w:spacing w:after="0"/>
        <w:jc w:val="both"/>
      </w:pPr>
      <w:r>
        <w:tab/>
        <w:t xml:space="preserve">I/ Temeljem rješenja o prodaji ovoga suda poslovni broj 6 St-308/12-63 od 29. svibnja 2015. godine, određuje se prodaja u stečajnom postupku nekretnina stečajnog dužnika </w:t>
      </w:r>
      <w:r>
        <w:rPr>
          <w:rFonts w:cs="Times New Roman"/>
        </w:rPr>
        <w:t>KRUNOSLAV i NADICA ŠPOLJARIĆ Zajednički automehaničarski obrt i trgovina, „u stečaju“, iz Varaždina, Kućanska br. 20, MBS: 90148908, OIB: 04356671868</w:t>
      </w:r>
      <w:r>
        <w:t>, uz odgovarajuću primjenu pravila o ovrsi na nekretninama, i to :</w:t>
      </w:r>
    </w:p>
    <w:p w:rsidRDefault="00BE42C2" w:rsidP="00BE42C2" w:rsidR="00BE42C2">
      <w:pPr>
        <w:spacing w:after="0"/>
        <w:jc w:val="both"/>
      </w:pPr>
    </w:p>
    <w:p w:rsidRDefault="00BE42C2" w:rsidP="00BE42C2" w:rsidR="00BE42C2">
      <w:pPr>
        <w:pStyle w:val="NormaleSPIS"/>
        <w:spacing w:after="0"/>
        <w:ind w:firstLine="0"/>
        <w:rPr>
          <w:noProof/>
        </w:rPr>
      </w:pPr>
      <w:r>
        <w:rPr>
          <w:noProof/>
        </w:rPr>
        <w:t>- ETAŽA 159 - u naravi trosobni stan na VI katu dilatacija A : hall sa 10,90 m2, kuhinja i blagovaona sa 9,90 m2, kupaonica sa 5,30 m2, dnevni boravak sa 21,20 m2, soba I sa 9,00 m2, soba 2 sa11,00 m2, izba sa 1,60 m2, balkon sa 2,00 m2, ukupne površine sa 70,90 m2  i</w:t>
      </w:r>
    </w:p>
    <w:p w:rsidRDefault="00BE42C2" w:rsidP="00BE42C2" w:rsidR="00BE42C2">
      <w:pPr>
        <w:pStyle w:val="NormaleSPIS"/>
        <w:spacing w:after="0"/>
        <w:ind w:firstLine="0"/>
        <w:rPr>
          <w:noProof/>
        </w:rPr>
      </w:pPr>
    </w:p>
    <w:p w:rsidRDefault="00BE42C2" w:rsidP="00BE42C2" w:rsidR="00BE42C2">
      <w:pPr>
        <w:pStyle w:val="NormaleSPIS"/>
        <w:spacing w:after="0"/>
        <w:ind w:firstLine="0"/>
        <w:rPr>
          <w:noProof/>
        </w:rPr>
      </w:pPr>
      <w:r>
        <w:rPr>
          <w:noProof/>
        </w:rPr>
        <w:t>- ETAŽA 97 - u naravi garaža u prizemlju : garaža sa 21,50 m2, sve upisano u broj zemljišno-knjižnog uloška 14414, katastarska općina Varaždin (u osnivanju), kat. čestice 2837/1.</w:t>
      </w:r>
    </w:p>
    <w:p w:rsidRDefault="00BE42C2" w:rsidP="00BE42C2" w:rsidR="00BE42C2">
      <w:pPr>
        <w:pStyle w:val="Tijeloteksta2"/>
        <w:spacing w:lineRule="auto" w:line="240" w:after="0"/>
        <w:jc w:val="both"/>
        <w:rPr>
          <w:rFonts w:cs="Times New Roman"/>
        </w:rPr>
      </w:pPr>
    </w:p>
    <w:p w:rsidRDefault="00BE42C2" w:rsidP="00BE42C2" w:rsidR="00BE42C2">
      <w:pPr>
        <w:pStyle w:val="Tijeloteksta2"/>
        <w:spacing w:lineRule="auto" w:line="240" w:after="0"/>
        <w:jc w:val="both"/>
        <w:rPr>
          <w:rFonts w:cs="Times New Roman"/>
        </w:rPr>
      </w:pPr>
      <w:r>
        <w:rPr>
          <w:rFonts w:cs="Times New Roman"/>
          <w:b/>
        </w:rPr>
        <w:tab/>
      </w:r>
      <w:r>
        <w:rPr>
          <w:rFonts w:cs="Times New Roman"/>
        </w:rPr>
        <w:t>II/</w:t>
      </w:r>
      <w:r>
        <w:rPr>
          <w:rFonts w:cs="Times New Roman"/>
          <w:b/>
        </w:rPr>
        <w:t xml:space="preserve"> </w:t>
      </w:r>
      <w:r>
        <w:rPr>
          <w:rFonts w:cs="Times New Roman"/>
        </w:rPr>
        <w:t xml:space="preserve">Utvrđuje se vrijednost nekretnina  iz točke I ovog zaključka u iznosu od </w:t>
      </w:r>
      <w:r w:rsidR="008F774C">
        <w:rPr>
          <w:rFonts w:cs="Times New Roman"/>
        </w:rPr>
        <w:t>556.421,92</w:t>
      </w:r>
      <w:r>
        <w:rPr>
          <w:rFonts w:cs="Times New Roman"/>
        </w:rPr>
        <w:t xml:space="preserve"> kuna (slovima : </w:t>
      </w:r>
      <w:proofErr w:type="spellStart"/>
      <w:r w:rsidR="008F774C">
        <w:rPr>
          <w:rFonts w:cs="Times New Roman"/>
        </w:rPr>
        <w:t>petstopedesetšesttisućačetristodvadesetjedna</w:t>
      </w:r>
      <w:proofErr w:type="spellEnd"/>
      <w:r w:rsidR="008F774C">
        <w:rPr>
          <w:rFonts w:cs="Times New Roman"/>
        </w:rPr>
        <w:t xml:space="preserve"> kuna i </w:t>
      </w:r>
      <w:proofErr w:type="spellStart"/>
      <w:r w:rsidR="008F774C">
        <w:rPr>
          <w:rFonts w:cs="Times New Roman"/>
        </w:rPr>
        <w:t>devedesetdvije</w:t>
      </w:r>
      <w:proofErr w:type="spellEnd"/>
      <w:r w:rsidR="008F774C">
        <w:rPr>
          <w:rFonts w:cs="Times New Roman"/>
        </w:rPr>
        <w:t xml:space="preserve"> lipe</w:t>
      </w:r>
      <w:r>
        <w:rPr>
          <w:rFonts w:cs="Times New Roman"/>
        </w:rPr>
        <w:t>).</w:t>
      </w:r>
    </w:p>
    <w:p w:rsidRDefault="00BE42C2" w:rsidP="00BE42C2" w:rsidR="00BE42C2">
      <w:pPr>
        <w:pStyle w:val="Tijeloteksta2"/>
        <w:spacing w:lineRule="auto" w:line="240" w:after="0"/>
        <w:jc w:val="both"/>
        <w:rPr>
          <w:rFonts w:cs="Times New Roman"/>
        </w:rPr>
      </w:pPr>
    </w:p>
    <w:p w:rsidRDefault="00BE42C2" w:rsidP="00BE42C2" w:rsidR="00BE42C2">
      <w:pPr>
        <w:pStyle w:val="Tijeloteksta2"/>
        <w:spacing w:lineRule="auto" w:line="240" w:after="0"/>
        <w:jc w:val="both"/>
        <w:rPr>
          <w:rFonts w:cs="Times New Roman"/>
        </w:rPr>
      </w:pPr>
      <w:r>
        <w:rPr>
          <w:rFonts w:cs="Times New Roman"/>
          <w:u w:val="single"/>
        </w:rPr>
        <w:t>III/  NAČIN   PRODAJE</w:t>
      </w:r>
      <w:r>
        <w:rPr>
          <w:rFonts w:cs="Times New Roman"/>
        </w:rPr>
        <w:t xml:space="preserve"> :</w:t>
      </w:r>
    </w:p>
    <w:p w:rsidRDefault="00BE42C2" w:rsidP="00BE42C2" w:rsidR="00BE42C2">
      <w:pPr>
        <w:pStyle w:val="Tijeloteksta2"/>
        <w:spacing w:lineRule="auto" w:line="240" w:after="0"/>
        <w:jc w:val="both"/>
        <w:rPr>
          <w:rFonts w:cs="Times New Roman"/>
        </w:rPr>
      </w:pPr>
    </w:p>
    <w:p w:rsidRDefault="00BE42C2" w:rsidP="00BE42C2" w:rsidR="00BE42C2">
      <w:pPr>
        <w:pStyle w:val="Tijeloteksta2"/>
        <w:spacing w:lineRule="auto" w:line="240" w:after="0"/>
        <w:jc w:val="both"/>
        <w:rPr>
          <w:rFonts w:cs="Times New Roman"/>
        </w:rPr>
      </w:pPr>
      <w:r>
        <w:rPr>
          <w:rFonts w:cs="Times New Roman"/>
        </w:rPr>
        <w:tab/>
        <w:t>Nekretnine iz točke I ovog zaključka prodavati će se u stečajnom postupku usmeno</w:t>
      </w:r>
      <w:r w:rsidR="008F774C">
        <w:rPr>
          <w:rFonts w:cs="Times New Roman"/>
        </w:rPr>
        <w:t>m javnom dražbom, te će se treće</w:t>
      </w:r>
      <w:r>
        <w:rPr>
          <w:rFonts w:cs="Times New Roman"/>
        </w:rPr>
        <w:t xml:space="preserve"> ročište za javnu dražbu održati u zgradi Trgovačkog suda u Varaždinu, Braće Radić br. 2, drugi kat, soba broj 222, </w:t>
      </w:r>
    </w:p>
    <w:p w:rsidRDefault="00BE42C2" w:rsidP="00BE42C2" w:rsidR="00BE42C2">
      <w:pPr>
        <w:spacing w:after="0"/>
        <w:jc w:val="both"/>
        <w:rPr>
          <w:rFonts w:cs="Times New Roman"/>
        </w:rPr>
      </w:pPr>
      <w:r>
        <w:tab/>
      </w:r>
      <w:r>
        <w:tab/>
      </w:r>
      <w:r>
        <w:tab/>
      </w:r>
    </w:p>
    <w:p w:rsidRDefault="008F774C" w:rsidP="00BE42C2" w:rsidR="00BE42C2">
      <w:pPr>
        <w:spacing w:after="0"/>
        <w:jc w:val="center"/>
        <w:rPr>
          <w:u w:val="single"/>
        </w:rPr>
      </w:pPr>
      <w:r>
        <w:rPr>
          <w:u w:val="single"/>
        </w:rPr>
        <w:t>12.  listopada</w:t>
      </w:r>
      <w:r w:rsidR="00BE42C2">
        <w:rPr>
          <w:u w:val="single"/>
        </w:rPr>
        <w:t xml:space="preserve">  2015.  godine  u  9,00 sati.</w:t>
      </w:r>
    </w:p>
    <w:p w:rsidRDefault="00BE42C2" w:rsidP="00BE42C2" w:rsidR="00BE42C2">
      <w:pPr>
        <w:spacing w:after="0"/>
        <w:jc w:val="both"/>
        <w:rPr>
          <w:b/>
          <w:u w:val="single"/>
        </w:rPr>
      </w:pPr>
    </w:p>
    <w:p w:rsidRDefault="00BE42C2" w:rsidP="00BE42C2" w:rsidR="00BE42C2">
      <w:pPr>
        <w:spacing w:after="0"/>
        <w:jc w:val="both"/>
        <w:rPr>
          <w:color w:val="000000"/>
          <w:szCs w:val="20"/>
        </w:rPr>
      </w:pPr>
      <w:r>
        <w:rPr>
          <w:color w:val="000000"/>
          <w:szCs w:val="20"/>
        </w:rPr>
        <w:t>Ročište će se održati i ako na njemu sudjeluje samo jedan ponuditelj.</w:t>
      </w:r>
    </w:p>
    <w:p w:rsidRDefault="00BE42C2" w:rsidP="00BE42C2" w:rsidR="00BE42C2">
      <w:pPr>
        <w:spacing w:after="0"/>
        <w:jc w:val="both"/>
        <w:rPr>
          <w:color w:val="000000"/>
          <w:szCs w:val="20"/>
        </w:rPr>
      </w:pPr>
      <w:r>
        <w:rPr>
          <w:color w:val="000000"/>
          <w:szCs w:val="20"/>
        </w:rPr>
        <w:t>Ovaj zaključak o prodaji će se objaviti na e-oglasnoj ploči Trgovačkog suda Varaždin, na web stranici Visokog trgovačkog suda Republike Hrvatske (</w:t>
      </w:r>
      <w:hyperlink r:id="rId11" w:history="true">
        <w:r>
          <w:rPr>
            <w:rStyle w:val="Hiperveza"/>
            <w:szCs w:val="20"/>
          </w:rPr>
          <w:t>www.sudacka-mreza.hr/stecaj</w:t>
        </w:r>
      </w:hyperlink>
      <w:r>
        <w:rPr>
          <w:color w:val="000000"/>
          <w:szCs w:val="20"/>
        </w:rPr>
        <w:t>), na web stranici Hrvatske gospodarske komore.</w:t>
      </w:r>
    </w:p>
    <w:p w:rsidRDefault="00BE42C2" w:rsidP="00BE42C2" w:rsidR="00BE42C2">
      <w:pPr>
        <w:spacing w:after="0"/>
        <w:jc w:val="both"/>
        <w:rPr>
          <w:color w:val="000000"/>
          <w:szCs w:val="20"/>
        </w:rPr>
      </w:pPr>
      <w:r>
        <w:rPr>
          <w:color w:val="000000"/>
          <w:szCs w:val="20"/>
        </w:rPr>
        <w:lastRenderedPageBreak/>
        <w:t>Ovlašćuje se stečajni upravitelj da oglas o javnoj dražbi sa svim uvjetima prodaje objavi u sredstvima javnog informiranja.</w:t>
      </w:r>
    </w:p>
    <w:p w:rsidRDefault="00BE42C2" w:rsidP="00BE42C2" w:rsidR="00BE42C2">
      <w:pPr>
        <w:spacing w:after="0"/>
        <w:jc w:val="both"/>
        <w:rPr>
          <w:color w:val="000000"/>
          <w:szCs w:val="20"/>
        </w:rPr>
      </w:pPr>
      <w:r>
        <w:rPr>
          <w:color w:val="000000"/>
          <w:szCs w:val="20"/>
        </w:rPr>
        <w:t>Rok od objave ovog zaključka o prodaji na e-oglasnoj ploči ovog suda do prodaje iznosi najmanje 15 dana.</w:t>
      </w:r>
    </w:p>
    <w:p w:rsidRDefault="00BE42C2" w:rsidP="00BE42C2" w:rsidR="00BE42C2">
      <w:pPr>
        <w:keepNext/>
        <w:spacing w:after="0" w:before="240"/>
        <w:jc w:val="both"/>
        <w:outlineLvl w:val="2"/>
        <w:rPr>
          <w:bCs/>
          <w:color w:val="000000"/>
          <w:u w:val="single"/>
        </w:rPr>
      </w:pPr>
      <w:r>
        <w:rPr>
          <w:bCs/>
          <w:color w:val="000000"/>
          <w:u w:val="single"/>
        </w:rPr>
        <w:t>IV/  UVJETI   PRODAJE :</w:t>
      </w:r>
    </w:p>
    <w:p w:rsidRDefault="00BE42C2" w:rsidP="00BE42C2" w:rsidR="00BE42C2">
      <w:pPr>
        <w:spacing w:after="0"/>
        <w:jc w:val="both"/>
        <w:rPr>
          <w:b/>
          <w:bCs/>
          <w:color w:val="000000"/>
          <w:szCs w:val="20"/>
        </w:rPr>
      </w:pPr>
    </w:p>
    <w:p w:rsidRDefault="00BE42C2" w:rsidP="00BE42C2" w:rsidR="00BE42C2">
      <w:pPr>
        <w:spacing w:after="0"/>
        <w:jc w:val="both"/>
        <w:rPr>
          <w:color w:val="000000"/>
          <w:szCs w:val="20"/>
        </w:rPr>
      </w:pPr>
      <w:r>
        <w:rPr>
          <w:color w:val="000000"/>
          <w:szCs w:val="20"/>
        </w:rPr>
        <w:t>1. Nekretnine iz točke I ovog zak</w:t>
      </w:r>
      <w:r w:rsidR="008F774C">
        <w:rPr>
          <w:color w:val="000000"/>
          <w:szCs w:val="20"/>
        </w:rPr>
        <w:t>ljučka prodavati će se na trećem</w:t>
      </w:r>
      <w:r>
        <w:rPr>
          <w:color w:val="000000"/>
          <w:szCs w:val="20"/>
        </w:rPr>
        <w:t xml:space="preserve"> ročištu za javnu dražbu, po cijeni navedenoj u točki II ovog zaključka i ispod te cijene se ne mogu prodati. </w:t>
      </w:r>
    </w:p>
    <w:p w:rsidRDefault="00BE42C2" w:rsidP="00BE42C2" w:rsidR="00BE42C2">
      <w:pPr>
        <w:spacing w:after="0"/>
        <w:jc w:val="both"/>
        <w:rPr>
          <w:color w:val="000000"/>
          <w:szCs w:val="20"/>
        </w:rPr>
      </w:pPr>
    </w:p>
    <w:p w:rsidRDefault="00BE42C2" w:rsidP="00BE42C2" w:rsidR="00BE42C2">
      <w:pPr>
        <w:spacing w:after="0"/>
        <w:jc w:val="both"/>
        <w:rPr>
          <w:color w:val="000000"/>
          <w:szCs w:val="20"/>
        </w:rPr>
      </w:pPr>
      <w:r>
        <w:rPr>
          <w:color w:val="000000"/>
          <w:szCs w:val="20"/>
        </w:rPr>
        <w:t xml:space="preserve">2. Sve poreze i pristojbe u vezi s prodajom nekretnina snosi kupac. </w:t>
      </w:r>
    </w:p>
    <w:p w:rsidRDefault="00BE42C2" w:rsidP="00BE42C2" w:rsidR="00BE42C2">
      <w:pPr>
        <w:spacing w:after="0"/>
        <w:jc w:val="both"/>
        <w:rPr>
          <w:color w:val="000000"/>
          <w:szCs w:val="20"/>
        </w:rPr>
      </w:pPr>
    </w:p>
    <w:p w:rsidRDefault="00BE42C2" w:rsidP="00BE42C2" w:rsidR="00BE42C2">
      <w:pPr>
        <w:spacing w:after="0"/>
        <w:jc w:val="both"/>
        <w:rPr>
          <w:color w:val="000000"/>
          <w:szCs w:val="20"/>
        </w:rPr>
      </w:pPr>
      <w:r>
        <w:rPr>
          <w:color w:val="000000"/>
          <w:szCs w:val="20"/>
        </w:rPr>
        <w:t xml:space="preserve">3. Na nekretninama upisanim u z.k.ul. broj 14414 k.o. Varaždin (u osnivanju), </w:t>
      </w:r>
      <w:proofErr w:type="spellStart"/>
      <w:r>
        <w:rPr>
          <w:color w:val="000000"/>
          <w:szCs w:val="20"/>
        </w:rPr>
        <w:t>kčbr</w:t>
      </w:r>
      <w:proofErr w:type="spellEnd"/>
      <w:r>
        <w:rPr>
          <w:color w:val="000000"/>
          <w:szCs w:val="20"/>
        </w:rPr>
        <w:t xml:space="preserve">. </w:t>
      </w:r>
      <w:r>
        <w:rPr>
          <w:rFonts w:cs="Times New Roman"/>
        </w:rPr>
        <w:t>2837/1</w:t>
      </w:r>
      <w:r>
        <w:rPr>
          <w:color w:val="000000"/>
          <w:szCs w:val="20"/>
        </w:rPr>
        <w:t xml:space="preserve">  uknjiženo je založno pravo u korist Zagrebačke banke d.d. Zagreb, Paromlinska cesta br. 2. i Republike Hrvatske, Ministarstva financija, Porezne uprave, Područni ured Sjeverna Hrvatska.</w:t>
      </w:r>
    </w:p>
    <w:p w:rsidRDefault="00BE42C2" w:rsidP="00BE42C2" w:rsidR="00BE42C2">
      <w:pPr>
        <w:spacing w:after="0"/>
        <w:jc w:val="both"/>
        <w:rPr>
          <w:color w:val="000000"/>
          <w:szCs w:val="20"/>
        </w:rPr>
      </w:pPr>
    </w:p>
    <w:p w:rsidRDefault="00BE42C2" w:rsidP="00BE42C2" w:rsidR="00BE42C2">
      <w:pPr>
        <w:spacing w:after="0"/>
        <w:jc w:val="both"/>
        <w:rPr>
          <w:color w:val="000000"/>
          <w:szCs w:val="20"/>
        </w:rPr>
      </w:pPr>
      <w:r>
        <w:rPr>
          <w:color w:val="000000"/>
          <w:szCs w:val="20"/>
        </w:rPr>
        <w:t>4. Kao kupci mogu sudjelovati samo osobe koje su najkasnije tri dana prije dana održavanja ročišta za dražbu uplatile jamčevinu u iznosu od 10% utvrđene vrijednosti nekretnina iz točke I ovog zaključka na žiro-račun Trgovačkog suda Varaždin broj: IBAN HR4023900011300002754 otvoren kod Hrvatske poštanske banke d.d., pozivom na broj spisa St-308-12. u koloni svrha uplate, jer u suprotnom neće moći pristupiti dražbovanju, a dokaz o uplati jamčevine trebaju predočiti stečajnom sucu prije početka dražbe.</w:t>
      </w:r>
    </w:p>
    <w:p w:rsidRDefault="00BE42C2" w:rsidP="00BE42C2" w:rsidR="00BE42C2">
      <w:pPr>
        <w:spacing w:after="0"/>
        <w:jc w:val="both"/>
        <w:rPr>
          <w:color w:val="000000"/>
          <w:szCs w:val="20"/>
        </w:rPr>
      </w:pPr>
      <w:r>
        <w:rPr>
          <w:color w:val="000000"/>
          <w:szCs w:val="20"/>
        </w:rPr>
        <w:t xml:space="preserve">Kupac je dužan izvršiti uplatu jamčevine za one nekretnine za koje namjerava sudjelovati na javnoj dražbi. </w:t>
      </w:r>
    </w:p>
    <w:p w:rsidRDefault="00BE42C2" w:rsidP="00BE42C2" w:rsidR="00BE42C2">
      <w:pPr>
        <w:spacing w:after="0"/>
        <w:jc w:val="both"/>
        <w:rPr>
          <w:color w:val="000000"/>
          <w:szCs w:val="20"/>
        </w:rPr>
      </w:pPr>
      <w:r>
        <w:rPr>
          <w:color w:val="000000"/>
          <w:szCs w:val="20"/>
        </w:rPr>
        <w:t>Kupcu nekretnine jamčevina se uračunava u kupoprodajnu cijenu.</w:t>
      </w:r>
    </w:p>
    <w:p w:rsidRDefault="00BE42C2" w:rsidP="00BE42C2" w:rsidR="00BE42C2">
      <w:pPr>
        <w:spacing w:after="0"/>
        <w:jc w:val="both"/>
        <w:rPr>
          <w:color w:val="000000"/>
          <w:szCs w:val="20"/>
        </w:rPr>
      </w:pPr>
    </w:p>
    <w:p w:rsidRDefault="00BE42C2" w:rsidP="00BE42C2" w:rsidR="00BE42C2">
      <w:pPr>
        <w:spacing w:after="0"/>
        <w:jc w:val="both"/>
        <w:rPr>
          <w:color w:val="000000"/>
          <w:szCs w:val="20"/>
        </w:rPr>
      </w:pPr>
      <w:r>
        <w:rPr>
          <w:color w:val="000000"/>
          <w:szCs w:val="20"/>
        </w:rPr>
        <w:t xml:space="preserve">5. Uplatitelju čija ponuda ne bude prihvaćena, jamčevina će se vratiti odmah nakon zaključenja javne dražbe. Jamčevinu nisu dužni položiti </w:t>
      </w:r>
      <w:proofErr w:type="spellStart"/>
      <w:r>
        <w:rPr>
          <w:color w:val="000000"/>
          <w:szCs w:val="20"/>
        </w:rPr>
        <w:t>razlučni</w:t>
      </w:r>
      <w:proofErr w:type="spellEnd"/>
      <w:r>
        <w:rPr>
          <w:color w:val="000000"/>
          <w:szCs w:val="20"/>
        </w:rPr>
        <w:t xml:space="preserve"> vjerovnici kojima je to pravo upisano u zemljišnim knjigama ako njihove tražbine dostižu iznos jamčevine i ako bi se s obzirom na njihov </w:t>
      </w:r>
      <w:proofErr w:type="spellStart"/>
      <w:r>
        <w:rPr>
          <w:color w:val="000000"/>
          <w:szCs w:val="20"/>
        </w:rPr>
        <w:t>prednosni</w:t>
      </w:r>
      <w:proofErr w:type="spellEnd"/>
      <w:r>
        <w:rPr>
          <w:color w:val="000000"/>
          <w:szCs w:val="20"/>
        </w:rPr>
        <w:t xml:space="preserve"> red i utvrđenu vrijednost nekretnine, taj iznos mogao namiriti iz </w:t>
      </w:r>
      <w:proofErr w:type="spellStart"/>
      <w:r>
        <w:rPr>
          <w:color w:val="000000"/>
          <w:szCs w:val="20"/>
        </w:rPr>
        <w:t>kupovnine</w:t>
      </w:r>
      <w:proofErr w:type="spellEnd"/>
      <w:r>
        <w:rPr>
          <w:color w:val="000000"/>
          <w:szCs w:val="20"/>
        </w:rPr>
        <w:t>.</w:t>
      </w:r>
    </w:p>
    <w:p w:rsidRDefault="00BE42C2" w:rsidP="00BE42C2" w:rsidR="00BE42C2">
      <w:pPr>
        <w:spacing w:after="0"/>
        <w:jc w:val="both"/>
        <w:rPr>
          <w:color w:val="000000"/>
          <w:szCs w:val="20"/>
        </w:rPr>
      </w:pPr>
    </w:p>
    <w:p w:rsidRDefault="00BE42C2" w:rsidP="00BE42C2" w:rsidR="00BE42C2">
      <w:pPr>
        <w:spacing w:after="0"/>
        <w:jc w:val="both"/>
        <w:rPr>
          <w:color w:val="000000"/>
          <w:szCs w:val="20"/>
        </w:rPr>
      </w:pPr>
      <w:r>
        <w:rPr>
          <w:color w:val="000000"/>
          <w:szCs w:val="20"/>
        </w:rPr>
        <w:t xml:space="preserve">6. Kupac je dužan uplatiti razliku između jamčevine i postignute kupoprodajne cijene u roku od 30 dana od pravomoćnosti rješenja o dosudi na račun sudskog depozita navedenog u točki 4. uvjeta prodaje. Ako kupac u tom roku ne položi </w:t>
      </w:r>
      <w:proofErr w:type="spellStart"/>
      <w:r>
        <w:rPr>
          <w:color w:val="000000"/>
          <w:szCs w:val="20"/>
        </w:rPr>
        <w:t>kupovninu</w:t>
      </w:r>
      <w:proofErr w:type="spellEnd"/>
      <w:r>
        <w:rPr>
          <w:color w:val="000000"/>
          <w:szCs w:val="20"/>
        </w:rPr>
        <w:t xml:space="preserve"> sud će posebnim rješenjem prodaju oglasiti nevažećom i odrediti novu prodaju uz uvjete određene za prodaju koja je oglašena nevažećom, a iz položene jamčevine namiriti će se troškovi  nove prodaje i nadoknaditi razlika između </w:t>
      </w:r>
      <w:proofErr w:type="spellStart"/>
      <w:r>
        <w:rPr>
          <w:color w:val="000000"/>
          <w:szCs w:val="20"/>
        </w:rPr>
        <w:t>kupovnine</w:t>
      </w:r>
      <w:proofErr w:type="spellEnd"/>
      <w:r>
        <w:rPr>
          <w:color w:val="000000"/>
          <w:szCs w:val="20"/>
        </w:rPr>
        <w:t xml:space="preserve"> postignute na prijašnjoj prodaji i novoj prodaji. Ako bude više ponuditelja, sud će u rješenju o dosudi odrediti da će se nekretnina dosuditi i kupcima koji su ponudili nižu cijenu, redom prema veličini cijene koju su ponudili, ako kupac koji je ponudio veću cijenu ne položi </w:t>
      </w:r>
      <w:proofErr w:type="spellStart"/>
      <w:r>
        <w:rPr>
          <w:color w:val="000000"/>
          <w:szCs w:val="20"/>
        </w:rPr>
        <w:t>kupovninu</w:t>
      </w:r>
      <w:proofErr w:type="spellEnd"/>
      <w:r>
        <w:rPr>
          <w:color w:val="000000"/>
          <w:szCs w:val="20"/>
        </w:rPr>
        <w:t xml:space="preserve"> u zadanom roku. U tom slučaju sud će donijeti posebno rješenje o dosudi svakom slijedećem kupcu koji je ispunio uvjete da mu se nekretnina dosudi, u kojem će odrediti rok za polaganje </w:t>
      </w:r>
      <w:proofErr w:type="spellStart"/>
      <w:r>
        <w:rPr>
          <w:color w:val="000000"/>
          <w:szCs w:val="20"/>
        </w:rPr>
        <w:t>kupovnine</w:t>
      </w:r>
      <w:proofErr w:type="spellEnd"/>
      <w:r>
        <w:rPr>
          <w:color w:val="000000"/>
          <w:szCs w:val="20"/>
        </w:rPr>
        <w:t>.</w:t>
      </w:r>
    </w:p>
    <w:p w:rsidRDefault="00BE42C2" w:rsidP="00BE42C2" w:rsidR="00BE42C2">
      <w:pPr>
        <w:spacing w:after="0"/>
        <w:jc w:val="both"/>
        <w:rPr>
          <w:color w:val="000000"/>
          <w:szCs w:val="20"/>
        </w:rPr>
      </w:pPr>
    </w:p>
    <w:p w:rsidRDefault="00BE42C2" w:rsidP="00BE42C2" w:rsidR="00BE42C2">
      <w:pPr>
        <w:spacing w:after="0"/>
        <w:jc w:val="both"/>
        <w:rPr>
          <w:color w:val="000000"/>
          <w:szCs w:val="20"/>
        </w:rPr>
      </w:pPr>
      <w:r>
        <w:rPr>
          <w:color w:val="000000"/>
          <w:szCs w:val="20"/>
        </w:rPr>
        <w:t xml:space="preserve">7. Ukoliko je kupac </w:t>
      </w:r>
      <w:proofErr w:type="spellStart"/>
      <w:r>
        <w:rPr>
          <w:color w:val="000000"/>
          <w:szCs w:val="20"/>
        </w:rPr>
        <w:t>razlučni</w:t>
      </w:r>
      <w:proofErr w:type="spellEnd"/>
      <w:r>
        <w:rPr>
          <w:color w:val="000000"/>
          <w:szCs w:val="20"/>
        </w:rPr>
        <w:t xml:space="preserve"> vjerovnik koji se jedini namiruje iz </w:t>
      </w:r>
      <w:proofErr w:type="spellStart"/>
      <w:r>
        <w:rPr>
          <w:color w:val="000000"/>
          <w:szCs w:val="20"/>
        </w:rPr>
        <w:t>kupovnine</w:t>
      </w:r>
      <w:proofErr w:type="spellEnd"/>
      <w:r>
        <w:rPr>
          <w:color w:val="000000"/>
          <w:szCs w:val="20"/>
        </w:rPr>
        <w:t xml:space="preserve"> ili se namiruje prije tražbina ostalih vjerovnika koji imaju pravo na namirenje iz iste </w:t>
      </w:r>
      <w:proofErr w:type="spellStart"/>
      <w:r>
        <w:rPr>
          <w:color w:val="000000"/>
          <w:szCs w:val="20"/>
        </w:rPr>
        <w:t>kupovnine</w:t>
      </w:r>
      <w:proofErr w:type="spellEnd"/>
      <w:r>
        <w:rPr>
          <w:color w:val="000000"/>
          <w:szCs w:val="20"/>
        </w:rPr>
        <w:t xml:space="preserve">, nije dužan položiti </w:t>
      </w:r>
      <w:proofErr w:type="spellStart"/>
      <w:r>
        <w:rPr>
          <w:color w:val="000000"/>
          <w:szCs w:val="20"/>
        </w:rPr>
        <w:t>kupovninu</w:t>
      </w:r>
      <w:proofErr w:type="spellEnd"/>
      <w:r>
        <w:rPr>
          <w:color w:val="000000"/>
          <w:szCs w:val="20"/>
        </w:rPr>
        <w:t xml:space="preserve"> u onom dijelu u kojem se može izvršiti prijeboj s njegovom tražbinom.</w:t>
      </w:r>
    </w:p>
    <w:p w:rsidRDefault="00BE42C2" w:rsidP="00BE42C2" w:rsidR="00BE42C2">
      <w:pPr>
        <w:spacing w:after="0"/>
        <w:jc w:val="both"/>
        <w:rPr>
          <w:color w:val="000000"/>
          <w:szCs w:val="20"/>
        </w:rPr>
      </w:pPr>
      <w:r>
        <w:rPr>
          <w:color w:val="000000"/>
          <w:szCs w:val="20"/>
        </w:rPr>
        <w:lastRenderedPageBreak/>
        <w:t>Prodaja se obavlja po načelu viđeno-kupljeno, što isključuje sve naknadne prigovore kupca.</w:t>
      </w:r>
    </w:p>
    <w:p w:rsidRDefault="00BE42C2" w:rsidP="00BE42C2" w:rsidR="00BE42C2">
      <w:pPr>
        <w:spacing w:after="0"/>
        <w:jc w:val="both"/>
        <w:rPr>
          <w:color w:val="000000"/>
          <w:szCs w:val="20"/>
        </w:rPr>
      </w:pPr>
    </w:p>
    <w:p w:rsidRDefault="00BE42C2" w:rsidP="00BE42C2" w:rsidR="00BE42C2">
      <w:pPr>
        <w:spacing w:after="0"/>
        <w:jc w:val="both"/>
        <w:rPr>
          <w:color w:val="000000"/>
          <w:szCs w:val="20"/>
        </w:rPr>
      </w:pPr>
      <w:r>
        <w:rPr>
          <w:color w:val="000000"/>
          <w:szCs w:val="20"/>
        </w:rPr>
        <w:t xml:space="preserve">8. U rješenju o dosudi nekretnina sud će odrediti da će se nakon pravomoćnosti tog rješenja i nakon što kupac položi </w:t>
      </w:r>
      <w:proofErr w:type="spellStart"/>
      <w:r>
        <w:rPr>
          <w:color w:val="000000"/>
          <w:szCs w:val="20"/>
        </w:rPr>
        <w:t>kupovninu</w:t>
      </w:r>
      <w:proofErr w:type="spellEnd"/>
      <w:r>
        <w:rPr>
          <w:color w:val="000000"/>
          <w:szCs w:val="20"/>
        </w:rPr>
        <w:t>, u zemljišnim knjigama upisati u njegovu korist pravo vlasništva na dosuđenim nekretninama, te brisati prava i tereti na nekretninama koji prestaju njihovom prodajom.</w:t>
      </w:r>
    </w:p>
    <w:p w:rsidRDefault="00BE42C2" w:rsidP="00BE42C2" w:rsidR="00BE42C2">
      <w:pPr>
        <w:spacing w:after="0"/>
        <w:jc w:val="both"/>
        <w:rPr>
          <w:color w:val="000000"/>
          <w:szCs w:val="20"/>
        </w:rPr>
      </w:pPr>
    </w:p>
    <w:p w:rsidRDefault="00BE42C2" w:rsidP="00BE42C2" w:rsidR="00BE42C2">
      <w:pPr>
        <w:spacing w:after="0"/>
        <w:jc w:val="both"/>
        <w:rPr>
          <w:color w:val="000000"/>
          <w:szCs w:val="20"/>
        </w:rPr>
      </w:pPr>
      <w:r>
        <w:rPr>
          <w:color w:val="000000"/>
          <w:szCs w:val="20"/>
        </w:rPr>
        <w:t xml:space="preserve">9. Nakon pravomoćnosti rješenja o dosudi i nakon što kupac položi </w:t>
      </w:r>
      <w:proofErr w:type="spellStart"/>
      <w:r>
        <w:rPr>
          <w:color w:val="000000"/>
          <w:szCs w:val="20"/>
        </w:rPr>
        <w:t>kupovninu</w:t>
      </w:r>
      <w:proofErr w:type="spellEnd"/>
      <w:r>
        <w:rPr>
          <w:color w:val="000000"/>
          <w:szCs w:val="20"/>
        </w:rPr>
        <w:t xml:space="preserve"> sud će donijeti zaključak o predaji nekretnina kupcu, čime kupac stupa u posjed istih.</w:t>
      </w:r>
    </w:p>
    <w:p w:rsidRDefault="00BE42C2" w:rsidP="00BE42C2" w:rsidR="00BE42C2">
      <w:pPr>
        <w:spacing w:after="0"/>
        <w:jc w:val="both"/>
        <w:rPr>
          <w:color w:val="000000"/>
          <w:szCs w:val="20"/>
        </w:rPr>
      </w:pPr>
    </w:p>
    <w:p w:rsidRDefault="00BE42C2" w:rsidP="00BE42C2" w:rsidR="00BE42C2">
      <w:pPr>
        <w:spacing w:after="0"/>
        <w:jc w:val="both"/>
        <w:rPr>
          <w:b/>
          <w:color w:val="000000"/>
          <w:szCs w:val="20"/>
        </w:rPr>
      </w:pPr>
      <w:r>
        <w:rPr>
          <w:color w:val="000000"/>
          <w:szCs w:val="20"/>
        </w:rPr>
        <w:t>10. Sve zainteresirane osobe mogu razgledati imovinu stečajnog dužnika uz prethodnu najavu i dogovor sa stečajnim upraviteljem radnim danom od 8,00 do 14,00 sati na broj telefona : 040/ 313-618.</w:t>
      </w:r>
    </w:p>
    <w:p w:rsidRDefault="00BE42C2" w:rsidP="00BE42C2" w:rsidR="00BE42C2">
      <w:pPr>
        <w:spacing w:after="0"/>
        <w:rPr>
          <w:color w:val="000000"/>
          <w:szCs w:val="20"/>
        </w:rPr>
      </w:pPr>
    </w:p>
    <w:p w:rsidRDefault="00BE42C2" w:rsidP="00BE42C2" w:rsidR="00BE42C2">
      <w:pPr>
        <w:spacing w:after="0"/>
        <w:rPr>
          <w:color w:val="000000"/>
          <w:szCs w:val="20"/>
        </w:rPr>
      </w:pPr>
    </w:p>
    <w:p w:rsidRDefault="00BE42C2" w:rsidP="00BE42C2" w:rsidR="00BE42C2">
      <w:pPr>
        <w:spacing w:after="0"/>
        <w:jc w:val="center"/>
        <w:rPr>
          <w:color w:val="000000"/>
          <w:szCs w:val="20"/>
        </w:rPr>
      </w:pPr>
      <w:r>
        <w:rPr>
          <w:color w:val="000000"/>
          <w:szCs w:val="20"/>
        </w:rPr>
        <w:t>U Varaždinu, 10. rujna</w:t>
      </w:r>
      <w:r>
        <w:rPr>
          <w:color w:val="000000"/>
          <w:szCs w:val="20"/>
        </w:rPr>
        <w:t xml:space="preserve"> 2015. godine.</w:t>
      </w:r>
    </w:p>
    <w:p w:rsidRDefault="00BE42C2" w:rsidP="00BE42C2" w:rsidR="00BE42C2">
      <w:pPr>
        <w:spacing w:after="0"/>
        <w:rPr>
          <w:color w:val="000000"/>
          <w:szCs w:val="20"/>
        </w:rPr>
      </w:pPr>
    </w:p>
    <w:p w:rsidRDefault="00BE42C2" w:rsidP="00BE42C2" w:rsidR="00BE42C2">
      <w:pPr>
        <w:spacing w:after="0"/>
        <w:rPr>
          <w:color w:val="000000"/>
          <w:szCs w:val="20"/>
        </w:rPr>
      </w:pPr>
    </w:p>
    <w:p w:rsidRDefault="00BE42C2" w:rsidP="00BE42C2" w:rsidR="00BE42C2">
      <w:pPr>
        <w:spacing w:after="0"/>
        <w:rPr>
          <w:color w:val="000000"/>
          <w:szCs w:val="20"/>
        </w:rPr>
      </w:pPr>
    </w:p>
    <w:p w:rsidRDefault="00BE42C2" w:rsidP="00BE42C2" w:rsidR="00BE42C2">
      <w:pPr>
        <w:spacing w:after="0"/>
        <w:rPr>
          <w:color w:val="000000"/>
          <w:szCs w:val="20"/>
        </w:rPr>
      </w:pPr>
      <w:r>
        <w:rPr>
          <w:color w:val="000000"/>
          <w:szCs w:val="20"/>
        </w:rPr>
        <w:tab/>
      </w:r>
      <w:r>
        <w:rPr>
          <w:color w:val="000000"/>
          <w:szCs w:val="20"/>
        </w:rPr>
        <w:tab/>
      </w:r>
      <w:r>
        <w:rPr>
          <w:color w:val="000000"/>
          <w:szCs w:val="20"/>
        </w:rPr>
        <w:tab/>
      </w:r>
      <w:r>
        <w:rPr>
          <w:color w:val="000000"/>
          <w:szCs w:val="20"/>
        </w:rPr>
        <w:tab/>
      </w:r>
      <w:r>
        <w:rPr>
          <w:color w:val="000000"/>
          <w:szCs w:val="20"/>
        </w:rPr>
        <w:tab/>
      </w:r>
      <w:r>
        <w:rPr>
          <w:color w:val="000000"/>
          <w:szCs w:val="20"/>
        </w:rPr>
        <w:tab/>
      </w:r>
      <w:r>
        <w:rPr>
          <w:color w:val="000000"/>
          <w:szCs w:val="20"/>
        </w:rPr>
        <w:tab/>
      </w:r>
      <w:r>
        <w:rPr>
          <w:color w:val="000000"/>
          <w:szCs w:val="20"/>
        </w:rPr>
        <w:tab/>
        <w:t xml:space="preserve">   STEČAJNI  SUDAC : </w:t>
      </w:r>
    </w:p>
    <w:p w:rsidRDefault="00BE42C2" w:rsidP="00BE42C2" w:rsidR="00BE42C2">
      <w:pPr>
        <w:spacing w:after="0"/>
        <w:rPr>
          <w:color w:val="000000"/>
          <w:szCs w:val="20"/>
        </w:rPr>
      </w:pPr>
    </w:p>
    <w:p w:rsidRDefault="00BE42C2" w:rsidP="00122EFF" w:rsidR="00BE42C2">
      <w:pPr>
        <w:spacing w:after="0"/>
        <w:rPr>
          <w:color w:val="000000"/>
          <w:szCs w:val="20"/>
        </w:rPr>
      </w:pPr>
      <w:r>
        <w:rPr>
          <w:color w:val="000000"/>
          <w:szCs w:val="20"/>
        </w:rPr>
        <w:tab/>
      </w:r>
      <w:r>
        <w:rPr>
          <w:color w:val="000000"/>
          <w:szCs w:val="20"/>
        </w:rPr>
        <w:tab/>
      </w:r>
      <w:r>
        <w:rPr>
          <w:color w:val="000000"/>
          <w:szCs w:val="20"/>
        </w:rPr>
        <w:tab/>
      </w:r>
      <w:r>
        <w:rPr>
          <w:color w:val="000000"/>
          <w:szCs w:val="20"/>
        </w:rPr>
        <w:tab/>
      </w:r>
      <w:r>
        <w:rPr>
          <w:color w:val="000000"/>
          <w:szCs w:val="20"/>
        </w:rPr>
        <w:tab/>
      </w:r>
      <w:r>
        <w:rPr>
          <w:color w:val="000000"/>
          <w:szCs w:val="20"/>
        </w:rPr>
        <w:tab/>
      </w:r>
      <w:r>
        <w:rPr>
          <w:color w:val="000000"/>
          <w:szCs w:val="20"/>
        </w:rPr>
        <w:tab/>
      </w:r>
      <w:r>
        <w:rPr>
          <w:color w:val="000000"/>
          <w:szCs w:val="20"/>
        </w:rPr>
        <w:tab/>
      </w:r>
      <w:r w:rsidR="00122EFF">
        <w:rPr>
          <w:color w:val="000000"/>
          <w:szCs w:val="20"/>
        </w:rPr>
        <w:t xml:space="preserve">   </w:t>
      </w:r>
      <w:r>
        <w:rPr>
          <w:color w:val="000000"/>
          <w:szCs w:val="20"/>
        </w:rPr>
        <w:t xml:space="preserve">  </w:t>
      </w:r>
      <w:r>
        <w:rPr>
          <w:color w:val="000000"/>
          <w:szCs w:val="20"/>
        </w:rPr>
        <w:t xml:space="preserve">Hugo </w:t>
      </w:r>
      <w:proofErr w:type="spellStart"/>
      <w:r>
        <w:rPr>
          <w:color w:val="000000"/>
          <w:szCs w:val="20"/>
        </w:rPr>
        <w:t>Wedemeyer</w:t>
      </w:r>
      <w:proofErr w:type="spellEnd"/>
    </w:p>
    <w:p w:rsidRDefault="00BE42C2" w:rsidP="00BE42C2" w:rsidR="00BE42C2">
      <w:pPr>
        <w:spacing w:after="0"/>
        <w:rPr>
          <w:color w:val="000000"/>
          <w:szCs w:val="20"/>
          <w:u w:val="single"/>
        </w:rPr>
      </w:pPr>
    </w:p>
    <w:p w:rsidRDefault="00BE42C2" w:rsidP="00BE42C2" w:rsidR="00BE42C2">
      <w:pPr>
        <w:spacing w:after="0"/>
        <w:rPr>
          <w:color w:val="000000"/>
          <w:szCs w:val="20"/>
          <w:u w:val="single"/>
        </w:rPr>
      </w:pPr>
    </w:p>
    <w:p w:rsidRDefault="00BE42C2" w:rsidP="00BE42C2" w:rsidR="00BE42C2">
      <w:pPr>
        <w:spacing w:after="0"/>
        <w:rPr>
          <w:color w:val="000000"/>
          <w:szCs w:val="20"/>
          <w:u w:val="single"/>
        </w:rPr>
      </w:pPr>
    </w:p>
    <w:p w:rsidRDefault="00BE42C2" w:rsidP="00BE42C2" w:rsidR="00BE42C2">
      <w:pPr>
        <w:spacing w:after="0"/>
        <w:rPr>
          <w:color w:val="000000"/>
          <w:szCs w:val="20"/>
          <w:u w:val="single"/>
        </w:rPr>
      </w:pPr>
    </w:p>
    <w:p w:rsidRDefault="00BE42C2" w:rsidP="00BE42C2" w:rsidR="00BE42C2">
      <w:pPr>
        <w:spacing w:after="0"/>
        <w:rPr>
          <w:color w:val="000000"/>
          <w:szCs w:val="20"/>
          <w:u w:val="single"/>
        </w:rPr>
      </w:pPr>
    </w:p>
    <w:p w:rsidRDefault="00122EFF" w:rsidP="00BE42C2" w:rsidR="00122EFF">
      <w:pPr>
        <w:spacing w:after="0"/>
        <w:rPr>
          <w:color w:val="000000"/>
          <w:szCs w:val="20"/>
          <w:u w:val="single"/>
        </w:rPr>
      </w:pPr>
    </w:p>
    <w:p w:rsidRDefault="00122EFF" w:rsidP="00BE42C2" w:rsidR="00122EFF">
      <w:pPr>
        <w:spacing w:after="0"/>
        <w:rPr>
          <w:color w:val="000000"/>
          <w:szCs w:val="20"/>
          <w:u w:val="single"/>
        </w:rPr>
      </w:pPr>
      <w:bookmarkStart w:name="_GoBack" w:id="0"/>
      <w:bookmarkEnd w:id="0"/>
    </w:p>
    <w:p w:rsidRDefault="00BE42C2" w:rsidP="00BE42C2" w:rsidR="00BE42C2">
      <w:pPr>
        <w:spacing w:after="0"/>
        <w:rPr>
          <w:color w:val="000000"/>
          <w:szCs w:val="20"/>
          <w:u w:val="single"/>
        </w:rPr>
      </w:pPr>
      <w:r>
        <w:rPr>
          <w:color w:val="000000"/>
          <w:szCs w:val="20"/>
          <w:u w:val="single"/>
        </w:rPr>
        <w:t>UPUTA  O  PRAVNOM  LIJEKU :</w:t>
      </w:r>
    </w:p>
    <w:p w:rsidRDefault="00BE42C2" w:rsidP="00BE42C2" w:rsidR="00BE42C2">
      <w:pPr>
        <w:spacing w:after="0"/>
        <w:rPr>
          <w:color w:val="000000"/>
          <w:szCs w:val="20"/>
          <w:u w:val="single"/>
        </w:rPr>
      </w:pPr>
    </w:p>
    <w:p w:rsidRDefault="00BE42C2" w:rsidP="00BE42C2" w:rsidR="00BE42C2">
      <w:pPr>
        <w:spacing w:after="0"/>
        <w:ind w:firstLine="708"/>
        <w:rPr>
          <w:color w:val="000000"/>
          <w:szCs w:val="20"/>
        </w:rPr>
      </w:pPr>
      <w:r>
        <w:rPr>
          <w:color w:val="000000"/>
          <w:szCs w:val="20"/>
        </w:rPr>
        <w:t>Protiv ovog zaključka nije dopuštena žalba.</w:t>
      </w:r>
    </w:p>
    <w:p w:rsidRDefault="00BE42C2" w:rsidP="00BE42C2" w:rsidR="00BE42C2">
      <w:pPr>
        <w:spacing w:after="0"/>
        <w:jc w:val="both"/>
      </w:pPr>
      <w:r>
        <w:t xml:space="preserve"> </w:t>
      </w:r>
    </w:p>
    <w:p w:rsidRDefault="00BE42C2" w:rsidP="00BE42C2" w:rsidR="00BE42C2">
      <w:pPr>
        <w:spacing w:after="0"/>
        <w:jc w:val="both"/>
      </w:pPr>
    </w:p>
    <w:p w:rsidRDefault="00BE42C2" w:rsidP="00BE42C2" w:rsidR="00BE42C2">
      <w:pPr>
        <w:spacing w:after="0"/>
        <w:jc w:val="both"/>
      </w:pPr>
    </w:p>
    <w:p w:rsidRDefault="00BE42C2" w:rsidP="00BE42C2" w:rsidR="00BE42C2">
      <w:pPr>
        <w:spacing w:after="0"/>
        <w:jc w:val="both"/>
      </w:pPr>
    </w:p>
    <w:p w:rsidRDefault="00BE42C2" w:rsidP="00BE42C2" w:rsidR="00BE42C2">
      <w:pPr>
        <w:spacing w:after="0"/>
        <w:jc w:val="both"/>
      </w:pPr>
    </w:p>
    <w:p w:rsidRDefault="00BE42C2" w:rsidP="00BE42C2" w:rsidR="00BE42C2">
      <w:pPr>
        <w:spacing w:after="0"/>
        <w:jc w:val="both"/>
      </w:pPr>
      <w:r>
        <w:t>DNA :</w:t>
      </w:r>
    </w:p>
    <w:p w:rsidRDefault="00BE42C2" w:rsidP="00BE42C2" w:rsidR="00BE42C2">
      <w:pPr>
        <w:spacing w:after="0"/>
        <w:jc w:val="both"/>
      </w:pPr>
    </w:p>
    <w:p w:rsidRDefault="00BE42C2" w:rsidP="00BE42C2" w:rsidR="00BE42C2">
      <w:pPr>
        <w:spacing w:after="0"/>
        <w:jc w:val="both"/>
      </w:pPr>
      <w:r>
        <w:t xml:space="preserve">Stečajni upravitelj Sanja </w:t>
      </w:r>
      <w:proofErr w:type="spellStart"/>
      <w:r>
        <w:t>Kraljek</w:t>
      </w:r>
      <w:proofErr w:type="spellEnd"/>
      <w:r>
        <w:t>, odvjetnica iz Čakovca, Kralja Tomislava br. 14,</w:t>
      </w:r>
    </w:p>
    <w:p w:rsidRDefault="00BE42C2" w:rsidP="00BE42C2" w:rsidR="00BE42C2">
      <w:pPr>
        <w:spacing w:after="0"/>
        <w:jc w:val="both"/>
      </w:pPr>
    </w:p>
    <w:p w:rsidRDefault="00BE42C2" w:rsidP="00BE42C2" w:rsidR="00BE42C2">
      <w:pPr>
        <w:spacing w:after="0"/>
        <w:jc w:val="both"/>
      </w:pPr>
      <w:r>
        <w:t xml:space="preserve">e-Oglasna ploča ovoga suda, </w:t>
      </w:r>
    </w:p>
    <w:p w:rsidRDefault="00BE42C2" w:rsidP="00BE42C2" w:rsidR="00BE42C2">
      <w:pPr>
        <w:spacing w:after="0"/>
        <w:jc w:val="both"/>
        <w:rPr>
          <w:b/>
        </w:rPr>
      </w:pPr>
    </w:p>
    <w:p w:rsidRDefault="00BE42C2" w:rsidP="00BE42C2" w:rsidR="00BE42C2">
      <w:pPr>
        <w:spacing w:after="0"/>
        <w:jc w:val="both"/>
        <w:rPr>
          <w:b/>
        </w:rPr>
      </w:pPr>
      <w:r>
        <w:t>Zagrebačka banka d.d. Zagreb, Paromlinska cesta br. 2,</w:t>
      </w:r>
      <w:r>
        <w:rPr>
          <w:b/>
        </w:rPr>
        <w:t xml:space="preserve">  </w:t>
      </w:r>
    </w:p>
    <w:p w:rsidRDefault="00BE42C2" w:rsidP="00BE42C2" w:rsidR="00BE42C2">
      <w:pPr>
        <w:spacing w:after="0"/>
        <w:jc w:val="both"/>
        <w:rPr>
          <w:b/>
        </w:rPr>
      </w:pPr>
    </w:p>
    <w:p w:rsidRDefault="00BE42C2" w:rsidP="00BE42C2" w:rsidR="00BE42C2">
      <w:pPr>
        <w:spacing w:after="0"/>
        <w:jc w:val="both"/>
        <w:rPr>
          <w:color w:val="000000"/>
          <w:szCs w:val="20"/>
        </w:rPr>
      </w:pPr>
      <w:r>
        <w:rPr>
          <w:color w:val="000000"/>
          <w:szCs w:val="20"/>
        </w:rPr>
        <w:t xml:space="preserve">Republika Hrvatska, Ministarstvo financija, Porezna uprava, Područni ured Sjeverna </w:t>
      </w:r>
    </w:p>
    <w:p w:rsidRDefault="00BE42C2" w:rsidP="00BE42C2" w:rsidR="00BE42C2">
      <w:pPr>
        <w:spacing w:after="0"/>
        <w:jc w:val="both"/>
        <w:rPr>
          <w:color w:val="000000"/>
          <w:szCs w:val="20"/>
        </w:rPr>
      </w:pPr>
      <w:r>
        <w:rPr>
          <w:color w:val="000000"/>
          <w:szCs w:val="20"/>
        </w:rPr>
        <w:t xml:space="preserve">Hrvatska, </w:t>
      </w:r>
      <w:r w:rsidR="00CC0CC0">
        <w:rPr>
          <w:color w:val="000000"/>
          <w:szCs w:val="20"/>
        </w:rPr>
        <w:t>zastupana po Županijskom državnom odvjetništvu u Varaždinu,</w:t>
      </w:r>
    </w:p>
    <w:p w:rsidRDefault="00BE42C2" w:rsidP="00BE42C2" w:rsidR="00BE42C2">
      <w:pPr>
        <w:spacing w:after="0"/>
        <w:jc w:val="both"/>
        <w:rPr>
          <w:color w:val="000000"/>
          <w:szCs w:val="20"/>
        </w:rPr>
      </w:pPr>
    </w:p>
    <w:p w:rsidRDefault="00BE42C2" w:rsidP="00BE42C2" w:rsidR="00BE42C2">
      <w:pPr>
        <w:spacing w:after="0"/>
        <w:jc w:val="both"/>
      </w:pPr>
      <w:r>
        <w:lastRenderedPageBreak/>
        <w:t>Pisarnica - kal. pravomoćnosti – 8 dana,</w:t>
      </w:r>
    </w:p>
    <w:p w:rsidRDefault="00BE42C2" w:rsidP="00BE42C2" w:rsidR="00BE42C2">
      <w:pPr>
        <w:spacing w:after="0"/>
        <w:jc w:val="both"/>
      </w:pPr>
      <w:r>
        <w:tab/>
      </w:r>
      <w:r>
        <w:tab/>
      </w:r>
      <w:r>
        <w:tab/>
      </w:r>
      <w:r>
        <w:tab/>
      </w:r>
    </w:p>
    <w:p w:rsidRDefault="00BE42C2" w:rsidP="00BE42C2" w:rsidR="00BE42C2">
      <w:pPr>
        <w:spacing w:after="0"/>
        <w:jc w:val="both"/>
      </w:pPr>
    </w:p>
    <w:p w:rsidRDefault="00BE42C2" w:rsidP="00BE42C2" w:rsidR="00BE42C2">
      <w:pPr>
        <w:spacing w:after="0"/>
        <w:jc w:val="center"/>
      </w:pPr>
      <w:r>
        <w:t>U Varaždinu, 10. rujna</w:t>
      </w:r>
      <w:r>
        <w:t xml:space="preserve"> 2015. godine.</w:t>
      </w:r>
    </w:p>
    <w:p w:rsidRDefault="00BE42C2" w:rsidP="00BE42C2" w:rsidR="00BE42C2">
      <w:pPr>
        <w:spacing w:after="0"/>
        <w:jc w:val="both"/>
      </w:pPr>
    </w:p>
    <w:p w:rsidRDefault="00BE42C2" w:rsidP="00BE42C2" w:rsidR="00BE42C2">
      <w:pPr>
        <w:spacing w:after="0"/>
        <w:jc w:val="both"/>
      </w:pPr>
    </w:p>
    <w:p w:rsidRDefault="00BE42C2" w:rsidP="00BE42C2" w:rsidR="00BE42C2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>
        <w:tab/>
        <w:t xml:space="preserve">                            STEČAJNI  SUDAC :</w:t>
      </w:r>
    </w:p>
    <w:p w:rsidRDefault="00BE42C2" w:rsidP="00BE42C2" w:rsidR="00BE42C2">
      <w:pPr>
        <w:spacing w:after="0"/>
        <w:jc w:val="both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2"/>
      <w:footerReference w:type="default" r:id="rId13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07B6A" w:rsidP="00537B78" w:rsidR="00207B6A">
      <w:r>
        <w:separator/>
      </w:r>
    </w:p>
  </w:endnote>
  <w:endnote w:id="0" w:type="continuationSeparator">
    <w:p w:rsidRDefault="00207B6A" w:rsidP="00537B78" w:rsidR="00207B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48956867"/>
      <w:docPartObj>
        <w:docPartGallery w:val="Page Numbers (Bottom of Page)"/>
        <w:docPartUnique/>
      </w:docPartObj>
    </w:sdtPr>
    <w:sdtContent>
      <w:p w:rsidRDefault="00BE42C2" w:rsidR="00BE42C2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22EFF">
          <w:t>4</w:t>
        </w:r>
        <w:r>
          <w:fldChar w:fldCharType="end"/>
        </w:r>
      </w:p>
    </w:sdtContent>
  </w:sdt>
  <w:p w:rsidRDefault="00BE42C2" w:rsidR="00BE42C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07B6A" w:rsidP="00537B78" w:rsidR="00207B6A">
      <w:r>
        <w:separator/>
      </w:r>
    </w:p>
  </w:footnote>
  <w:footnote w:id="0" w:type="continuationSeparator">
    <w:p w:rsidRDefault="00207B6A" w:rsidP="00537B78" w:rsidR="00207B6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42C2" w:rsidR="008333A9">
    <w:pPr>
      <w:pStyle w:val="Zaglavlje"/>
    </w:pPr>
    <w:r>
      <w:rPr>
        <w:rStyle w:val="PozadinaSvijetloCrvena"/>
        <w:shd w:fill="auto" w:color="auto" w:val="clear"/>
      </w:rPr>
      <w:t>POSL. BROJ : 6 St-308/12-72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2EFF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B6A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07EA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4C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A343A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2C2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64D2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0CC0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uiPriority="0" w:name="Body Text 2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Body Text 2" w:uiPriority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4047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sudacka-mreza.hr/stecaj" TargetMode="Externa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rujna 2015.</izvorni_sadrzaj>
    <derivirana_varijabla naziv="DomainObject.DatumDonosenjaOdluke_1">10.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St-308/2012-72</izvorni_sadrzaj>
    <derivirana_varijabla naziv="DomainObject.Oznaka_1">St-308/2012-72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308</izvorni_sadrzaj>
    <derivirana_varijabla naziv="DomainObject.Predmet.Broj_1">308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studenog 2012.</izvorni_sadrzaj>
    <derivirana_varijabla naziv="DomainObject.Predmet.DatumOsnivanja_1">14. studenog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St-308/2012</izvorni_sadrzaj>
    <derivirana_varijabla naziv="DomainObject.Predmet.OznakaBroj_1">St-308/2012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Krunoslav Špoljarić i Nadica Špoljarić zastupanog po punomoćniku Krunoslav Špoljarić; Nadica Špoljarić</izvorni_sadrzaj>
    <derivirana_varijabla naziv="DomainObject.Predmet.ProtustrankaFormated_1">  Krunoslav Špoljarić i Nadica Špoljarić zastupanog po punomoćniku Krunoslav Špoljarić; Nadica Špoljarić</derivirana_varijabla>
  </DomainObject.Predmet.ProtustrankaFormated>
  <DomainObject.Predmet.ProtustrankaFormatedOIB>
    <izvorni_sadrzaj>  Krunoslav Špoljarić i Nadica Špoljarić, OIB 04356671868 zastupanog po punomoćniku Krunoslav Špoljarić; Nadica Špoljarić</izvorni_sadrzaj>
    <derivirana_varijabla naziv="DomainObject.Predmet.ProtustrankaFormatedOIB_1">  Krunoslav Špoljarić i Nadica Špoljarić, OIB 04356671868 zastupanog po punomoćniku Krunoslav Špoljarić; Nadica Špoljarić</derivirana_varijabla>
  </DomainObject.Predmet.ProtustrankaFormatedOIB>
  <DomainObject.Predmet.ProtustrankaFormatedWithAdress>
    <izvorni_sadrzaj> Krunoslav Špoljarić i Nadica Špoljarić, Kučanska 20, 42000 Varaždin zastupanog po punomoćniku Krunoslav Špoljarić; Nadica Špoljarić</izvorni_sadrzaj>
    <derivirana_varijabla naziv="DomainObject.Predmet.ProtustrankaFormatedWithAdress_1"> Krunoslav Špoljarić i Nadica Špoljarić, Kučanska 20, 42000 Varaždin zastupanog po punomoćniku Krunoslav Špoljarić; Nadica Špoljarić</derivirana_varijabla>
  </DomainObject.Predmet.ProtustrankaFormatedWithAdress>
  <DomainObject.Predmet.ProtustrankaFormatedWithAdressOIB>
    <izvorni_sadrzaj> Krunoslav Špoljarić i Nadica Špoljarić, OIB 04356671868, Kučanska 20, 42000 Varaždin zastupanog po punomoćniku Krunoslav Špoljarić; Nadica Špoljarić</izvorni_sadrzaj>
    <derivirana_varijabla naziv="DomainObject.Predmet.ProtustrankaFormatedWithAdressOIB_1"> Krunoslav Špoljarić i Nadica Špoljarić, OIB 04356671868, Kučanska 20, 42000 Varaždin zastupanog po punomoćniku Krunoslav Špoljarić; Nadica Špoljarić</derivirana_varijabla>
  </DomainObject.Predmet.ProtustrankaFormatedWithAdressOIB>
  <DomainObject.Predmet.ProtustrankaWithAdress>
    <izvorni_sadrzaj>Krunoslav Špoljarić i Nadica Špoljarić Kučanska 20, 42000 Varaždin</izvorni_sadrzaj>
    <derivirana_varijabla naziv="DomainObject.Predmet.ProtustrankaWithAdress_1">Krunoslav Špoljarić i Nadica Špoljarić Kučanska 20, 42000 Varaždin</derivirana_varijabla>
  </DomainObject.Predmet.ProtustrankaWithAdress>
  <DomainObject.Predmet.ProtustrankaWithAdressOIB>
    <izvorni_sadrzaj>Krunoslav Špoljarić i Nadica Špoljarić, OIB 04356671868, Kučanska 20, 42000 Varaždin</izvorni_sadrzaj>
    <derivirana_varijabla naziv="DomainObject.Predmet.ProtustrankaWithAdressOIB_1">Krunoslav Špoljarić i Nadica Špoljarić, OIB 04356671868, Kučanska 20, 42000 Varaždin</derivirana_varijabla>
  </DomainObject.Predmet.ProtustrankaWithAdressOIB>
  <DomainObject.Predmet.ProtustrankaNazivFormated>
    <izvorni_sadrzaj>Krunoslav Špoljarić i Nadica Špoljarić</izvorni_sadrzaj>
    <derivirana_varijabla naziv="DomainObject.Predmet.ProtustrankaNazivFormated_1">Krunoslav Špoljarić i Nadica Špoljarić</derivirana_varijabla>
  </DomainObject.Predmet.ProtustrankaNazivFormated>
  <DomainObject.Predmet.ProtustrankaNazivFormatedOIB>
    <izvorni_sadrzaj>Krunoslav Špoljarić i Nadica Špoljarić, OIB 04356671868</izvorni_sadrzaj>
    <derivirana_varijabla naziv="DomainObject.Predmet.ProtustrankaNazivFormatedOIB_1">Krunoslav Špoljarić i Nadica Špoljarić, OIB 04356671868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Sudnica 222</izvorni_sadrzaj>
    <derivirana_varijabla naziv="DomainObject.Predmet.Referada.Prostorija.Oznaka_1">Sudnica 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ANITA REP</izvorni_sadrzaj>
    <derivirana_varijabla naziv="DomainObject.Predmet.StrankaFormated_1">  ANITA REP</derivirana_varijabla>
  </DomainObject.Predmet.StrankaFormated>
  <DomainObject.Predmet.StrankaFormatedOIB>
    <izvorni_sadrzaj>  ANITA REP</izvorni_sadrzaj>
    <derivirana_varijabla naziv="DomainObject.Predmet.StrankaFormatedOIB_1">  ANITA REP</derivirana_varijabla>
  </DomainObject.Predmet.StrankaFormatedOIB>
  <DomainObject.Predmet.StrankaFormatedWithAdress>
    <izvorni_sadrzaj> ANITA REP, Šemovec, Koprivnička 47, 42202 Trnovec Bartolovečki</izvorni_sadrzaj>
    <derivirana_varijabla naziv="DomainObject.Predmet.StrankaFormatedWithAdress_1"> ANITA REP, Šemovec, Koprivnička 47, 42202 Trnovec Bartolovečki</derivirana_varijabla>
  </DomainObject.Predmet.StrankaFormatedWithAdress>
  <DomainObject.Predmet.StrankaFormatedWithAdressOIB>
    <izvorni_sadrzaj> ANITA REP, Šemovec, Koprivnička 47, 42202 Trnovec Bartolovečki</izvorni_sadrzaj>
    <derivirana_varijabla naziv="DomainObject.Predmet.StrankaFormatedWithAdressOIB_1"> ANITA REP, Šemovec, Koprivnička 47, 42202 Trnovec Bartolovečki</derivirana_varijabla>
  </DomainObject.Predmet.StrankaFormatedWithAdressOIB>
  <DomainObject.Predmet.StrankaWithAdress>
    <izvorni_sadrzaj>ANITA REP Šemovec, Koprivnička 47,42202 Trnovec Bartolovečki</izvorni_sadrzaj>
    <derivirana_varijabla naziv="DomainObject.Predmet.StrankaWithAdress_1">ANITA REP Šemovec, Koprivnička 47,42202 Trnovec Bartolovečki</derivirana_varijabla>
  </DomainObject.Predmet.StrankaWithAdress>
  <DomainObject.Predmet.StrankaWithAdressOIB>
    <izvorni_sadrzaj>ANITA REP, Šemovec, Koprivnička 47,42202 Trnovec Bartolovečki</izvorni_sadrzaj>
    <derivirana_varijabla naziv="DomainObject.Predmet.StrankaWithAdressOIB_1">ANITA REP, Šemovec, Koprivnička 47,42202 Trnovec Bartolovečki</derivirana_varijabla>
  </DomainObject.Predmet.StrankaWithAdressOIB>
  <DomainObject.Predmet.StrankaNazivFormated>
    <izvorni_sadrzaj>ANITA REP</izvorni_sadrzaj>
    <derivirana_varijabla naziv="DomainObject.Predmet.StrankaNazivFormated_1">ANITA REP</derivirana_varijabla>
  </DomainObject.Predmet.StrankaNazivFormated>
  <DomainObject.Predmet.StrankaNazivFormatedOIB>
    <izvorni_sadrzaj>ANITA REP</izvorni_sadrzaj>
    <derivirana_varijabla naziv="DomainObject.Predmet.StrankaNazivFormatedOIB_1">ANITA REP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fizičke osobe</izvorni_sadrzaj>
    <derivirana_varijabla naziv="DomainObject.Predmet.VrstaSpora.Naziv_1">Stečaj fizičke osobe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ANITA REP</item>
    </izvorni_sadrzaj>
    <derivirana_varijabla naziv="DomainObject.Predmet.StrankaListFormated_1">
      <item>ANITA REP</item>
    </derivirana_varijabla>
  </DomainObject.Predmet.StrankaListFormated>
  <DomainObject.Predmet.StrankaListFormatedOIB>
    <izvorni_sadrzaj>
      <item>ANITA REP</item>
    </izvorni_sadrzaj>
    <derivirana_varijabla naziv="DomainObject.Predmet.StrankaListFormatedOIB_1">
      <item>ANITA REP</item>
    </derivirana_varijabla>
  </DomainObject.Predmet.StrankaListFormatedOIB>
  <DomainObject.Predmet.StrankaListFormatedWithAdress>
    <izvorni_sadrzaj>
      <item>ANITA REP, Šemovec, Koprivnička 47, 42202 Trnovec Bartolovečki</item>
    </izvorni_sadrzaj>
    <derivirana_varijabla naziv="DomainObject.Predmet.StrankaListFormatedWithAdress_1">
      <item>ANITA REP, Šemovec, Koprivnička 47, 42202 Trnovec Bartolovečki</item>
    </derivirana_varijabla>
  </DomainObject.Predmet.StrankaListFormatedWithAdress>
  <DomainObject.Predmet.StrankaListFormatedWithAdressOIB>
    <izvorni_sadrzaj>
      <item>ANITA REP, Šemovec, Koprivnička 47, 42202 Trnovec Bartolovečki</item>
    </izvorni_sadrzaj>
    <derivirana_varijabla naziv="DomainObject.Predmet.StrankaListFormatedWithAdressOIB_1">
      <item>ANITA REP, Šemovec, Koprivnička 47, 42202 Trnovec Bartolovečki</item>
    </derivirana_varijabla>
  </DomainObject.Predmet.StrankaListFormatedWithAdressOIB>
  <DomainObject.Predmet.StrankaListNazivFormated>
    <izvorni_sadrzaj>
      <item>ANITA REP</item>
    </izvorni_sadrzaj>
    <derivirana_varijabla naziv="DomainObject.Predmet.StrankaListNazivFormated_1">
      <item>ANITA REP</item>
    </derivirana_varijabla>
  </DomainObject.Predmet.StrankaListNazivFormated>
  <DomainObject.Predmet.StrankaListNazivFormatedOIB>
    <izvorni_sadrzaj>
      <item>ANITA REP</item>
    </izvorni_sadrzaj>
    <derivirana_varijabla naziv="DomainObject.Predmet.StrankaListNazivFormatedOIB_1">
      <item>ANITA REP</item>
    </derivirana_varijabla>
  </DomainObject.Predmet.StrankaListNazivFormatedOIB>
  <DomainObject.Predmet.ProtuStrankaListFormated>
    <izvorni_sadrzaj>
      <item>Krunoslav Špoljarić i Nadica Špoljarić zastupanog po punomoćniku Krunoslav Špoljarić; Nadica Špoljarić</item>
    </izvorni_sadrzaj>
    <derivirana_varijabla naziv="DomainObject.Predmet.ProtuStrankaListFormated_1">
      <item>Krunoslav Špoljarić i Nadica Špoljarić zastupanog po punomoćniku Krunoslav Špoljarić; Nadica Špoljarić</item>
    </derivirana_varijabla>
  </DomainObject.Predmet.ProtuStrankaListFormated>
  <DomainObject.Predmet.ProtuStrankaListFormatedOIB>
    <izvorni_sadrzaj>
      <item>Krunoslav Špoljarić i Nadica Špoljarić, OIB 04356671868 zastupanog po punomoćniku Krunoslav Špoljarić; Nadica Špoljarić</item>
    </izvorni_sadrzaj>
    <derivirana_varijabla naziv="DomainObject.Predmet.ProtuStrankaListFormatedOIB_1">
      <item>Krunoslav Špoljarić i Nadica Špoljarić, OIB 04356671868 zastupanog po punomoćniku Krunoslav Špoljarić; Nadica Špoljarić</item>
    </derivirana_varijabla>
  </DomainObject.Predmet.ProtuStrankaListFormatedOIB>
  <DomainObject.Predmet.ProtuStrankaListFormatedWithAdress>
    <izvorni_sadrzaj>
      <item>Krunoslav Špoljarić i Nadica Špoljarić, Kučanska 20, 42000 Varaždin zastupanog po punomoćniku Krunoslav Špoljarić; Nadica Špoljarić</item>
    </izvorni_sadrzaj>
    <derivirana_varijabla naziv="DomainObject.Predmet.ProtuStrankaListFormatedWithAdress_1">
      <item>Krunoslav Špoljarić i Nadica Špoljarić, Kučanska 20, 42000 Varaždin zastupanog po punomoćniku Krunoslav Špoljarić; Nadica Špoljarić</item>
    </derivirana_varijabla>
  </DomainObject.Predmet.ProtuStrankaListFormatedWithAdress>
  <DomainObject.Predmet.ProtuStrankaListFormatedWithAdressOIB>
    <izvorni_sadrzaj>
      <item>Krunoslav Špoljarić i Nadica Špoljarić, OIB 04356671868, Kučanska 20, 42000 Varaždin zastupanog po punomoćniku Krunoslav Špoljarić; Nadica Špoljarić</item>
    </izvorni_sadrzaj>
    <derivirana_varijabla naziv="DomainObject.Predmet.ProtuStrankaListFormatedWithAdressOIB_1">
      <item>Krunoslav Špoljarić i Nadica Špoljarić, OIB 04356671868, Kučanska 20, 42000 Varaždin zastupanog po punomoćniku Krunoslav Špoljarić; Nadica Špoljarić</item>
    </derivirana_varijabla>
  </DomainObject.Predmet.ProtuStrankaListFormatedWithAdressOIB>
  <DomainObject.Predmet.ProtuStrankaListNazivFormated>
    <izvorni_sadrzaj>
      <item>Krunoslav Špoljarić i Nadica Špoljarić</item>
    </izvorni_sadrzaj>
    <derivirana_varijabla naziv="DomainObject.Predmet.ProtuStrankaListNazivFormated_1">
      <item>Krunoslav Špoljarić i Nadica Špoljarić</item>
    </derivirana_varijabla>
  </DomainObject.Predmet.ProtuStrankaListNazivFormated>
  <DomainObject.Predmet.ProtuStrankaListNazivFormatedOIB>
    <izvorni_sadrzaj>
      <item>Krunoslav Špoljarić i Nadica Špoljarić, OIB 04356671868</item>
    </izvorni_sadrzaj>
    <derivirana_varijabla naziv="DomainObject.Predmet.ProtuStrankaListNazivFormatedOIB_1">
      <item>Krunoslav Špoljarić i Nadica Špoljarić, OIB 04356671868</item>
    </derivirana_varijabla>
  </DomainObject.Predmet.ProtuStrankaListNazivFormatedOIB>
  <DomainObject.Predmet.OstaliListFormated>
    <izvorni_sadrzaj>
      <item>Financijska agencija - Područni centar Varaždin</item>
      <item>ERSTE&amp;STEIERMÄRKISCHE BANKA dioničko društvo</item>
      <item>Krunoslav Špoljarić punomoćnik sudionika u postupku Krunoslav Špoljarić i Nadica Špoljarić</item>
      <item>Nadica Špoljarić punomoćnik sudionika u postupku Krunoslav Špoljarić i Nadica Špoljarić</item>
      <item>SANJA KRALJEK</item>
      <item>Odvjetnica IVANA MORAVEC za RAUŠ d.o.o.</item>
      <item>STANKO MAJCEN vl. YUCATAN</item>
      <item>Odv. vježbenik GORAN GLOŽINIĆ za Erste banku d.d.</item>
      <item>Mirjana Bogdanović-Kamber iz ŽDO Varaždin</item>
      <item>Odv. vježbenik MATEJA HORVATIĆ za AMC Međimurje</item>
      <item>Odvjetnica Renata Žerjav za Finesa Kredos</item>
      <item>zam.pun. Ana Bahunek odvj. vježbenik za Barbir Mirka i Korneliju</item>
      <item>Hrvoje Herceg, odvj. vježbenik za PZ Auto</item>
      <item>Silva Poljanec za Zagrebačku banku d.d.</item>
      <item>Dubravka Zebec, za Croatia osiguranje d.d. Fil. Varaždin</item>
      <item>Odvjetnik Domagoj Crnogorac za AMC Međimurje</item>
      <item>Odvjetnik Mario Sokač, za radnike Anđelka Đurin i dr.</item>
      <item>Općinski sud u Varaždinu, Zemljišnoknjižni odjel Varaždin</item>
      <item>Tomo Božić, zamjenik ŽDO</item>
    </izvorni_sadrzaj>
    <derivirana_varijabla naziv="DomainObject.Predmet.OstaliListFormated_1">
      <item>Financijska agencija - Područni centar Varaždin</item>
      <item>ERSTE&amp;STEIERMÄRKISCHE BANKA dioničko društvo</item>
      <item>Krunoslav Špoljarić punomoćnik sudionika u postupku Krunoslav Špoljarić i Nadica Špoljarić</item>
      <item>Nadica Špoljarić punomoćnik sudionika u postupku Krunoslav Špoljarić i Nadica Špoljarić</item>
      <item>SANJA KRALJEK</item>
      <item>Odvjetnica IVANA MORAVEC za RAUŠ d.o.o.</item>
      <item>STANKO MAJCEN vl. YUCATAN</item>
      <item>Odv. vježbenik GORAN GLOŽINIĆ za Erste banku d.d.</item>
      <item>Mirjana Bogdanović-Kamber iz ŽDO Varaždin</item>
      <item>Odv. vježbenik MATEJA HORVATIĆ za AMC Međimurje</item>
      <item>Odvjetnica Renata Žerjav za Finesa Kredos</item>
      <item>zam.pun. Ana Bahunek odvj. vježbenik za Barbir Mirka i Korneliju</item>
      <item>Hrvoje Herceg, odvj. vježbenik za PZ Auto</item>
      <item>Silva Poljanec za Zagrebačku banku d.d.</item>
      <item>Dubravka Zebec, za Croatia osiguranje d.d. Fil. Varaždin</item>
      <item>Odvjetnik Domagoj Crnogorac za AMC Međimurje</item>
      <item>Odvjetnik Mario Sokač, za radnike Anđelka Đurin i dr.</item>
      <item>Općinski sud u Varaždinu, Zemljišnoknjižni odjel Varaždin</item>
      <item>Tomo Božić, zamjenik ŽDO</item>
    </derivirana_varijabla>
  </DomainObject.Predmet.OstaliListFormated>
  <DomainObject.Predmet.OstaliListFormatedOIB>
    <izvorni_sadrzaj>
      <item>Financijska agencija - Područni centar Varaždin, OIB 85821130368</item>
      <item>ERSTE&amp;STEIERMÄRKISCHE BANKA dioničko društvo, OIB 23057039320</item>
      <item>Krunoslav Špoljarić, OIB 04356671868 punomoćnik sudionika u postupku Krunoslav Špoljarić i Nadica Špoljarić</item>
      <item>Nadica Špoljarić, OIB 46663012217 punomoćnik sudionika u postupku Krunoslav Špoljarić i Nadica Špoljarić</item>
      <item>SANJA KRALJEK, OIB 44015522626</item>
      <item>Odvjetnica IVANA MORAVEC za RAUŠ d.o.o.</item>
      <item>STANKO MAJCEN vl. YUCATAN</item>
      <item>Odv. vježbenik GORAN GLOŽINIĆ za Erste banku d.d.</item>
      <item>Mirjana Bogdanović-Kamber iz ŽDO Varaždin</item>
      <item>Odv. vježbenik MATEJA HORVATIĆ za AMC Međimurje</item>
      <item>Odvjetnica Renata Žerjav za Finesa Kredos</item>
      <item>zam.pun. Ana Bahunek odvj. vježbenik za Barbir Mirka i Korneliju</item>
      <item>Hrvoje Herceg, odvj. vježbenik za PZ Auto</item>
      <item>Silva Poljanec za Zagrebačku banku d.d.</item>
      <item>Dubravka Zebec, za Croatia osiguranje d.d. Fil. Varaždin</item>
      <item>Odvjetnik Domagoj Crnogorac za AMC Međimurje</item>
      <item>Odvjetnik Mario Sokač, za radnike Anđelka Đurin i dr.</item>
      <item>Općinski sud u Varaždinu, Zemljišnoknjižni odjel Varaždin</item>
      <item>Tomo Božić, zamjenik ŽDO</item>
    </izvorni_sadrzaj>
    <derivirana_varijabla naziv="DomainObject.Predmet.OstaliListFormatedOIB_1">
      <item>Financijska agencija - Područni centar Varaždin, OIB 85821130368</item>
      <item>ERSTE&amp;STEIERMÄRKISCHE BANKA dioničko društvo, OIB 23057039320</item>
      <item>Krunoslav Špoljarić, OIB 04356671868 punomoćnik sudionika u postupku Krunoslav Špoljarić i Nadica Špoljarić</item>
      <item>Nadica Špoljarić, OIB 46663012217 punomoćnik sudionika u postupku Krunoslav Špoljarić i Nadica Špoljarić</item>
      <item>SANJA KRALJEK, OIB 44015522626</item>
      <item>Odvjetnica IVANA MORAVEC za RAUŠ d.o.o.</item>
      <item>STANKO MAJCEN vl. YUCATAN</item>
      <item>Odv. vježbenik GORAN GLOŽINIĆ za Erste banku d.d.</item>
      <item>Mirjana Bogdanović-Kamber iz ŽDO Varaždin</item>
      <item>Odv. vježbenik MATEJA HORVATIĆ za AMC Međimurje</item>
      <item>Odvjetnica Renata Žerjav za Finesa Kredos</item>
      <item>zam.pun. Ana Bahunek odvj. vježbenik za Barbir Mirka i Korneliju</item>
      <item>Hrvoje Herceg, odvj. vježbenik za PZ Auto</item>
      <item>Silva Poljanec za Zagrebačku banku d.d.</item>
      <item>Dubravka Zebec, za Croatia osiguranje d.d. Fil. Varaždin</item>
      <item>Odvjetnik Domagoj Crnogorac za AMC Međimurje</item>
      <item>Odvjetnik Mario Sokač, za radnike Anđelka Đurin i dr.</item>
      <item>Općinski sud u Varaždinu, Zemljišnoknjižni odjel Varaždin</item>
      <item>Tomo Božić, zamjenik ŽDO</item>
    </derivirana_varijabla>
  </DomainObject.Predmet.OstaliListFormatedOIB>
  <DomainObject.Predmet.OstaliListFormatedWithAdress>
    <izvorni_sadrzaj>
      <item>Financijska agencija - Područni centar Varaždin, Augusta Cesarca 2, 42000 Varaždin</item>
      <item>ERSTE&amp;STEIERMÄRKISCHE BANKA dioničko društvo, Jadranski Trg 3/a, Rijeka</item>
      <item>Krunoslav Špoljarić, S. Vukovića 8, 42000 Varaždin punomoćnik sudionika u postupku Krunoslav Špoljarić i Nadica Špoljarić</item>
      <item>Nadica Špoljarić, S. Vukovića 8, 42000 Varaždin punomoćnik sudionika u postupku Krunoslav Špoljarić i Nadica Špoljarić</item>
      <item>SANJA KRALJEK, Kralja Tomislava br. 14., 40000 Čakovec</item>
      <item>Odvjetnica IVANA MORAVEC za RAUŠ d.o.o.</item>
      <item>STANKO MAJCEN vl. YUCATAN</item>
      <item>Odv. vježbenik GORAN GLOŽINIĆ za Erste banku d.d.</item>
      <item>Mirjana Bogdanović-Kamber iz ŽDO Varaždin</item>
      <item>Odv. vježbenik MATEJA HORVATIĆ za AMC Međimurje</item>
      <item>Odvjetnica Renata Žerjav za Finesa Kredos</item>
      <item>zam.pun. Ana Bahunek odvj. vježbenik za Barbir Mirka i Korneliju</item>
      <item>Hrvoje Herceg, odvj. vježbenik za PZ Auto</item>
      <item>Silva Poljanec za Zagrebačku banku d.d.</item>
      <item>Dubravka Zebec, za Croatia osiguranje d.d. Fil. Varaždin</item>
      <item>Odvjetnik Domagoj Crnogorac za AMC Međimurje</item>
      <item>Odvjetnik Mario Sokač, za radnike Anđelka Đurin i dr.</item>
      <item>Općinski sud u Varaždinu, Zemljišnoknjižni odjel Varaždin</item>
      <item>Tomo Božić, zamjenik ŽDO</item>
    </izvorni_sadrzaj>
    <derivirana_varijabla naziv="DomainObject.Predmet.OstaliListFormatedWithAdress_1">
      <item>Financijska agencija - Područni centar Varaždin, Augusta Cesarca 2, 42000 Varaždin</item>
      <item>ERSTE&amp;STEIERMÄRKISCHE BANKA dioničko društvo, Jadranski Trg 3/a, Rijeka</item>
      <item>Krunoslav Špoljarić, S. Vukovića 8, 42000 Varaždin punomoćnik sudionika u postupku Krunoslav Špoljarić i Nadica Špoljarić</item>
      <item>Nadica Špoljarić, S. Vukovića 8, 42000 Varaždin punomoćnik sudionika u postupku Krunoslav Špoljarić i Nadica Špoljarić</item>
      <item>SANJA KRALJEK, Kralja Tomislava br. 14., 40000 Čakovec</item>
      <item>Odvjetnica IVANA MORAVEC za RAUŠ d.o.o.</item>
      <item>STANKO MAJCEN vl. YUCATAN</item>
      <item>Odv. vježbenik GORAN GLOŽINIĆ za Erste banku d.d.</item>
      <item>Mirjana Bogdanović-Kamber iz ŽDO Varaždin</item>
      <item>Odv. vježbenik MATEJA HORVATIĆ za AMC Međimurje</item>
      <item>Odvjetnica Renata Žerjav za Finesa Kredos</item>
      <item>zam.pun. Ana Bahunek odvj. vježbenik za Barbir Mirka i Korneliju</item>
      <item>Hrvoje Herceg, odvj. vježbenik za PZ Auto</item>
      <item>Silva Poljanec za Zagrebačku banku d.d.</item>
      <item>Dubravka Zebec, za Croatia osiguranje d.d. Fil. Varaždin</item>
      <item>Odvjetnik Domagoj Crnogorac za AMC Međimurje</item>
      <item>Odvjetnik Mario Sokač, za radnike Anđelka Đurin i dr.</item>
      <item>Općinski sud u Varaždinu, Zemljišnoknjižni odjel Varaždin</item>
      <item>Tomo Božić, zamjenik ŽDO</item>
    </derivirana_varijabla>
  </DomainObject.Predmet.OstaliListFormatedWithAdress>
  <DomainObject.Predmet.OstaliListFormatedWithAdressOIB>
    <izvorni_sadrzaj>
      <item>Financijska agencija - Područni centar Varaždin, OIB 85821130368, Augusta Cesarca 2, 42000 Varaždin</item>
      <item>ERSTE&amp;STEIERMÄRKISCHE BANKA dioničko društvo, OIB 23057039320, Jadranski Trg 3/a, Rijeka</item>
      <item>Krunoslav Špoljarić, OIB 04356671868, S. Vukovića 8, 42000 Varaždin punomoćnik sudionika u postupku Krunoslav Špoljarić i Nadica Špoljarić</item>
      <item>Nadica Špoljarić, OIB 46663012217, S. Vukovića 8, 42000 Varaždin punomoćnik sudionika u postupku Krunoslav Špoljarić i Nadica Špoljarić</item>
      <item>SANJA KRALJEK, OIB 44015522626, Kralja Tomislava br. 14., 40000 Čakovec</item>
      <item>Odvjetnica IVANA MORAVEC za RAUŠ d.o.o.</item>
      <item>STANKO MAJCEN vl. YUCATAN</item>
      <item>Odv. vježbenik GORAN GLOŽINIĆ za Erste banku d.d.</item>
      <item>Mirjana Bogdanović-Kamber iz ŽDO Varaždin</item>
      <item>Odv. vježbenik MATEJA HORVATIĆ za AMC Međimurje</item>
      <item>Odvjetnica Renata Žerjav za Finesa Kredos</item>
      <item>zam.pun. Ana Bahunek odvj. vježbenik za Barbir Mirka i Korneliju</item>
      <item>Hrvoje Herceg, odvj. vježbenik za PZ Auto</item>
      <item>Silva Poljanec za Zagrebačku banku d.d.</item>
      <item>Dubravka Zebec, za Croatia osiguranje d.d. Fil. Varaždin</item>
      <item>Odvjetnik Domagoj Crnogorac za AMC Međimurje</item>
      <item>Odvjetnik Mario Sokač, za radnike Anđelka Đurin i dr.</item>
      <item>Općinski sud u Varaždinu, Zemljišnoknjižni odjel Varaždin</item>
      <item>Tomo Božić, zamjenik ŽDO</item>
    </izvorni_sadrzaj>
    <derivirana_varijabla naziv="DomainObject.Predmet.OstaliListFormatedWithAdressOIB_1">
      <item>Financijska agencija - Područni centar Varaždin, OIB 85821130368, Augusta Cesarca 2, 42000 Varaždin</item>
      <item>ERSTE&amp;STEIERMÄRKISCHE BANKA dioničko društvo, OIB 23057039320, Jadranski Trg 3/a, Rijeka</item>
      <item>Krunoslav Špoljarić, OIB 04356671868, S. Vukovića 8, 42000 Varaždin punomoćnik sudionika u postupku Krunoslav Špoljarić i Nadica Špoljarić</item>
      <item>Nadica Špoljarić, OIB 46663012217, S. Vukovića 8, 42000 Varaždin punomoćnik sudionika u postupku Krunoslav Špoljarić i Nadica Špoljarić</item>
      <item>SANJA KRALJEK, OIB 44015522626, Kralja Tomislava br. 14., 40000 Čakovec</item>
      <item>Odvjetnica IVANA MORAVEC za RAUŠ d.o.o.</item>
      <item>STANKO MAJCEN vl. YUCATAN</item>
      <item>Odv. vježbenik GORAN GLOŽINIĆ za Erste banku d.d.</item>
      <item>Mirjana Bogdanović-Kamber iz ŽDO Varaždin</item>
      <item>Odv. vježbenik MATEJA HORVATIĆ za AMC Međimurje</item>
      <item>Odvjetnica Renata Žerjav za Finesa Kredos</item>
      <item>zam.pun. Ana Bahunek odvj. vježbenik za Barbir Mirka i Korneliju</item>
      <item>Hrvoje Herceg, odvj. vježbenik za PZ Auto</item>
      <item>Silva Poljanec za Zagrebačku banku d.d.</item>
      <item>Dubravka Zebec, za Croatia osiguranje d.d. Fil. Varaždin</item>
      <item>Odvjetnik Domagoj Crnogorac za AMC Međimurje</item>
      <item>Odvjetnik Mario Sokač, za radnike Anđelka Đurin i dr.</item>
      <item>Općinski sud u Varaždinu, Zemljišnoknjižni odjel Varaždin</item>
      <item>Tomo Božić, zamjenik ŽDO</item>
    </derivirana_varijabla>
  </DomainObject.Predmet.OstaliListFormatedWithAdressOIB>
  <DomainObject.Predmet.OstaliListNazivFormated>
    <izvorni_sadrzaj>
      <item>Financijska agencija - Područni centar Varaždin</item>
      <item>ERSTE&amp;STEIERMÄRKISCHE BANKA dioničko društvo</item>
      <item>Krunoslav Špoljarić</item>
      <item>Nadica Špoljarić</item>
      <item>SANJA KRALJEK</item>
      <item>Odvjetnica IVANA MORAVEC za RAUŠ d.o.o.</item>
      <item>STANKO MAJCEN vl. YUCATAN</item>
      <item>Odv. vježbenik GORAN GLOŽINIĆ za Erste banku d.d.</item>
      <item>Mirjana Bogdanović-Kamber iz ŽDO Varaždin</item>
      <item>Odv. vježbenik MATEJA HORVATIĆ za AMC Međimurje</item>
      <item>Odvjetnica Renata Žerjav za Finesa Kredos</item>
      <item>zam.pun. Ana Bahunek odvj. vježbenik za Barbir Mirka i Korneliju</item>
      <item>Hrvoje Herceg, odvj. vježbenik za PZ Auto</item>
      <item>Silva Poljanec za Zagrebačku banku d.d.</item>
      <item>Dubravka Zebec, za Croatia osiguranje d.d. Fil. Varaždin</item>
      <item>Odvjetnik Domagoj Crnogorac za AMC Međimurje</item>
      <item>Odvjetnik Mario Sokač, za radnike Anđelka Đurin i dr.</item>
      <item>Općinski sud u Varaždinu, Zemljišnoknjižni odjel Varaždin</item>
      <item>Tomo Božić, zamjenik ŽDO</item>
    </izvorni_sadrzaj>
    <derivirana_varijabla naziv="DomainObject.Predmet.OstaliListNazivFormated_1">
      <item>Financijska agencija - Područni centar Varaždin</item>
      <item>ERSTE&amp;STEIERMÄRKISCHE BANKA dioničko društvo</item>
      <item>Krunoslav Špoljarić</item>
      <item>Nadica Špoljarić</item>
      <item>SANJA KRALJEK</item>
      <item>Odvjetnica IVANA MORAVEC za RAUŠ d.o.o.</item>
      <item>STANKO MAJCEN vl. YUCATAN</item>
      <item>Odv. vježbenik GORAN GLOŽINIĆ za Erste banku d.d.</item>
      <item>Mirjana Bogdanović-Kamber iz ŽDO Varaždin</item>
      <item>Odv. vježbenik MATEJA HORVATIĆ za AMC Međimurje</item>
      <item>Odvjetnica Renata Žerjav za Finesa Kredos</item>
      <item>zam.pun. Ana Bahunek odvj. vježbenik za Barbir Mirka i Korneliju</item>
      <item>Hrvoje Herceg, odvj. vježbenik za PZ Auto</item>
      <item>Silva Poljanec za Zagrebačku banku d.d.</item>
      <item>Dubravka Zebec, za Croatia osiguranje d.d. Fil. Varaždin</item>
      <item>Odvjetnik Domagoj Crnogorac za AMC Međimurje</item>
      <item>Odvjetnik Mario Sokač, za radnike Anđelka Đurin i dr.</item>
      <item>Općinski sud u Varaždinu, Zemljišnoknjižni odjel Varaždin</item>
      <item>Tomo Božić, zamjenik ŽDO</item>
    </derivirana_varijabla>
  </DomainObject.Predmet.OstaliListNazivFormated>
  <DomainObject.Predmet.OstaliListNazivFormatedOIB>
    <izvorni_sadrzaj>
      <item>Financijska agencija - Područni centar Varaždin, OIB 85821130368</item>
      <item>ERSTE&amp;STEIERMÄRKISCHE BANKA dioničko društvo, OIB 23057039320</item>
      <item>Krunoslav Špoljarić, OIB 04356671868</item>
      <item>Nadica Špoljarić, OIB 46663012217</item>
      <item>SANJA KRALJEK, OIB 44015522626</item>
      <item>Odvjetnica IVANA MORAVEC za RAUŠ d.o.o.</item>
      <item>STANKO MAJCEN vl. YUCATAN</item>
      <item>Odv. vježbenik GORAN GLOŽINIĆ za Erste banku d.d.</item>
      <item>Mirjana Bogdanović-Kamber iz ŽDO Varaždin</item>
      <item>Odv. vježbenik MATEJA HORVATIĆ za AMC Međimurje</item>
      <item>Odvjetnica Renata Žerjav za Finesa Kredos</item>
      <item>zam.pun. Ana Bahunek odvj. vježbenik za Barbir Mirka i Korneliju</item>
      <item>Hrvoje Herceg, odvj. vježbenik za PZ Auto</item>
      <item>Silva Poljanec za Zagrebačku banku d.d.</item>
      <item>Dubravka Zebec, za Croatia osiguranje d.d. Fil. Varaždin</item>
      <item>Odvjetnik Domagoj Crnogorac za AMC Međimurje</item>
      <item>Odvjetnik Mario Sokač, za radnike Anđelka Đurin i dr.</item>
      <item>Općinski sud u Varaždinu, Zemljišnoknjižni odjel Varaždin</item>
      <item>Tomo Božić, zamjenik ŽDO</item>
    </izvorni_sadrzaj>
    <derivirana_varijabla naziv="DomainObject.Predmet.OstaliListNazivFormatedOIB_1">
      <item>Financijska agencija - Područni centar Varaždin, OIB 85821130368</item>
      <item>ERSTE&amp;STEIERMÄRKISCHE BANKA dioničko društvo, OIB 23057039320</item>
      <item>Krunoslav Špoljarić, OIB 04356671868</item>
      <item>Nadica Špoljarić, OIB 46663012217</item>
      <item>SANJA KRALJEK, OIB 44015522626</item>
      <item>Odvjetnica IVANA MORAVEC za RAUŠ d.o.o.</item>
      <item>STANKO MAJCEN vl. YUCATAN</item>
      <item>Odv. vježbenik GORAN GLOŽINIĆ za Erste banku d.d.</item>
      <item>Mirjana Bogdanović-Kamber iz ŽDO Varaždin</item>
      <item>Odv. vježbenik MATEJA HORVATIĆ za AMC Međimurje</item>
      <item>Odvjetnica Renata Žerjav za Finesa Kredos</item>
      <item>zam.pun. Ana Bahunek odvj. vježbenik za Barbir Mirka i Korneliju</item>
      <item>Hrvoje Herceg, odvj. vježbenik za PZ Auto</item>
      <item>Silva Poljanec za Zagrebačku banku d.d.</item>
      <item>Dubravka Zebec, za Croatia osiguranje d.d. Fil. Varaždin</item>
      <item>Odvjetnik Domagoj Crnogorac za AMC Međimurje</item>
      <item>Odvjetnik Mario Sokač, za radnike Anđelka Đurin i dr.</item>
      <item>Općinski sud u Varaždinu, Zemljišnoknjižni odjel Varaždin</item>
      <item>Tomo Božić, zamjenik ŽDO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rujna 2015.</izvorni_sadrzaj>
    <derivirana_varijabla naziv="DomainObject.Datum_1">10. rujna 2015.</derivirana_varijabla>
  </DomainObject.Datum>
  <DomainObject.PoslovniBrojDokumenta>
    <izvorni_sadrzaj>St-308/2012-72</izvorni_sadrzaj>
    <derivirana_varijabla naziv="DomainObject.PoslovniBrojDokumenta_1">St-308/2012-72</derivirana_varijabla>
  </DomainObject.PoslovniBrojDokumenta>
  <DomainObject.Predmet.StrankaIDrugi>
    <izvorni_sadrzaj>ANITA REP</izvorni_sadrzaj>
    <derivirana_varijabla naziv="DomainObject.Predmet.StrankaIDrugi_1">ANITA REP</derivirana_varijabla>
  </DomainObject.Predmet.StrankaIDrugi>
  <DomainObject.Predmet.ProtustrankaIDrugi>
    <izvorni_sadrzaj>Krunoslav Špoljarić i Nadica Špoljarić</izvorni_sadrzaj>
    <derivirana_varijabla naziv="DomainObject.Predmet.ProtustrankaIDrugi_1">Krunoslav Špoljarić i Nadica Špoljarić</derivirana_varijabla>
  </DomainObject.Predmet.ProtustrankaIDrugi>
  <DomainObject.Predmet.StrankaIDrugiAdressOIB>
    <izvorni_sadrzaj>ANITA REP, Šemovec, Koprivnička 47, 42202 Trnovec Bartolovečki</izvorni_sadrzaj>
    <derivirana_varijabla naziv="DomainObject.Predmet.StrankaIDrugiAdressOIB_1">ANITA REP, Šemovec, Koprivnička 47, 42202 Trnovec Bartolovečki</derivirana_varijabla>
  </DomainObject.Predmet.StrankaIDrugiAdressOIB>
  <DomainObject.Predmet.ProtustrankaIDrugiAdressOIB>
    <izvorni_sadrzaj>Krunoslav Špoljarić i Nadica Špoljarić, OIB 04356671868, Kučanska 20, 42000 Varaždin</izvorni_sadrzaj>
    <derivirana_varijabla naziv="DomainObject.Predmet.ProtustrankaIDrugiAdressOIB_1">Krunoslav Špoljarić i Nadica Špoljarić, OIB 04356671868, Kučanska 20,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ANITA REP</item>
      <item>Krunoslav Špoljarić i Nadica Špoljarić</item>
      <item>Financijska agencija - Područni centar Varaždin</item>
      <item>ERSTE&amp;STEIERMÄRKISCHE BANKA dioničko društvo</item>
      <item>Krunoslav Špoljarić</item>
      <item>Nadica Špoljarić</item>
      <item>SANJA KRALJEK</item>
      <item>Odvjetnica IVANA MORAVEC za RAUŠ d.o.o.</item>
      <item>STANKO MAJCEN vl. YUCATAN</item>
      <item>Odv. vježbenik GORAN GLOŽINIĆ za Erste banku d.d.</item>
      <item>Mirjana Bogdanović-Kamber iz ŽDO Varaždin</item>
      <item>Odv. vježbenik MATEJA HORVATIĆ za AMC Međimurje</item>
      <item>Odvjetnica Renata Žerjav za Finesa Kredos</item>
      <item>zam.pun. Ana Bahunek odvj. vježbenik za Barbir Mirka i Korneliju</item>
      <item>Hrvoje Herceg, odvj. vježbenik za PZ Auto</item>
      <item>Silva Poljanec za Zagrebačku banku d.d.</item>
      <item>Dubravka Zebec, za Croatia osiguranje d.d. Fil. Varaždin</item>
      <item>Odvjetnik Domagoj Crnogorac za AMC Međimurje</item>
      <item>Odvjetnik Mario Sokač, za radnike Anđelka Đurin i dr.</item>
      <item>Općinski sud u Varaždinu, Zemljišnoknjižni odjel Varaždin</item>
      <item>Tomo Božić, zamjenik ŽDO</item>
    </izvorni_sadrzaj>
    <derivirana_varijabla naziv="DomainObject.Predmet.SudioniciListNaziv_1">
      <item>ANITA REP</item>
      <item>Krunoslav Špoljarić i Nadica Špoljarić</item>
      <item>Financijska agencija - Područni centar Varaždin</item>
      <item>ERSTE&amp;STEIERMÄRKISCHE BANKA dioničko društvo</item>
      <item>Krunoslav Špoljarić</item>
      <item>Nadica Špoljarić</item>
      <item>SANJA KRALJEK</item>
      <item>Odvjetnica IVANA MORAVEC za RAUŠ d.o.o.</item>
      <item>STANKO MAJCEN vl. YUCATAN</item>
      <item>Odv. vježbenik GORAN GLOŽINIĆ za Erste banku d.d.</item>
      <item>Mirjana Bogdanović-Kamber iz ŽDO Varaždin</item>
      <item>Odv. vježbenik MATEJA HORVATIĆ za AMC Međimurje</item>
      <item>Odvjetnica Renata Žerjav za Finesa Kredos</item>
      <item>zam.pun. Ana Bahunek odvj. vježbenik za Barbir Mirka i Korneliju</item>
      <item>Hrvoje Herceg, odvj. vježbenik za PZ Auto</item>
      <item>Silva Poljanec za Zagrebačku banku d.d.</item>
      <item>Dubravka Zebec, za Croatia osiguranje d.d. Fil. Varaždin</item>
      <item>Odvjetnik Domagoj Crnogorac za AMC Međimurje</item>
      <item>Odvjetnik Mario Sokač, za radnike Anđelka Đurin i dr.</item>
      <item>Općinski sud u Varaždinu, Zemljišnoknjižni odjel Varaždin</item>
      <item>Tomo Božić, zamjenik ŽDO</item>
    </derivirana_varijabla>
  </DomainObject.Predmet.SudioniciListNaziv>
  <DomainObject.Predmet.SudioniciListAdressOIB>
    <izvorni_sadrzaj>
      <item>ANITA REP, Šemovec, Koprivnička 47,42202 Trnovec Bartolovečki</item>
      <item>Krunoslav Špoljarić i Nadica Špoljarić, OIB 04356671868, Kučanska 20,42000 Varaždin</item>
      <item>Financijska agencija - Područni centar Varaždin, OIB 85821130368, Augusta Cesarca 2,42000 Varaždin</item>
      <item>ERSTE&amp;STEIERMÄRKISCHE BANKA dioničko društvo, OIB 23057039320, Jadranski Trg 3/a,Rijeka</item>
      <item>Krunoslav Špoljarić, OIB 04356671868, S. Vukovića 8,42000 Varaždin</item>
      <item>Nadica Špoljarić, OIB 46663012217, S. Vukovića 8,42000 Varaždin</item>
      <item>SANJA KRALJEK, OIB 44015522626, Kralja Tomislava br. 14.,40000 Čakovec</item>
      <item>Odvjetnica IVANA MORAVEC za RAUŠ d.o.o.</item>
      <item>STANKO MAJCEN vl. YUCATAN</item>
      <item>Odv. vježbenik GORAN GLOŽINIĆ za Erste banku d.d.</item>
      <item>Mirjana Bogdanović-Kamber iz ŽDO Varaždin</item>
      <item>Odv. vježbenik MATEJA HORVATIĆ za AMC Međimurje</item>
      <item>Odvjetnica Renata Žerjav za Finesa Kredos</item>
      <item>zam.pun. Ana Bahunek odvj. vježbenik za Barbir Mirka i Korneliju</item>
      <item>Hrvoje Herceg, odvj. vježbenik za PZ Auto</item>
      <item>Silva Poljanec za Zagrebačku banku d.d.</item>
      <item>Dubravka Zebec, za Croatia osiguranje d.d. Fil. Varaždin</item>
      <item>Odvjetnik Domagoj Crnogorac za AMC Međimurje</item>
      <item>Odvjetnik Mario Sokač, za radnike Anđelka Đurin i dr.</item>
      <item>Općinski sud u Varaždinu, Zemljišnoknjižni odjel Varaždin</item>
      <item>Tomo Božić, zamjenik ŽDO</item>
    </izvorni_sadrzaj>
    <derivirana_varijabla naziv="DomainObject.Predmet.SudioniciListAdressOIB_1">
      <item>ANITA REP, Šemovec, Koprivnička 47,42202 Trnovec Bartolovečki</item>
      <item>Krunoslav Špoljarić i Nadica Špoljarić, OIB 04356671868, Kučanska 20,42000 Varaždin</item>
      <item>Financijska agencija - Područni centar Varaždin, OIB 85821130368, Augusta Cesarca 2,42000 Varaždin</item>
      <item>ERSTE&amp;STEIERMÄRKISCHE BANKA dioničko društvo, OIB 23057039320, Jadranski Trg 3/a,Rijeka</item>
      <item>Krunoslav Špoljarić, OIB 04356671868, S. Vukovića 8,42000 Varaždin</item>
      <item>Nadica Špoljarić, OIB 46663012217, S. Vukovića 8,42000 Varaždin</item>
      <item>SANJA KRALJEK, OIB 44015522626, Kralja Tomislava br. 14.,40000 Čakovec</item>
      <item>Odvjetnica IVANA MORAVEC za RAUŠ d.o.o.</item>
      <item>STANKO MAJCEN vl. YUCATAN</item>
      <item>Odv. vježbenik GORAN GLOŽINIĆ za Erste banku d.d.</item>
      <item>Mirjana Bogdanović-Kamber iz ŽDO Varaždin</item>
      <item>Odv. vježbenik MATEJA HORVATIĆ za AMC Međimurje</item>
      <item>Odvjetnica Renata Žerjav za Finesa Kredos</item>
      <item>zam.pun. Ana Bahunek odvj. vježbenik za Barbir Mirka i Korneliju</item>
      <item>Hrvoje Herceg, odvj. vježbenik za PZ Auto</item>
      <item>Silva Poljanec za Zagrebačku banku d.d.</item>
      <item>Dubravka Zebec, za Croatia osiguranje d.d. Fil. Varaždin</item>
      <item>Odvjetnik Domagoj Crnogorac za AMC Međimurje</item>
      <item>Odvjetnik Mario Sokač, za radnike Anđelka Đurin i dr.</item>
      <item>Općinski sud u Varaždinu, Zemljišnoknjižni odjel Varaždin</item>
      <item>Tomo Božić, zamjenik ŽDO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6C429D0-C91A-433B-A4A2-06163B8BE0F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1001</properties:Words>
  <properties:Characters>5485</properties:Characters>
  <properties:Lines>149</properties:Lines>
  <properties:Paragraphs>44</properties:Paragraphs>
  <properties:TotalTime>40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6550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2015-09-10T07:24:00Z</cp:lastPrinted>
  <dcterms:modified xmlns:xsi="http://www.w3.org/2001/XMLSchema-instance" xsi:type="dcterms:W3CDTF">2015-09-10T07:25:00Z</dcterms:modified>
  <cp:revision>13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4</vt:i4>
  </prop:property>
  <prop:property name="Naslov" pid="5" fmtid="{D5CDD505-2E9C-101B-9397-08002B2CF9AE}">
    <vt:lpwstr>St-308/2012-72 / Odluka - Zaključak - o prodaji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