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b5e2" w14:paraId="9ffb5e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16C06">
        <w:t>798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16C06">
        <w:t>STOLARIJA BOJANIĆ j.d.o.o., Šibenik, Kralja Zvonimira 146</w:t>
      </w:r>
      <w:r w:rsidR="00EB67FA" w:rsidRPr="00F60CD9">
        <w:t>,</w:t>
      </w:r>
      <w:r w:rsidR="005E5807">
        <w:t xml:space="preserve"> OIB: 03631271453,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52429">
        <w:t>02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16C06">
        <w:t>STOLARIJA BOJANIĆ j.d.o.o., Šibenik, Kralja Zvonimira 146</w:t>
      </w:r>
      <w:r w:rsidR="005E5807">
        <w:t>, OIB: 03631271453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16C06" w:rsidP="00516C06" w:rsidR="00A70A5D">
      <w:pPr>
        <w:jc w:val="center"/>
      </w:pPr>
      <w:r>
        <w:t>17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16C06" w:rsidP="00516C06" w:rsidR="00CC3921">
      <w:pPr>
        <w:jc w:val="center"/>
      </w:pPr>
      <w:r>
        <w:t>17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16C06">
        <w:t>STOLARIJA BOJANIĆ j.d.o.o.,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6C06">
        <w:t>18. svibnja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516C06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516C06">
        <w:t>77.192,45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E30D46">
        <w:t>pet</w:t>
      </w:r>
      <w:r w:rsidR="00374B9C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>0</w:t>
      </w:r>
      <w:r w:rsidR="00D52429">
        <w:t>2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16C06">
        <w:t>STOLARIJA BOJANIĆ j.d.o.o., Šibenik</w:t>
      </w:r>
      <w:r w:rsidR="00E30D46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16C06" w:rsidP="00D52429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MARKO BOJANIĆ, Šibenik, 3. Studenog 1944. br. 15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120A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516C06">
      <w:t>798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5807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20A8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2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2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BOJANIĆ j.d.o.o. za proizvodnju i trgovinu</izvorni_sadrzaj>
    <derivirana_varijabla naziv="DomainObject.Predmet.ProtustrankaFormated_1">  STOLARIJA BOJANIĆ j.d.o.o. za proizvodnju i trgovinu</derivirana_varijabla>
  </DomainObject.Predmet.ProtustrankaFormated>
  <DomainObject.Predmet.ProtustrankaFormatedOIB>
    <izvorni_sadrzaj>  STOLARIJA BOJANIĆ j.d.o.o. za proizvodnju i trgovinu, OIB 03631271453</izvorni_sadrzaj>
    <derivirana_varijabla naziv="DomainObject.Predmet.ProtustrankaFormatedOIB_1">  STOLARIJA BOJANIĆ j.d.o.o. za proizvodnju i trgovinu, OIB 03631271453</derivirana_varijabla>
  </DomainObject.Predmet.ProtustrankaFormatedOIB>
  <DomainObject.Predmet.ProtustrankaFormatedWithAdress>
    <izvorni_sadrzaj> STOLARIJA BOJANIĆ j.d.o.o. za proizvodnju i trgovinu, Kralja Zvonimira 146, 22000 Šibenik</izvorni_sadrzaj>
    <derivirana_varijabla naziv="DomainObject.Predmet.ProtustrankaFormatedWithAdress_1"> STOLARIJA BOJANIĆ j.d.o.o. za proizvodnju i trgovinu, Kralja Zvonimira 146, 22000 Šibenik</derivirana_varijabla>
  </DomainObject.Predmet.ProtustrankaFormatedWithAdress>
  <DomainObject.Predmet.ProtustrankaFormatedWithAdressOIB>
    <izvorni_sadrzaj> STOLARIJA BOJANIĆ j.d.o.o. za proizvodnju i trgovinu, OIB 03631271453, Kralja Zvonimira 146, 22000 Šibenik</izvorni_sadrzaj>
    <derivirana_varijabla naziv="DomainObject.Predmet.ProtustrankaFormatedWithAdressOIB_1"> STOLARIJA BOJANIĆ j.d.o.o. za proizvodnju i trgovinu, OIB 03631271453, Kralja Zvonimira 146, 22000 Šibenik</derivirana_varijabla>
  </DomainObject.Predmet.ProtustrankaFormatedWithAdressOIB>
  <DomainObject.Predmet.ProtustrankaWithAdress>
    <izvorni_sadrzaj>STOLARIJA BOJANIĆ j.d.o.o. za proizvodnju i trgovinu Kralja Zvonimira 146, 22000 Šibenik</izvorni_sadrzaj>
    <derivirana_varijabla naziv="DomainObject.Predmet.ProtustrankaWithAdress_1">STOLARIJA BOJANIĆ j.d.o.o. za proizvodnju i trgovinu Kralja Zvonimira 146, 22000 Šibenik</derivirana_varijabla>
  </DomainObject.Predmet.ProtustrankaWithAdress>
  <DomainObject.Predmet.ProtustrankaWithAdressOIB>
    <izvorni_sadrzaj>STOLARIJA BOJANIĆ j.d.o.o. za proizvodnju i trgovinu, OIB 03631271453, Kralja Zvonimira 146, 22000 Šibenik</izvorni_sadrzaj>
    <derivirana_varijabla naziv="DomainObject.Predmet.ProtustrankaWithAdressOIB_1">STOLARIJA BOJANIĆ j.d.o.o. za proizvodnju i trgovinu, OIB 03631271453, Kralja Zvonimira 146, 22000 Šibenik</derivirana_varijabla>
  </DomainObject.Predmet.ProtustrankaWithAdressOIB>
  <DomainObject.Predmet.ProtustrankaNazivFormated>
    <izvorni_sadrzaj>STOLARIJA BOJANIĆ j.d.o.o. za proizvodnju i trgovinu</izvorni_sadrzaj>
    <derivirana_varijabla naziv="DomainObject.Predmet.ProtustrankaNazivFormated_1">STOLARIJA BOJANIĆ j.d.o.o. za proizvodnju i trgovinu</derivirana_varijabla>
  </DomainObject.Predmet.ProtustrankaNazivFormated>
  <DomainObject.Predmet.ProtustrankaNazivFormatedOIB>
    <izvorni_sadrzaj>STOLARIJA BOJANIĆ j.d.o.o. za proizvodnju i trgovinu, OIB 03631271453</izvorni_sadrzaj>
    <derivirana_varijabla naziv="DomainObject.Predmet.ProtustrankaNazivFormatedOIB_1">STOLARIJA BOJANIĆ j.d.o.o. za proizvodnju i trgovinu, OIB 03631271453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STOLARIJA BOJANIĆ j.d.o.o. za proizvodnju i trgovinu</item>
    </izvorni_sadrzaj>
    <derivirana_varijabla naziv="DomainObject.Predmet.ProtuStrankaListFormated_1">
      <item>STOLARIJA BOJANIĆ j.d.o.o. za proizvodnju i trgovinu</item>
    </derivirana_varijabla>
  </DomainObject.Predmet.ProtuStrankaListFormated>
  <DomainObject.Predmet.ProtuStrankaListFormatedOIB>
    <izvorni_sadrzaj>
      <item>STOLARIJA BOJANIĆ j.d.o.o. za proizvodnju i trgovinu, OIB 03631271453</item>
    </izvorni_sadrzaj>
    <derivirana_varijabla naziv="DomainObject.Predmet.ProtuStrankaListFormatedOIB_1">
      <item>STOLARIJA BOJANIĆ j.d.o.o. za proizvodnju i trgovinu, OIB 03631271453</item>
    </derivirana_varijabla>
  </DomainObject.Predmet.ProtuStrankaListFormatedOIB>
  <DomainObject.Predmet.ProtuStrankaListFormatedWithAdress>
    <izvorni_sadrzaj>
      <item>STOLARIJA BOJANIĆ j.d.o.o. za proizvodnju i trgovinu, Kralja Zvonimira 146, 22000 Šibenik</item>
    </izvorni_sadrzaj>
    <derivirana_varijabla naziv="DomainObject.Predmet.ProtuStrankaListFormatedWithAdress_1">
      <item>STOLARIJA BOJANIĆ j.d.o.o. za proizvodnju i trgovinu, Kralja Zvonimira 146, 22000 Šibenik</item>
    </derivirana_varijabla>
  </DomainObject.Predmet.ProtuStrankaListFormatedWithAdress>
  <DomainObject.Predmet.ProtuStrankaListFormatedWithAdressOIB>
    <izvorni_sadrzaj>
      <item>STOLARIJA BOJANIĆ j.d.o.o. za proizvodnju i trgovinu, OIB 03631271453, Kralja Zvonimira 146, 22000 Šibenik</item>
    </izvorni_sadrzaj>
    <derivirana_varijabla naziv="DomainObject.Predmet.ProtuStrankaListFormatedWithAdressOIB_1">
      <item>STOLARIJA BOJANIĆ j.d.o.o. za proizvodnju i trgovinu, OIB 03631271453, Kralja Zvonimira 146, 22000 Šibenik</item>
    </derivirana_varijabla>
  </DomainObject.Predmet.ProtuStrankaListFormatedWithAdressOIB>
  <DomainObject.Predmet.ProtuStrankaListNazivFormated>
    <izvorni_sadrzaj>
      <item>STOLARIJA BOJANIĆ j.d.o.o. za proizvodnju i trgovinu</item>
    </izvorni_sadrzaj>
    <derivirana_varijabla naziv="DomainObject.Predmet.ProtuStrankaListNazivFormated_1">
      <item>STOLARIJA BOJANIĆ j.d.o.o. za proizvodnju i trgovinu</item>
    </derivirana_varijabla>
  </DomainObject.Predmet.ProtuStrankaListNazivFormated>
  <DomainObject.Predmet.ProtuStrankaListNazivFormatedOIB>
    <izvorni_sadrzaj>
      <item>STOLARIJA BOJANIĆ j.d.o.o. za proizvodnju i trgovinu, OIB 03631271453</item>
    </izvorni_sadrzaj>
    <derivirana_varijabla naziv="DomainObject.Predmet.ProtuStrankaListNazivFormatedOIB_1">
      <item>STOLARIJA BOJANIĆ j.d.o.o. za proizvodnju i trgovinu, OIB 03631271453</item>
    </derivirana_varijabla>
  </DomainObject.Predmet.ProtuStrankaListNazivFormatedOIB>
  <DomainObject.Predmet.OstaliListFormated>
    <izvorni_sadrzaj>
      <item>Marko Bojanić</item>
    </izvorni_sadrzaj>
    <derivirana_varijabla naziv="DomainObject.Predmet.OstaliListFormated_1">
      <item>Marko Bojanić</item>
    </derivirana_varijabla>
  </DomainObject.Predmet.OstaliListFormated>
  <DomainObject.Predmet.OstaliListFormatedOIB>
    <izvorni_sadrzaj>
      <item>Marko Bojanić, OIB 56218835941</item>
    </izvorni_sadrzaj>
    <derivirana_varijabla naziv="DomainObject.Predmet.OstaliListFormatedOIB_1">
      <item>Marko Bojanić, OIB 56218835941</item>
    </derivirana_varijabla>
  </DomainObject.Predmet.OstaliListFormatedOIB>
  <DomainObject.Predmet.OstaliListFormatedWithAdress>
    <izvorni_sadrzaj>
      <item>Marko Bojanić, Ulica 3. Studenog 1944. 15, 22000 Šibenik</item>
    </izvorni_sadrzaj>
    <derivirana_varijabla naziv="DomainObject.Predmet.OstaliListFormatedWithAdress_1">
      <item>Marko Bojanić, Ulica 3. Studenog 1944. 15, 22000 Šibenik</item>
    </derivirana_varijabla>
  </DomainObject.Predmet.OstaliListFormatedWithAdress>
  <DomainObject.Predmet.OstaliListFormatedWithAdressOIB>
    <izvorni_sadrzaj>
      <item>Marko Bojanić, OIB 56218835941, Ulica 3. Studenog 1944. 15, 22000 Šibenik</item>
    </izvorni_sadrzaj>
    <derivirana_varijabla naziv="DomainObject.Predmet.OstaliListFormatedWithAdressOIB_1">
      <item>Marko Bojanić, OIB 56218835941, Ulica 3. Studenog 1944. 15, 22000 Šibenik</item>
    </derivirana_varijabla>
  </DomainObject.Predmet.OstaliListFormatedWithAdressOIB>
  <DomainObject.Predmet.OstaliListNazivFormated>
    <izvorni_sadrzaj>
      <item>Marko Bojanić</item>
    </izvorni_sadrzaj>
    <derivirana_varijabla naziv="DomainObject.Predmet.OstaliListNazivFormated_1">
      <item>Marko Bojanić</item>
    </derivirana_varijabla>
  </DomainObject.Predmet.OstaliListNazivFormated>
  <DomainObject.Predmet.OstaliListNazivFormatedOIB>
    <izvorni_sadrzaj>
      <item>Marko Bojanić, OIB 56218835941</item>
    </izvorni_sadrzaj>
    <derivirana_varijabla naziv="DomainObject.Predmet.OstaliListNazivFormatedOIB_1">
      <item>Marko Bojanić, OIB 56218835941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STOLARIJA BOJANIĆ j.d.o.o. za proizvodnju i trgovinu</izvorni_sadrzaj>
    <derivirana_varijabla naziv="DomainObject.Predmet.ProtustrankaIDrugi_1">STOLARIJA BOJANIĆ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STOLARIJA BOJANIĆ j.d.o.o. za proizvodnju i trgovinu, OIB 03631271453, Kralja Zvonimira 146, 22000 Šibenik</izvorni_sadrzaj>
    <derivirana_varijabla naziv="DomainObject.Predmet.ProtustrankaIDrugiAdressOIB_1">STOLARIJA BOJANIĆ j.d.o.o. za proizvodnju i trgovinu, OIB 03631271453, Kralja Zvonimira 146,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STOLARIJA BOJANIĆ j.d.o.o. za proizvodnju i trgovinu</item>
      <item>Marko Bojanić</item>
    </izvorni_sadrzaj>
    <derivirana_varijabla naziv="DomainObject.Predmet.SudioniciListNaziv_1">
      <item>FINA - Podružnica Šibenik</item>
      <item>STOLARIJA BOJANIĆ j.d.o.o. za proizvodnju i trgovinu</item>
      <item>Marko Bojanić</item>
    </derivirana_varijabla>
  </DomainObject.Predmet.SudioniciListNaziv>
  <DomainObject.Predmet.SudioniciListAdressOIB>
    <izvorni_sadrzaj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izvorni_sadrzaj>
    <derivirana_varijabla naziv="DomainObject.Predmet.SudioniciListAdressOIB_1"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03631271453</item>
      <item>, OIB 56218835941</item>
    </izvorni_sadrzaj>
    <derivirana_varijabla naziv="DomainObject.Predmet.SudioniciListNazivOIB_1">
      <item>, OIB 85821130368</item>
      <item>, OIB 03631271453</item>
      <item>, OIB 56218835941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BF96A-A243-4163-8DAA-7CAE1B757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1970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2016-06-02T07:05:00Z</dcterms:created>
  <dc:creator>Administrator</dc:creator>
  <cp:lastModifiedBy>Martina Kalmeta</cp:lastModifiedBy>
  <cp:lastPrinted>2016-05-30T08:26:00Z</cp:lastPrinted>
  <dcterms:modified xmlns:xsi="http://www.w3.org/2001/XMLSchema-instance" xsi:type="dcterms:W3CDTF">2016-06-02T12:23:00Z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