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f501" w14:paraId="114f501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412A1C" w:rsidP="00412A1C" w:rsidR="00412A1C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17. travnja 2018. godine, </w:t>
      </w:r>
    </w:p>
    <w:p w:rsidRDefault="00412A1C" w:rsidP="00412A1C" w:rsidR="00412A1C">
      <w:pPr>
        <w:jc w:val="both"/>
        <w:rPr>
          <w:lang w:val="pt-BR"/>
        </w:rPr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A077F4" w:rsidR="00A077F4" w:rsidRPr="00783B11">
      <w:pPr>
        <w:jc w:val="both"/>
      </w:pPr>
      <w:r>
        <w:t>S</w:t>
      </w:r>
      <w:r w:rsidR="00A077F4" w:rsidRPr="00560CCF">
        <w:t xml:space="preserve">tečajnom upravitelju </w:t>
      </w:r>
      <w:r w:rsidR="006424AC" w:rsidRPr="006424AC">
        <w:t>MATK</w:t>
      </w:r>
      <w:r w:rsidR="006424AC">
        <w:t>U</w:t>
      </w:r>
      <w:r w:rsidR="006424AC" w:rsidRPr="006424AC">
        <w:t xml:space="preserve"> LJUBAN, Zagreb, Hrvatskih Iseljenika 3, OIB:28695463260</w:t>
      </w:r>
      <w:r w:rsidR="00767A3A">
        <w:t>,</w:t>
      </w:r>
      <w:r w:rsidR="004E31AE">
        <w:t xml:space="preserve"> </w:t>
      </w:r>
      <w:r w:rsidR="00A077F4" w:rsidRPr="00560CCF">
        <w:t xml:space="preserve">određuje se nagrada u iznosu od </w:t>
      </w:r>
      <w:r w:rsidR="00412A1C">
        <w:t>3.395,78 kuna</w:t>
      </w:r>
      <w:r w:rsidR="00AE1EAA">
        <w:t xml:space="preserve">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7C0475" w:rsidP="00D50AC4" w:rsidR="00A37C0A">
      <w:pPr>
        <w:ind w:firstLine="708"/>
        <w:jc w:val="both"/>
      </w:pPr>
      <w:r>
        <w:t xml:space="preserve">Podneskom od </w:t>
      </w:r>
      <w:r w:rsidR="00412A1C">
        <w:t>5</w:t>
      </w:r>
      <w:r w:rsidR="00AE1EAA">
        <w:t>.</w:t>
      </w:r>
      <w:r w:rsidR="00412A1C">
        <w:t xml:space="preserve"> travnja</w:t>
      </w:r>
      <w:r w:rsidR="00AE1EAA">
        <w:t xml:space="preserve"> 2018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 w:rsidR="00412A1C">
        <w:t>3.395,78</w:t>
      </w:r>
      <w:r w:rsidR="00D50AC4">
        <w:t xml:space="preserve"> kuna,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</w:t>
      </w:r>
      <w:r w:rsidR="00451396">
        <w:t>; dalje SZ</w:t>
      </w:r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r w:rsidR="003E429B">
        <w:t>21.223,67</w:t>
      </w:r>
      <w:r w:rsidR="00D50AC4">
        <w:t xml:space="preserve">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 xml:space="preserve">Temeljem čl.7.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3E429B">
        <w:t>3.395,78</w:t>
      </w:r>
      <w:r w:rsidR="00893A50">
        <w:t xml:space="preserve"> kuna</w:t>
      </w:r>
      <w:r w:rsidR="003E429B">
        <w:t xml:space="preserve"> bruto</w:t>
      </w:r>
      <w:r w:rsidR="00893A50">
        <w:t>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3E429B">
        <w:t>17</w:t>
      </w:r>
      <w:r w:rsidR="00A61E92">
        <w:t>.</w:t>
      </w:r>
      <w:r w:rsidR="003E429B">
        <w:t xml:space="preserve"> travnja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E51621" w:rsidP="00E91121" w:rsidR="00E516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1621" w:rsidP="00E91121" w:rsidR="00E516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51621" w:rsidP="00E91121" w:rsidR="00E516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1621" w:rsidP="00E91121" w:rsidR="00E516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51621" w:rsidP="00E91121" w:rsidR="00E516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596E" w:rsidP="001A3BB2" w:rsidR="002E596E">
      <w:pPr>
        <w:pStyle w:val="Podnaslov"/>
        <w:ind w:firstLine="708" w:left="4956"/>
      </w:pPr>
    </w:p>
    <w:p w:rsidRDefault="00B0370D" w:rsidP="00D07951" w:rsidR="00B0370D">
      <w:pPr>
        <w:outlineLvl w:val="0"/>
      </w:pPr>
    </w:p>
    <w:p w:rsidRDefault="00B0370D" w:rsidP="00D07951" w:rsidR="00B0370D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E51621" w:rsidP="00D07951" w:rsidR="00E51621"/>
    <w:p w:rsidRDefault="00E51621" w:rsidP="00D07951" w:rsidR="00E51621"/>
    <w:p w:rsidRDefault="00E51621" w:rsidP="00D07951" w:rsidR="00E51621"/>
    <w:sectPr w:rsidSect="006976E5" w:rsidR="00E5162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D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r w:rsidR="00C373D3">
      <w:tab/>
    </w:r>
    <w:r w:rsidR="00C373D3">
      <w:tab/>
    </w:r>
    <w:r w:rsidR="00C373D3">
      <w:tab/>
    </w:r>
    <w:r w:rsidR="00C373D3"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412A1C">
      <w:t>8765/2015</w:t>
    </w:r>
    <w:r w:rsidR="00E51621">
      <w:t>-46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3E429B"/>
    <w:rsid w:val="00412A1C"/>
    <w:rsid w:val="00451396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75DED"/>
    <w:rsid w:val="00AB7AB0"/>
    <w:rsid w:val="00AD3381"/>
    <w:rsid w:val="00AE1EAA"/>
    <w:rsid w:val="00AE5DEE"/>
    <w:rsid w:val="00B0370D"/>
    <w:rsid w:val="00B3634A"/>
    <w:rsid w:val="00B52CC1"/>
    <w:rsid w:val="00B673CD"/>
    <w:rsid w:val="00BD224B"/>
    <w:rsid w:val="00C337D6"/>
    <w:rsid w:val="00C373D3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51621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1545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2018-04-18T11:06:00Z</dcterms:created>
  <dc:creator>nribaric</dc:creator>
  <cp:lastModifiedBy>Jadranka Zelić</cp:lastModifiedBy>
  <cp:lastPrinted>2018-04-18T11:05:00Z</cp:lastPrinted>
  <dcterms:modified xmlns:xsi="http://www.w3.org/2001/XMLSchema-instance" xsi:type="dcterms:W3CDTF">2018-04-18T11:08:00Z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- 17.4.2018. marko ljuban rd tip.docx)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