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bc1e" w14:paraId="42fbc1e" w:rsidRDefault="00775A4E" w:rsidP="00775A4E" w:rsidR="00775A4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775A4E" w:rsidP="00775A4E" w:rsidR="00775A4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  <w:r w:rsidRPr="002A0273">
        <w:t>2 St-193/</w:t>
      </w:r>
      <w:r w:rsidRPr="00722F29">
        <w:t>2015-</w:t>
      </w:r>
      <w:r>
        <w:t>264</w:t>
      </w:r>
    </w:p>
    <w:p w:rsidRDefault="00775A4E" w:rsidP="00775A4E" w:rsidR="00775A4E" w:rsidRPr="001568BE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775A4E" w:rsidP="00775A4E" w:rsidR="00775A4E" w:rsidRPr="001568BE">
      <w:r w:rsidRPr="001568BE">
        <w:t xml:space="preserve">     52000 PAZIN, Dršćevka 1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  <w:t xml:space="preserve">       </w:t>
      </w:r>
    </w:p>
    <w:p w:rsidRDefault="00775A4E" w:rsidP="00775A4E" w:rsidR="00775A4E">
      <w:r>
        <w:tab/>
      </w:r>
      <w:r>
        <w:tab/>
      </w:r>
      <w:r>
        <w:tab/>
      </w:r>
    </w:p>
    <w:p w:rsidRDefault="00775A4E" w:rsidP="00775A4E" w:rsidR="00775A4E"/>
    <w:p w:rsidRDefault="00775A4E" w:rsidP="00775A4E" w:rsidR="00775A4E">
      <w:r>
        <w:tab/>
      </w:r>
      <w:r>
        <w:tab/>
      </w:r>
      <w:r w:rsidRPr="007D0794">
        <w:tab/>
      </w:r>
    </w:p>
    <w:p w:rsidRDefault="00775A4E" w:rsidP="00775A4E" w:rsidR="00775A4E" w:rsidRPr="007D0794">
      <w:pPr>
        <w:ind w:firstLine="708"/>
        <w:jc w:val="both"/>
      </w:pPr>
    </w:p>
    <w:p w:rsidRDefault="00775A4E" w:rsidP="00775A4E" w:rsidR="00775A4E" w:rsidRPr="001568BE">
      <w:pPr>
        <w:jc w:val="both"/>
      </w:pPr>
      <w:r w:rsidRPr="001568BE">
        <w:tab/>
        <w:t xml:space="preserve">Trgovački sud u Pazinu, po stečajnom sucu Adrijani Labinjan Skok, u stečajnom postupku nad stečajnim dužnikom </w:t>
      </w:r>
      <w:r w:rsidRPr="002A0273">
        <w:t>BUP d.o.o. u stečaju, Buzet, Sveti Ivan 6, OIB: 52397973635</w:t>
      </w:r>
      <w:r w:rsidRPr="001568BE">
        <w:t xml:space="preserve">, </w:t>
      </w:r>
      <w:r>
        <w:t>7. rujna 2018</w:t>
      </w:r>
      <w:r w:rsidRPr="001568BE">
        <w:t>. donio je sljedeći</w:t>
      </w:r>
    </w:p>
    <w:p w:rsidRDefault="00775A4E" w:rsidP="00775A4E" w:rsidR="00775A4E">
      <w:pPr>
        <w:jc w:val="both"/>
      </w:pPr>
    </w:p>
    <w:p w:rsidRDefault="00775A4E" w:rsidP="00775A4E" w:rsidR="00775A4E" w:rsidRPr="00380B65">
      <w:pPr>
        <w:jc w:val="both"/>
      </w:pPr>
    </w:p>
    <w:p w:rsidRDefault="00775A4E" w:rsidP="00775A4E" w:rsidR="00775A4E" w:rsidRPr="00A078CC">
      <w:pPr>
        <w:jc w:val="both"/>
      </w:pPr>
    </w:p>
    <w:p w:rsidRDefault="00775A4E" w:rsidP="00775A4E" w:rsidR="00775A4E" w:rsidRPr="00A078CC">
      <w:pPr>
        <w:jc w:val="center"/>
      </w:pPr>
      <w:r>
        <w:t>Z A K LJ U Č A K</w:t>
      </w:r>
    </w:p>
    <w:p w:rsidRDefault="00775A4E" w:rsidP="00775A4E" w:rsidR="00775A4E"/>
    <w:p w:rsidRDefault="00775A4E" w:rsidP="00775A4E" w:rsidR="00775A4E" w:rsidRPr="007D0794"/>
    <w:p w:rsidRDefault="00775A4E" w:rsidP="00775A4E" w:rsidR="00775A4E" w:rsidRPr="007D0794"/>
    <w:p w:rsidRDefault="00DC2347" w:rsidP="00DC2347" w:rsidR="00DC2347" w:rsidRPr="007F21C6">
      <w:pPr>
        <w:jc w:val="both"/>
      </w:pPr>
      <w:r w:rsidRPr="007F21C6">
        <w:tab/>
        <w:t>Nalaže se FINA-i da sa računa broj HR3323900011300028779 izvrši povrat jamčevine:</w:t>
      </w:r>
    </w:p>
    <w:p w:rsidRDefault="00DC2347" w:rsidP="00DC2347" w:rsidR="00DC2347">
      <w:pPr>
        <w:jc w:val="both"/>
      </w:pPr>
    </w:p>
    <w:p w:rsidRDefault="00DC2347" w:rsidP="00DC2347" w:rsidR="00DC2347">
      <w:pPr>
        <w:jc w:val="both"/>
      </w:pPr>
      <w:r w:rsidRPr="001427F7">
        <w:tab/>
        <w:t xml:space="preserve">- trgovačkom društvu </w:t>
      </w:r>
      <w:r>
        <w:t>Alpe-Adria poslovodstvo d.o.o., Hrvatska, 10000 Zagreb, Slavonska avenija 6 a, OIB: 99488126785</w:t>
      </w:r>
      <w:r w:rsidRPr="001427F7">
        <w:t>, na račun HR</w:t>
      </w:r>
      <w:r>
        <w:t>0325000091101071159</w:t>
      </w:r>
      <w:r w:rsidRPr="001427F7">
        <w:t xml:space="preserve">, identifikator nadmetanja </w:t>
      </w:r>
      <w:r>
        <w:t>8750</w:t>
      </w:r>
      <w:r w:rsidRPr="001427F7">
        <w:t xml:space="preserve">, u iznosu od </w:t>
      </w:r>
      <w:r>
        <w:t>125.001,83 kn,</w:t>
      </w:r>
    </w:p>
    <w:p w:rsidRDefault="00DC2347" w:rsidP="00DC2347" w:rsidR="00DC2347">
      <w:pPr>
        <w:jc w:val="both"/>
      </w:pPr>
    </w:p>
    <w:p w:rsidRDefault="00DC2347" w:rsidP="00DC2347" w:rsidR="00DC2347">
      <w:pPr>
        <w:jc w:val="both"/>
      </w:pPr>
      <w:r>
        <w:tab/>
        <w:t>- DAVOR DOKO</w:t>
      </w:r>
      <w:r w:rsidR="00214559">
        <w:t>, Hrvatska, 10000 Zagreb, XIV. T</w:t>
      </w:r>
      <w:r>
        <w:t>rokut 25E, OIB: 27956511923</w:t>
      </w:r>
      <w:r w:rsidRPr="001427F7">
        <w:t>, na račun HR</w:t>
      </w:r>
      <w:r>
        <w:t>8124020063205282672</w:t>
      </w:r>
      <w:r w:rsidRPr="001427F7">
        <w:t xml:space="preserve">, identifikator nadmetanja </w:t>
      </w:r>
      <w:r>
        <w:t>8750</w:t>
      </w:r>
      <w:r w:rsidRPr="001427F7">
        <w:t xml:space="preserve">, u iznosu od </w:t>
      </w:r>
      <w:r>
        <w:t>125.001,83 kn,</w:t>
      </w:r>
    </w:p>
    <w:p w:rsidRDefault="00775A4E" w:rsidP="00775A4E" w:rsidR="00775A4E">
      <w:pPr>
        <w:jc w:val="both"/>
      </w:pPr>
    </w:p>
    <w:p w:rsidRDefault="00775A4E" w:rsidP="00775A4E" w:rsidR="00775A4E" w:rsidRPr="007D0794"/>
    <w:p w:rsidRDefault="00775A4E" w:rsidP="00775A4E" w:rsidR="00775A4E" w:rsidRPr="007D0794">
      <w:pPr>
        <w:jc w:val="both"/>
      </w:pPr>
    </w:p>
    <w:p w:rsidRDefault="00775A4E" w:rsidP="00775A4E" w:rsidR="00775A4E" w:rsidRPr="007D0794">
      <w:pPr>
        <w:jc w:val="center"/>
      </w:pPr>
      <w:r>
        <w:t>U Pazinu</w:t>
      </w:r>
      <w:r w:rsidRPr="007D0794">
        <w:t xml:space="preserve"> </w:t>
      </w:r>
      <w:r w:rsidR="00DC2347">
        <w:t>7. rujna</w:t>
      </w:r>
      <w:r>
        <w:t xml:space="preserve"> 2018</w:t>
      </w:r>
      <w:r w:rsidRPr="001568BE">
        <w:t>.</w:t>
      </w:r>
    </w:p>
    <w:p w:rsidRDefault="00775A4E" w:rsidP="00775A4E" w:rsidR="00775A4E"/>
    <w:p w:rsidRDefault="00775A4E" w:rsidP="00775A4E" w:rsidR="00775A4E" w:rsidRPr="007D0794"/>
    <w:p w:rsidRDefault="00775A4E" w:rsidP="00775A4E" w:rsidR="00775A4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Stečajna sutkinja</w:t>
      </w:r>
    </w:p>
    <w:p w:rsidRDefault="00775A4E" w:rsidP="00775A4E" w:rsidR="00775A4E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 w:rsidRPr="007D0794">
        <w:t>Adrijana Labinjan Skok, v.r.</w:t>
      </w:r>
    </w:p>
    <w:p w:rsidRDefault="00775A4E" w:rsidP="00775A4E" w:rsidR="00775A4E"/>
    <w:p w:rsidRDefault="00775A4E" w:rsidP="00775A4E" w:rsidR="00775A4E"/>
    <w:p w:rsidRDefault="00775A4E" w:rsidP="00775A4E" w:rsidR="00775A4E"/>
    <w:p w:rsidRDefault="00775A4E" w:rsidP="00775A4E" w:rsidR="00775A4E" w:rsidRPr="007D0794"/>
    <w:p w:rsidRDefault="00775A4E" w:rsidP="00775A4E" w:rsidR="00775A4E" w:rsidRPr="00CB66E1">
      <w:pPr>
        <w:rPr>
          <w:b/>
        </w:rPr>
      </w:pPr>
      <w:r w:rsidRPr="00CB66E1">
        <w:t>UPUTA O PRAVNOM LIJEKU:</w:t>
      </w:r>
    </w:p>
    <w:p w:rsidRDefault="00775A4E" w:rsidP="00775A4E" w:rsidR="00775A4E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775A4E" w:rsidP="00775A4E" w:rsidR="00775A4E">
      <w:pPr>
        <w:jc w:val="both"/>
        <w:rPr>
          <w:b/>
        </w:rPr>
      </w:pPr>
    </w:p>
    <w:p w:rsidRDefault="00775A4E" w:rsidP="00775A4E" w:rsidR="00775A4E">
      <w:r>
        <w:t>DNA:</w:t>
      </w:r>
    </w:p>
    <w:p w:rsidRDefault="00775A4E" w:rsidP="00775A4E" w:rsidR="00775A4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214559" w:rsidR="00500701">
      <w:r>
        <w:t>- e-Oglasna ploča sudova (8 dana)</w:t>
      </w:r>
    </w:p>
    <w:sectPr w:rsidSect="00D11BA1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35F" w:rsidR="00000000">
      <w:r>
        <w:separator/>
      </w:r>
    </w:p>
  </w:endnote>
  <w:endnote w:id="0" w:type="continuationSeparator">
    <w:p w:rsidRDefault="0011335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35F" w:rsidR="00000000">
      <w:r>
        <w:separator/>
      </w:r>
    </w:p>
  </w:footnote>
  <w:footnote w:id="0" w:type="continuationSeparator">
    <w:p w:rsidRDefault="0011335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214559" w:rsidR="003E5AE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St-53/15-69</w:t>
        </w:r>
      </w:p>
    </w:sdtContent>
  </w:sdt>
  <w:p w:rsidRDefault="0011335F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A4E"/>
    <w:rsid w:val="0011335F"/>
    <w:rsid w:val="00214559"/>
    <w:rsid w:val="00554328"/>
    <w:rsid w:val="00775A4E"/>
    <w:rsid w:val="00985388"/>
    <w:rsid w:val="00DC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A4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A4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A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A4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35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35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35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35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A4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A4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A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A4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35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35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35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35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870</properties:Characters>
  <properties:Lines>45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2018-09-07T10:28:00Z</dcterms:created>
  <dc:creator>Jasmina Matika</dc:creator>
  <cp:lastModifiedBy>Jasmina Matika</cp:lastModifiedBy>
  <dcterms:modified xmlns:xsi="http://www.w3.org/2001/XMLSchema-instance" xsi:type="dcterms:W3CDTF">2018-09-07T10:41:00Z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VRAĆANJE JAMČEVINE - dvojima.docx)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