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f963" w14:paraId="101f963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1E66FE">
        <w:rPr>
          <w:bCs/>
        </w:rPr>
        <w:t>554/15-11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805B6E" w:rsidRPr="00ED6250">
        <w:t>SVIJET MUZIKE d.o.o. Zagreb, Josipa Andreisa 6 MBS: 080641873, OIB: 37220720115 za otvaranje stečajnog postupka nad istim</w:t>
      </w:r>
      <w:r w:rsidR="00805B6E">
        <w:t xml:space="preserve">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DB196F">
        <w:t xml:space="preserve">28. listopada </w:t>
      </w:r>
      <w:r w:rsidR="00C95539">
        <w:t>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805B6E" w:rsidRPr="00ED6250">
        <w:t xml:space="preserve">SVIJET MUZIKE d.o.o. Zagreb, Josipa Andreisa 6 MBS: 080641873, OIB: 37220720115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805B6E">
        <w:rPr>
          <w:bCs/>
        </w:rPr>
        <w:t>554</w:t>
      </w:r>
      <w:r w:rsidR="00DB196F">
        <w:rPr>
          <w:bCs/>
        </w:rPr>
        <w:t>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805B6E" w:rsidP="00805B6E" w:rsidR="00DB196F">
      <w:r>
        <w:t>Stečajni dužnik kao p</w:t>
      </w:r>
      <w:r w:rsidR="00DB196F">
        <w:t xml:space="preserve">redlagatelj podnio je prijedlog za otvaranje stečajnog postupka nad </w:t>
      </w:r>
      <w:r w:rsidRPr="00ED6250">
        <w:t>SVIJET MUZIKE d.o.o. Zagreb, Josipa Andreisa 6 MBS: 080641873, OIB: 37220720115</w:t>
      </w:r>
      <w:r w:rsidR="00DB196F" w:rsidRPr="00ED6250">
        <w:t>.</w:t>
      </w:r>
      <w:r w:rsidR="00DB196F">
        <w:t xml:space="preserve"> </w:t>
      </w:r>
      <w:r>
        <w:t xml:space="preserve">U prijedlogu navodi da stečajni dužnik ne posluje duže vrijeme i nema nikakvih sredstava 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DB196F">
        <w:rPr>
          <w:bCs/>
        </w:rPr>
        <w:t>6. listopada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="00805B6E">
        <w:rPr>
          <w:bCs/>
        </w:rPr>
        <w:t xml:space="preserve"> </w:t>
      </w:r>
      <w:r w:rsidRPr="00E8739A">
        <w:rPr>
          <w:bCs/>
        </w:rPr>
        <w:t xml:space="preserve">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805B6E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4933E9">
        <w:t xml:space="preserve">zakonski zastupnik </w:t>
      </w:r>
      <w:r w:rsidR="00DB196F">
        <w:t xml:space="preserve">dužnika izjavio je </w:t>
      </w:r>
      <w:r w:rsidR="00805B6E">
        <w:t xml:space="preserve">da ostaje kod prijedloga za otvaranje stečajnog postupka, te je dostavio prokazni popis imovine iz kojeg proizlazi da dužnik nema imovine niti za podmirenje troškova stečajnog postupka. </w:t>
      </w:r>
    </w:p>
    <w:p w:rsidRDefault="00DB196F" w:rsidP="00091E02" w:rsidR="00C95539" w:rsidRPr="00E8739A">
      <w:pPr>
        <w:ind w:firstLine="708"/>
        <w:rPr>
          <w:bCs/>
        </w:rPr>
      </w:pPr>
      <w:r>
        <w:t>Prema potvrdi FINE proizlazi da</w:t>
      </w:r>
      <w:r w:rsidR="00805B6E">
        <w:t xml:space="preserve"> je žiro račun dužnika na dan 16</w:t>
      </w:r>
      <w:r>
        <w:t xml:space="preserve">. listopada 2015. godine blokiran </w:t>
      </w:r>
      <w:r w:rsidR="00805B6E">
        <w:t>49</w:t>
      </w:r>
      <w:r>
        <w:t xml:space="preserve">dan sa iznosom od </w:t>
      </w:r>
      <w:r w:rsidR="00805B6E">
        <w:t>3.808.819,18</w:t>
      </w:r>
      <w:r>
        <w:t xml:space="preserve"> kuna. </w:t>
      </w:r>
    </w:p>
    <w:p w:rsidRDefault="00091E02" w:rsidP="00DB196F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DB196F">
        <w:t>28. listopada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8C46F5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8C46F5" w:rsidR="008C46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C46F5" w:rsidP="008C46F5" w:rsidR="008C46F5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6F5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805B6E">
          <w:t>554/15-11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1E66FE"/>
    <w:rsid w:val="00283809"/>
    <w:rsid w:val="002A6164"/>
    <w:rsid w:val="002D7583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05B6E"/>
    <w:rsid w:val="00852BC6"/>
    <w:rsid w:val="00875C25"/>
    <w:rsid w:val="008C46F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70EC7"/>
    <w:rsid w:val="00D92198"/>
    <w:rsid w:val="00DB196F"/>
    <w:rsid w:val="00DD686D"/>
    <w:rsid w:val="00EA30C4"/>
    <w:rsid w:val="00EA3AF8"/>
    <w:rsid w:val="00EB07C2"/>
    <w:rsid w:val="00EE6B44"/>
    <w:rsid w:val="00F2079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6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6F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6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6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6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6F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6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6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Zagreb</izvorni_sadrzaj>
    <derivirana_varijabla naziv="DomainObject.Predmet.ProtustrankaFormatedWithAdress_1"> SVIJET MUZIKE d.o.o., Josipa Andreisa 6, Zagreb</derivirana_varijabla>
  </DomainObject.Predmet.ProtustrankaFormatedWithAdress>
  <DomainObject.Predmet.ProtustrankaFormatedWithAdressOIB>
    <izvorni_sadrzaj> SVIJET MUZIKE d.o.o., OIB 37220720115, Josipa Andreisa 6, Zagreb</izvorni_sadrzaj>
    <derivirana_varijabla naziv="DomainObject.Predmet.ProtustrankaFormatedWithAdressOIB_1"> SVIJET MUZIKE d.o.o., OIB 37220720115, Josipa Andreisa 6, Zagreb</derivirana_varijabla>
  </DomainObject.Predmet.ProtustrankaFormatedWithAdressOIB>
  <DomainObject.Predmet.ProtustrankaWithAdress>
    <izvorni_sadrzaj>SVIJET MUZIKE d.o.o. Josipa Andreisa 6, Zagreb</izvorni_sadrzaj>
    <derivirana_varijabla naziv="DomainObject.Predmet.ProtustrankaWithAdress_1">SVIJET MUZIKE d.o.o. Josipa Andreisa 6, Zagreb</derivirana_varijabla>
  </DomainObject.Predmet.ProtustrankaWithAdress>
  <DomainObject.Predmet.ProtustrankaWithAdressOIB>
    <izvorni_sadrzaj>SVIJET MUZIKE d.o.o., OIB 37220720115, Josipa Andreisa 6, Zagreb</izvorni_sadrzaj>
    <derivirana_varijabla naziv="DomainObject.Predmet.ProtustrankaWithAdressOIB_1">SVIJET MUZIKE d.o.o., OIB 37220720115, Josipa Andreisa 6,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SVIJET MUZIKE d.o.o.</izvorni_sadrzaj>
    <derivirana_varijabla naziv="DomainObject.Predmet.StrankaFormated_1">  SVIJET MUZIKE d.o.o.</derivirana_varijabla>
  </DomainObject.Predmet.StrankaFormated>
  <DomainObject.Predmet.StrankaFormatedOIB>
    <izvorni_sadrzaj>  SVIJET MUZIKE d.o.o., OIB 37220720115</izvorni_sadrzaj>
    <derivirana_varijabla naziv="DomainObject.Predmet.StrankaFormatedOIB_1">  SVIJET MUZIKE d.o.o., OIB 37220720115</derivirana_varijabla>
  </DomainObject.Predmet.StrankaFormatedOIB>
  <DomainObject.Predmet.StrankaFormatedWithAdress>
    <izvorni_sadrzaj> SVIJET MUZIKE d.o.o., Josipa Andreisa 6, Zagreb</izvorni_sadrzaj>
    <derivirana_varijabla naziv="DomainObject.Predmet.StrankaFormatedWithAdress_1"> SVIJET MUZIKE d.o.o., Josipa Andreisa 6, Zagreb</derivirana_varijabla>
  </DomainObject.Predmet.StrankaFormatedWithAdress>
  <DomainObject.Predmet.StrankaFormatedWithAdressOIB>
    <izvorni_sadrzaj> SVIJET MUZIKE d.o.o., OIB 37220720115, Josipa Andreisa 6, Zagreb</izvorni_sadrzaj>
    <derivirana_varijabla naziv="DomainObject.Predmet.StrankaFormatedWithAdressOIB_1"> SVIJET MUZIKE d.o.o., OIB 37220720115, Josipa Andreisa 6, Zagreb</derivirana_varijabla>
  </DomainObject.Predmet.StrankaFormatedWithAdressOIB>
  <DomainObject.Predmet.StrankaWithAdress>
    <izvorni_sadrzaj>SVIJET MUZIKE d.o.o. Josipa Andreisa 6,Zagreb</izvorni_sadrzaj>
    <derivirana_varijabla naziv="DomainObject.Predmet.StrankaWithAdress_1">SVIJET MUZIKE d.o.o. Josipa Andreisa 6,Zagreb</derivirana_varijabla>
  </DomainObject.Predmet.StrankaWithAdress>
  <DomainObject.Predmet.StrankaWithAdressOIB>
    <izvorni_sadrzaj>SVIJET MUZIKE d.o.o., OIB 37220720115, Josipa Andreisa 6,Zagreb</izvorni_sadrzaj>
    <derivirana_varijabla naziv="DomainObject.Predmet.StrankaWithAdressOIB_1">SVIJET MUZIKE d.o.o., OIB 37220720115, Josipa Andreisa 6,Zagreb</derivirana_varijabla>
  </DomainObject.Predmet.StrankaWithAdressOIB>
  <DomainObject.Predmet.StrankaNazivFormated>
    <izvorni_sadrzaj>SVIJET MUZIKE d.o.o.</izvorni_sadrzaj>
    <derivirana_varijabla naziv="DomainObject.Predmet.StrankaNazivFormated_1">SVIJET MUZIKE d.o.o.</derivirana_varijabla>
  </DomainObject.Predmet.StrankaNazivFormated>
  <DomainObject.Predmet.StrankaNazivFormatedOIB>
    <izvorni_sadrzaj>SVIJET MUZIKE d.o.o., OIB 37220720115</izvorni_sadrzaj>
    <derivirana_varijabla naziv="DomainObject.Predmet.StrankaNazivFormatedOIB_1">SVIJET MUZIKE d.o.o., OIB 37220720115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SVIJET MUZIKE d.o.o.</item>
    </izvorni_sadrzaj>
    <derivirana_varijabla naziv="DomainObject.Predmet.StrankaListFormated_1">
      <item>SVIJET MUZIKE d.o.o.</item>
    </derivirana_varijabla>
  </DomainObject.Predmet.StrankaListFormated>
  <DomainObject.Predmet.StrankaListFormatedOIB>
    <izvorni_sadrzaj>
      <item>SVIJET MUZIKE d.o.o., OIB 37220720115</item>
    </izvorni_sadrzaj>
    <derivirana_varijabla naziv="DomainObject.Predmet.StrankaListFormatedOIB_1">
      <item>SVIJET MUZIKE d.o.o., OIB 37220720115</item>
    </derivirana_varijabla>
  </DomainObject.Predmet.StrankaListFormatedOIB>
  <DomainObject.Predmet.StrankaListFormatedWithAdress>
    <izvorni_sadrzaj>
      <item>SVIJET MUZIKE d.o.o., Josipa Andreisa 6, Zagreb</item>
    </izvorni_sadrzaj>
    <derivirana_varijabla naziv="DomainObject.Predmet.StrankaListFormatedWithAdress_1">
      <item>SVIJET MUZIKE d.o.o., Josipa Andreisa 6, Zagreb</item>
    </derivirana_varijabla>
  </DomainObject.Predmet.StrankaListFormatedWithAdress>
  <DomainObject.Predmet.StrankaListFormatedWithAdressOIB>
    <izvorni_sadrzaj>
      <item>SVIJET MUZIKE d.o.o., OIB 37220720115, Josipa Andreisa 6, Zagreb</item>
    </izvorni_sadrzaj>
    <derivirana_varijabla naziv="DomainObject.Predmet.StrankaListFormatedWithAdressOIB_1">
      <item>SVIJET MUZIKE d.o.o., OIB 37220720115, Josipa Andreisa 6, Zagreb</item>
    </derivirana_varijabla>
  </DomainObject.Predmet.StrankaListFormatedWithAdressOIB>
  <DomainObject.Predmet.StrankaListNazivFormated>
    <izvorni_sadrzaj>
      <item>SVIJET MUZIKE d.o.o.</item>
    </izvorni_sadrzaj>
    <derivirana_varijabla naziv="DomainObject.Predmet.StrankaListNazivFormated_1">
      <item>SVIJET MUZIKE d.o.o.</item>
    </derivirana_varijabla>
  </DomainObject.Predmet.StrankaListNazivFormated>
  <DomainObject.Predmet.StrankaListNazivFormatedOIB>
    <izvorni_sadrzaj>
      <item>SVIJET MUZIKE d.o.o., OIB 37220720115</item>
    </izvorni_sadrzaj>
    <derivirana_varijabla naziv="DomainObject.Predmet.StrankaListNazivFormatedOIB_1">
      <item>SVIJET MUZIKE d.o.o., OIB 37220720115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Zagreb</item>
    </izvorni_sadrzaj>
    <derivirana_varijabla naziv="DomainObject.Predmet.ProtuStrankaListFormatedWithAdress_1">
      <item>SVIJET MUZIKE d.o.o., Josipa Andreisa 6, Zagreb</item>
    </derivirana_varijabla>
  </DomainObject.Predmet.ProtuStrankaListFormatedWithAdress>
  <DomainObject.Predmet.ProtuStrankaListFormatedWithAdressOIB>
    <izvorni_sadrzaj>
      <item>SVIJET MUZIKE d.o.o., OIB 37220720115, Josipa Andreisa 6, Zagreb</item>
    </izvorni_sadrzaj>
    <derivirana_varijabla naziv="DomainObject.Predmet.ProtuStrankaListFormatedWithAdressOIB_1">
      <item>SVIJET MUZIKE d.o.o., OIB 37220720115, Josipa Andreisa 6,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>
      <item>Zoran Marić</item>
    </izvorni_sadrzaj>
    <derivirana_varijabla naziv="DomainObject.Predmet.OstaliListFormated_1">
      <item>Zoran Marić</item>
    </derivirana_varijabla>
  </DomainObject.Predmet.OstaliListFormated>
  <DomainObject.Predmet.OstaliListFormatedOIB>
    <izvorni_sadrzaj>
      <item>Zoran Marić, OIB 93578356692</item>
    </izvorni_sadrzaj>
    <derivirana_varijabla naziv="DomainObject.Predmet.OstaliListFormatedOIB_1">
      <item>Zoran Marić, OIB 93578356692</item>
    </derivirana_varijabla>
  </DomainObject.Predmet.OstaliListFormatedOIB>
  <DomainObject.Predmet.OstaliListFormatedWithAdress>
    <izvorni_sadrzaj>
      <item>Zoran Marić, Zeleni Trg 1, 10000 Zagreb</item>
    </izvorni_sadrzaj>
    <derivirana_varijabla naziv="DomainObject.Predmet.OstaliListFormatedWithAdress_1">
      <item>Zoran Marić, Zeleni Trg 1, 10000 Zagreb</item>
    </derivirana_varijabla>
  </DomainObject.Predmet.OstaliListFormatedWithAdress>
  <DomainObject.Predmet.OstaliListFormatedWithAdressOIB>
    <izvorni_sadrzaj>
      <item>Zoran Marić, OIB 93578356692, Zeleni Trg 1, 10000 Zagreb</item>
    </izvorni_sadrzaj>
    <derivirana_varijabla naziv="DomainObject.Predmet.OstaliListFormatedWithAdressOIB_1">
      <item>Zoran Marić, OIB 93578356692, Zeleni Trg 1, 10000 Zagreb</item>
    </derivirana_varijabla>
  </DomainObject.Predmet.OstaliListFormatedWithAdressOIB>
  <DomainObject.Predmet.OstaliListNazivFormated>
    <izvorni_sadrzaj>
      <item>Zoran Marić</item>
    </izvorni_sadrzaj>
    <derivirana_varijabla naziv="DomainObject.Predmet.OstaliListNazivFormated_1">
      <item>Zoran Marić</item>
    </derivirana_varijabla>
  </DomainObject.Predmet.OstaliListNazivFormated>
  <DomainObject.Predmet.OstaliListNazivFormatedOIB>
    <izvorni_sadrzaj>
      <item>Zoran Marić, OIB 93578356692</item>
    </izvorni_sadrzaj>
    <derivirana_varijabla naziv="DomainObject.Predmet.OstaliListNazivFormatedOIB_1">
      <item>Zoran Marić, OIB 93578356692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SVIJET MUZIKE d.o.o.</izvorni_sadrzaj>
    <derivirana_varijabla naziv="DomainObject.Predmet.StrankaIDrugi_1">SVIJET MUZIKE d.o.o.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SVIJET MUZIKE d.o.o., OIB 37220720115, Josipa Andreisa 6, Zagreb</izvorni_sadrzaj>
    <derivirana_varijabla naziv="DomainObject.Predmet.StrankaIDrugiAdressOIB_1">SVIJET MUZIKE d.o.o., OIB 37220720115, Josipa Andreisa 6, Zagreb</derivirana_varijabla>
  </DomainObject.Predmet.StrankaIDrugiAdressOIB>
  <DomainObject.Predmet.ProtustrankaIDrugiAdressOIB>
    <izvorni_sadrzaj>SVIJET MUZIKE d.o.o., OIB 37220720115, Josipa Andreisa 6, Zagreb</izvorni_sadrzaj>
    <derivirana_varijabla naziv="DomainObject.Predmet.ProtustrankaIDrugiAdressOIB_1">SVIJET MUZIKE d.o.o., OIB 37220720115, Josipa Andreisa 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MUZIKE d.o.o.</item>
      <item>SVIJET MUZIKE d.o.o.</item>
      <item>Zoran Marić</item>
    </izvorni_sadrzaj>
    <derivirana_varijabla naziv="DomainObject.Predmet.SudioniciListNaziv_1">
      <item>SVIJET MUZIKE d.o.o.</item>
      <item>SVIJET MUZIKE d.o.o.</item>
      <item>Zoran Marić</item>
    </derivirana_varijabla>
  </DomainObject.Predmet.SudioniciListNaziv>
  <DomainObject.Predmet.SudioniciListAdressOIB>
    <izvorni_sadrzaj>
      <item>SVIJET MUZIKE d.o.o., OIB 37220720115, Josipa Andreisa 6,Zagreb</item>
      <item>SVIJET MUZIKE d.o.o., OIB 37220720115, Josipa Andreisa 6,Zagreb</item>
      <item>Zoran Marić, OIB 93578356692, Zeleni Trg 1,10000 Zagreb</item>
    </izvorni_sadrzaj>
    <derivirana_varijabla naziv="DomainObject.Predmet.SudioniciListAdressOIB_1">
      <item>SVIJET MUZIKE d.o.o., OIB 37220720115, Josipa Andreisa 6,Zagreb</item>
      <item>SVIJET MUZIKE d.o.o., OIB 37220720115, Josipa Andreisa 6,Zagreb</item>
      <item>Zoran Marić, OIB 93578356692, Zeleni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37220720115</item>
      <item>, OIB 37220720115</item>
      <item>, OIB 93578356692</item>
    </izvorni_sadrzaj>
    <derivirana_varijabla naziv="DomainObject.Predmet.SudioniciListNazivOIB_1">
      <item>, OIB 37220720115</item>
      <item>, OIB 37220720115</item>
      <item>, OIB 93578356692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3149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2015-10-28T12:13:00Z</dcterms:created>
  <dc:creator>Vinka Mihalinčić</dc:creator>
  <cp:lastModifiedBy>Vinka Mihalinčić</cp:lastModifiedBy>
  <cp:lastPrinted>2015-10-28T12:09:00Z</cp:lastPrinted>
  <dcterms:modified xmlns:xsi="http://www.w3.org/2001/XMLSchema-instance" xsi:type="dcterms:W3CDTF">2015-10-28T12:14:00Z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