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58e1" w14:paraId="c7258e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32A29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St-6918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091A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BOJA NA KVADRAT j.d.o.o.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B0091A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IV Luka 24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091A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38796024362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95376" w:rsidRPr="00895376">
        <w:t xml:space="preserve"> </w:t>
      </w:r>
      <w:r w:rsidR="00633B19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BOJA NA KVADRAT j.d.o.o.</w:t>
      </w:r>
      <w:r w:rsidR="00633B19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633B19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IV Luka 24</w:t>
      </w:r>
      <w:r w:rsidR="00633B19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633B19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38796024362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0431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3109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3109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310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E70AC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43109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95376" w:rsidRPr="00895376">
        <w:t xml:space="preserve"> </w:t>
      </w:r>
      <w:r w:rsidR="00633B19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BOJA NA KVADRAT j.d.o.o.</w:t>
      </w:r>
      <w:r w:rsidR="00633B19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633B19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IV Luka 24</w:t>
      </w:r>
      <w:r w:rsidR="00633B19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633B19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 w:rsidRPr="00B0091A">
        <w:rPr>
          <w:rFonts w:cs="Times New Roman" w:eastAsia="Times New Roman" w:hAnsi="Times New Roman" w:ascii="Times New Roman"/>
          <w:sz w:val="24"/>
          <w:szCs w:val="24"/>
          <w:lang w:eastAsia="hr-HR"/>
        </w:rPr>
        <w:t>38796024362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33B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24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78D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07. prosinc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16F5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432A29">
      <w:rPr>
        <w:rFonts w:cs="Times New Roman" w:hAnsi="Times New Roman" w:ascii="Times New Roman"/>
        <w:sz w:val="24"/>
        <w:szCs w:val="24"/>
      </w:rPr>
      <w:t>6918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16F55"/>
    <w:rsid w:val="00034647"/>
    <w:rsid w:val="00040FBC"/>
    <w:rsid w:val="00043109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A78DB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32A29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30C13"/>
    <w:rsid w:val="00633B19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679BE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8436D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0091A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0AC6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16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F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16F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16F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16F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16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1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1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1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6918</izvorni_sadrzaj>
    <derivirana_varijabla naziv="DomainObject.Predmet.Broj_1">6918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St-6918/2015</izvorni_sadrzaj>
    <derivirana_varijabla naziv="DomainObject.Predmet.OznakaBroj_1">St-6918/2015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 NA KVADRAT j.d.o.o. zastupanog po punomoćniku Mario Živković</izvorni_sadrzaj>
    <derivirana_varijabla naziv="DomainObject.Predmet.ProtustrankaFormated_1">  BOJA NA KVADRAT j.d.o.o. zastupanog po punomoćniku Mario Živković</derivirana_varijabla>
  </DomainObject.Predmet.ProtustrankaFormated>
  <DomainObject.Predmet.ProtustrankaFormatedOIB>
    <izvorni_sadrzaj>  BOJA NA KVADRAT j.d.o.o., OIB 38796024362 zastupanog po punomoćniku Mario Živković</izvorni_sadrzaj>
    <derivirana_varijabla naziv="DomainObject.Predmet.ProtustrankaFormatedOIB_1">  BOJA NA KVADRAT j.d.o.o., OIB 38796024362 zastupanog po punomoćniku Mario Živković</derivirana_varijabla>
  </DomainObject.Predmet.ProtustrankaFormatedOIB>
  <DomainObject.Predmet.ProtustrankaFormatedWithAdress>
    <izvorni_sadrzaj> BOJA NA KVADRAT j.d.o.o., IV Luka 24, 10000 Zagreb zastupanog po punomoćniku Mario Živković</izvorni_sadrzaj>
    <derivirana_varijabla naziv="DomainObject.Predmet.ProtustrankaFormatedWithAdress_1"> BOJA NA KVADRAT j.d.o.o., IV Luka 24, 10000 Zagreb zastupanog po punomoćniku Mario Živković</derivirana_varijabla>
  </DomainObject.Predmet.ProtustrankaFormatedWithAdress>
  <DomainObject.Predmet.ProtustrankaFormatedWithAdressOIB>
    <izvorni_sadrzaj> BOJA NA KVADRAT j.d.o.o., OIB 38796024362, IV Luka 24, 10000 Zagreb zastupanog po punomoćniku Mario Živković</izvorni_sadrzaj>
    <derivirana_varijabla naziv="DomainObject.Predmet.ProtustrankaFormatedWithAdressOIB_1"> BOJA NA KVADRAT j.d.o.o., OIB 38796024362, IV Luka 24, 10000 Zagreb zastupanog po punomoćniku Mario Živković</derivirana_varijabla>
  </DomainObject.Predmet.ProtustrankaFormatedWithAdressOIB>
  <DomainObject.Predmet.ProtustrankaWithAdress>
    <izvorni_sadrzaj>BOJA NA KVADRAT j.d.o.o. IV Luka 24, 10000 Zagreb</izvorni_sadrzaj>
    <derivirana_varijabla naziv="DomainObject.Predmet.ProtustrankaWithAdress_1">BOJA NA KVADRAT j.d.o.o. IV Luka 24, 10000 Zagreb</derivirana_varijabla>
  </DomainObject.Predmet.ProtustrankaWithAdress>
  <DomainObject.Predmet.ProtustrankaWithAdressOIB>
    <izvorni_sadrzaj>BOJA NA KVADRAT j.d.o.o., OIB 38796024362, IV Luka 24, 10000 Zagreb</izvorni_sadrzaj>
    <derivirana_varijabla naziv="DomainObject.Predmet.ProtustrankaWithAdressOIB_1">BOJA NA KVADRAT j.d.o.o., OIB 38796024362, IV Luka 24, 10000 Zagreb</derivirana_varijabla>
  </DomainObject.Predmet.ProtustrankaWithAdressOIB>
  <DomainObject.Predmet.ProtustrankaNazivFormated>
    <izvorni_sadrzaj>BOJA NA KVADRAT j.d.o.o.</izvorni_sadrzaj>
    <derivirana_varijabla naziv="DomainObject.Predmet.ProtustrankaNazivFormated_1">BOJA NA KVADRAT j.d.o.o.</derivirana_varijabla>
  </DomainObject.Predmet.ProtustrankaNazivFormated>
  <DomainObject.Predmet.ProtustrankaNazivFormatedOIB>
    <izvorni_sadrzaj>BOJA NA KVADRAT j.d.o.o., OIB 38796024362</izvorni_sadrzaj>
    <derivirana_varijabla naziv="DomainObject.Predmet.ProtustrankaNazivFormatedOIB_1">BOJA NA KVADRAT j.d.o.o., OIB 38796024362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BOJA NA KVADRAT j.d.o.o. zastupanog po punomoćniku Mario Živković</item>
    </izvorni_sadrzaj>
    <derivirana_varijabla naziv="DomainObject.Predmet.ProtuStrankaListFormated_1">
      <item>BOJA NA KVADRAT j.d.o.o. zastupanog po punomoćniku Mario Živković</item>
    </derivirana_varijabla>
  </DomainObject.Predmet.ProtuStrankaListFormated>
  <DomainObject.Predmet.ProtuStrankaListFormatedOIB>
    <izvorni_sadrzaj>
      <item>BOJA NA KVADRAT j.d.o.o., OIB 38796024362 zastupanog po punomoćniku Mario Živković</item>
    </izvorni_sadrzaj>
    <derivirana_varijabla naziv="DomainObject.Predmet.ProtuStrankaListFormatedOIB_1">
      <item>BOJA NA KVADRAT j.d.o.o., OIB 38796024362 zastupanog po punomoćniku Mario Živković</item>
    </derivirana_varijabla>
  </DomainObject.Predmet.ProtuStrankaListFormatedOIB>
  <DomainObject.Predmet.ProtuStrankaListFormatedWithAdress>
    <izvorni_sadrzaj>
      <item>BOJA NA KVADRAT j.d.o.o., IV Luka 24, 10000 Zagreb zastupanog po punomoćniku Mario Živković</item>
    </izvorni_sadrzaj>
    <derivirana_varijabla naziv="DomainObject.Predmet.ProtuStrankaListFormatedWithAdress_1">
      <item>BOJA NA KVADRAT j.d.o.o., IV Luka 24, 10000 Zagreb zastupanog po punomoćniku Mario Živković</item>
    </derivirana_varijabla>
  </DomainObject.Predmet.ProtuStrankaListFormatedWithAdress>
  <DomainObject.Predmet.ProtuStrankaListFormatedWithAdressOIB>
    <izvorni_sadrzaj>
      <item>BOJA NA KVADRAT j.d.o.o., OIB 38796024362, IV Luka 24, 10000 Zagreb zastupanog po punomoćniku Mario Živković</item>
    </izvorni_sadrzaj>
    <derivirana_varijabla naziv="DomainObject.Predmet.ProtuStrankaListFormatedWithAdressOIB_1">
      <item>BOJA NA KVADRAT j.d.o.o., OIB 38796024362, IV Luka 24, 10000 Zagreb zastupanog po punomoćniku Mario Živković</item>
    </derivirana_varijabla>
  </DomainObject.Predmet.ProtuStrankaListFormatedWithAdressOIB>
  <DomainObject.Predmet.ProtuStrankaListNazivFormated>
    <izvorni_sadrzaj>
      <item>BOJA NA KVADRAT j.d.o.o.</item>
    </izvorni_sadrzaj>
    <derivirana_varijabla naziv="DomainObject.Predmet.ProtuStrankaListNazivFormated_1">
      <item>BOJA NA KVADRAT j.d.o.o.</item>
    </derivirana_varijabla>
  </DomainObject.Predmet.ProtuStrankaListNazivFormated>
  <DomainObject.Predmet.ProtuStrankaListNazivFormatedOIB>
    <izvorni_sadrzaj>
      <item>BOJA NA KVADRAT j.d.o.o., OIB 38796024362</item>
    </izvorni_sadrzaj>
    <derivirana_varijabla naziv="DomainObject.Predmet.ProtuStrankaListNazivFormatedOIB_1">
      <item>BOJA NA KVADRAT j.d.o.o., OIB 38796024362</item>
    </derivirana_varijabla>
  </DomainObject.Predmet.ProtuStrankaListNazivFormatedOIB>
  <DomainObject.Predmet.OstaliListFormated>
    <izvorni_sadrzaj>
      <item>Mario Živković punomoćnik sudionika u postupku BOJA NA KVADRAT j.d.o.o.</item>
    </izvorni_sadrzaj>
    <derivirana_varijabla naziv="DomainObject.Predmet.OstaliListFormated_1">
      <item>Mario Živković punomoćnik sudionika u postupku BOJA NA KVADRAT j.d.o.o.</item>
    </derivirana_varijabla>
  </DomainObject.Predmet.OstaliListFormated>
  <DomainObject.Predmet.OstaliListFormatedOIB>
    <izvorni_sadrzaj>
      <item>Mario Živković, OIB 96238034493 punomoćnik sudionika u postupku BOJA NA KVADRAT j.d.o.o.</item>
    </izvorni_sadrzaj>
    <derivirana_varijabla naziv="DomainObject.Predmet.OstaliListFormatedOIB_1">
      <item>Mario Živković, OIB 96238034493 punomoćnik sudionika u postupku BOJA NA KVADRAT j.d.o.o.</item>
    </derivirana_varijabla>
  </DomainObject.Predmet.OstaliListFormatedOIB>
  <DomainObject.Predmet.OstaliListFormatedWithAdress>
    <izvorni_sadrzaj>
      <item>Mario Živković, IV. LUKA 24, 10000 Zagreb punomoćnik sudionika u postupku BOJA NA KVADRAT j.d.o.o.</item>
    </izvorni_sadrzaj>
    <derivirana_varijabla naziv="DomainObject.Predmet.OstaliListFormatedWithAdress_1">
      <item>Mario Živković, IV. LUKA 24, 10000 Zagreb punomoćnik sudionika u postupku BOJA NA KVADRAT j.d.o.o.</item>
    </derivirana_varijabla>
  </DomainObject.Predmet.OstaliListFormatedWithAdress>
  <DomainObject.Predmet.OstaliListFormatedWithAdressOIB>
    <izvorni_sadrzaj>
      <item>Mario Živković, OIB 96238034493, IV. LUKA 24, 10000 Zagreb punomoćnik sudionika u postupku BOJA NA KVADRAT j.d.o.o.</item>
    </izvorni_sadrzaj>
    <derivirana_varijabla naziv="DomainObject.Predmet.OstaliListFormatedWithAdressOIB_1">
      <item>Mario Živković, OIB 96238034493, IV. LUKA 24, 10000 Zagreb punomoćnik sudionika u postupku BOJA NA KVADRAT j.d.o.o.</item>
    </derivirana_varijabla>
  </DomainObject.Predmet.OstaliListFormatedWithAdressOIB>
  <DomainObject.Predmet.OstaliListNazivFormated>
    <izvorni_sadrzaj>
      <item>Mario Živković</item>
    </izvorni_sadrzaj>
    <derivirana_varijabla naziv="DomainObject.Predmet.OstaliListNazivFormated_1">
      <item>Mario Živković</item>
    </derivirana_varijabla>
  </DomainObject.Predmet.OstaliListNazivFormated>
  <DomainObject.Predmet.OstaliListNazivFormatedOIB>
    <izvorni_sadrzaj>
      <item>Mario Živković, OIB 96238034493</item>
    </izvorni_sadrzaj>
    <derivirana_varijabla naziv="DomainObject.Predmet.OstaliListNazivFormatedOIB_1">
      <item>Mario Živković, OIB 96238034493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BOJA NA KVADRAT j.d.o.o.</izvorni_sadrzaj>
    <derivirana_varijabla naziv="DomainObject.Predmet.ProtustrankaIDrugi_1">BOJA NA KVADRAT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BOJA NA KVADRAT j.d.o.o., OIB 38796024362, IV Luka 24, 10000 Zagreb</izvorni_sadrzaj>
    <derivirana_varijabla naziv="DomainObject.Predmet.ProtustrankaIDrugiAdressOIB_1">BOJA NA KVADRAT j.d.o.o., OIB 38796024362, IV Luka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BOJA NA KVADRAT j.d.o.o.</item>
      <item>Mario Živković</item>
    </izvorni_sadrzaj>
    <derivirana_varijabla naziv="DomainObject.Predmet.SudioniciListNaziv_1">
      <item>FINA Regionalni centar Zagreb</item>
      <item>BOJA NA KVADRAT j.d.o.o.</item>
      <item>Mario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BOJA NA KVADRAT j.d.o.o., OIB 38796024362, IV Luka 24,10000 Zagreb</item>
      <item>Mario Živković, OIB 96238034493, IV. LUKA 24,10000 Zagreb</item>
    </izvorni_sadrzaj>
    <derivirana_varijabla naziv="DomainObject.Predmet.SudioniciListAdressOIB_1">
      <item>FINA Regionalni centar Zagreb, OIB 85821130368, Trg svibanjskih žrtava 1995. 1,10000 Zagreb</item>
      <item>BOJA NA KVADRAT j.d.o.o., OIB 38796024362, IV Luka 24,10000 Zagreb</item>
      <item>Mario Živković, OIB 96238034493, IV. LUKA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38796024362</item>
      <item>, OIB 96238034493</item>
    </izvorni_sadrzaj>
    <derivirana_varijabla naziv="DomainObject.Predmet.SudioniciListNazivOIB_1">
      <item>, OIB 85821130368</item>
      <item>, OIB 38796024362</item>
      <item>, OIB 96238034493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2721</properties:Characters>
  <properties:Lines>79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2016-12-07T08:03:00Z</dcterms:created>
  <dc:creator>Ivan Turčić</dc:creator>
  <cp:lastModifiedBy>Ivan Turčić</cp:lastModifiedBy>
  <dcterms:modified xmlns:xsi="http://www.w3.org/2001/XMLSchema-instance" xsi:type="dcterms:W3CDTF">2016-12-07T08:06:00Z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