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30edc" w14:paraId="9330edc" w:rsidRDefault="00640DA6" w:rsidP="00910611" w:rsidR="00640DA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0DA6" w:rsidP="00910611" w:rsidR="00640DA6">
      <w:r>
        <w:rPr>
          <w:rFonts w:eastAsia="MS Mincho"/>
        </w:rPr>
        <w:t xml:space="preserve">   REPUBLIKA HRVATSKA</w:t>
      </w:r>
    </w:p>
    <w:p w:rsidRDefault="00640DA6" w:rsidP="00910611" w:rsidR="00640DA6">
      <w:r>
        <w:rPr>
          <w:rFonts w:eastAsia="MS Mincho"/>
        </w:rPr>
        <w:t>TRGOVAČKI SUD U RIJECI</w:t>
      </w:r>
    </w:p>
    <w:p w:rsidRDefault="00640DA6" w:rsidR="00640DA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D753E" w:rsidP="004D753E" w:rsidR="000B7215" w:rsidRPr="0087210C">
      <w:pPr>
        <w:jc w:val="right"/>
      </w:pPr>
      <w:r>
        <w:t>Poslovni broj</w:t>
      </w:r>
      <w:r w:rsidRPr="00F14A21">
        <w:t xml:space="preserve"> 15 St-</w:t>
      </w:r>
      <w:r w:rsidR="00A7050E">
        <w:t>162/2010-</w:t>
      </w:r>
      <w:r w:rsidR="007D1B90">
        <w:t>1412</w:t>
      </w:r>
    </w:p>
    <w:p w:rsidRDefault="00726A98" w:rsidP="00726A98" w:rsidR="00726A98" w:rsidRPr="0087210C">
      <w:pPr>
        <w:jc w:val="both"/>
      </w:pPr>
    </w:p>
    <w:p w:rsidRDefault="0087210C" w:rsidP="0087210C" w:rsidR="00726A98" w:rsidRPr="007718A3">
      <w:pPr>
        <w:jc w:val="center"/>
      </w:pPr>
      <w:r w:rsidRPr="007718A3">
        <w:t>R E P U B L I K A    H R V A T S K A</w:t>
      </w:r>
    </w:p>
    <w:p w:rsidRDefault="0087210C" w:rsidP="0087210C" w:rsidR="0087210C" w:rsidRPr="007718A3">
      <w:pPr>
        <w:jc w:val="center"/>
      </w:pPr>
    </w:p>
    <w:p w:rsidRDefault="00726A98" w:rsidP="00726A98" w:rsidR="00726A98" w:rsidRPr="007718A3">
      <w:pPr>
        <w:jc w:val="center"/>
      </w:pPr>
      <w:r w:rsidRPr="007718A3">
        <w:t>R</w:t>
      </w:r>
      <w:r w:rsidR="004E30EC" w:rsidRPr="007718A3">
        <w:t xml:space="preserve"> </w:t>
      </w:r>
      <w:r w:rsidRPr="007718A3">
        <w:t>J</w:t>
      </w:r>
      <w:r w:rsidR="004E30EC" w:rsidRPr="007718A3">
        <w:t xml:space="preserve"> </w:t>
      </w:r>
      <w:r w:rsidRPr="007718A3">
        <w:t>E</w:t>
      </w:r>
      <w:r w:rsidR="004E30EC" w:rsidRPr="007718A3">
        <w:t xml:space="preserve"> </w:t>
      </w:r>
      <w:r w:rsidRPr="007718A3">
        <w:t>Š</w:t>
      </w:r>
      <w:r w:rsidR="004E30EC" w:rsidRPr="007718A3">
        <w:t xml:space="preserve"> </w:t>
      </w:r>
      <w:r w:rsidRPr="007718A3">
        <w:t>E</w:t>
      </w:r>
      <w:r w:rsidR="004E30EC" w:rsidRPr="007718A3">
        <w:t xml:space="preserve"> </w:t>
      </w:r>
      <w:r w:rsidRPr="007718A3">
        <w:t>N</w:t>
      </w:r>
      <w:r w:rsidR="004E30EC" w:rsidRPr="007718A3">
        <w:t xml:space="preserve"> </w:t>
      </w:r>
      <w:r w:rsidRPr="007718A3">
        <w:t>J</w:t>
      </w:r>
      <w:r w:rsidR="004E30EC" w:rsidRPr="007718A3">
        <w:t xml:space="preserve"> </w:t>
      </w:r>
      <w:r w:rsidRPr="007718A3">
        <w:t>E</w:t>
      </w:r>
    </w:p>
    <w:p w:rsidRDefault="004E30EC" w:rsidP="00726A98" w:rsidR="004E30EC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  <w:t xml:space="preserve">Trgovački sud u Rijeci, po stečajnom sucu ovog suda Danieli Korlević, u stečajnom postupku nad dužnikom </w:t>
      </w:r>
      <w:r w:rsidR="0087210C">
        <w:rPr>
          <w:b/>
        </w:rPr>
        <w:t>HIT-MARINA d.o.o. NOVI VINODOLSKI, Mel bb,</w:t>
      </w:r>
      <w:r w:rsidR="001128E2">
        <w:rPr>
          <w:b/>
        </w:rPr>
        <w:t xml:space="preserve"> OIB </w:t>
      </w:r>
      <w:r w:rsidR="001128E2" w:rsidRPr="001128E2">
        <w:rPr>
          <w:b/>
        </w:rPr>
        <w:t>61270847868</w:t>
      </w:r>
      <w:r w:rsidR="001128E2">
        <w:rPr>
          <w:b/>
        </w:rPr>
        <w:t>,</w:t>
      </w:r>
      <w:r w:rsidR="0087210C">
        <w:rPr>
          <w:b/>
        </w:rPr>
        <w:t xml:space="preserve"> </w:t>
      </w:r>
      <w:r w:rsidR="0087210C">
        <w:t xml:space="preserve">odlučujući o zahtjevu stečajnog upravitelja za naknadom stvarnih troškova, </w:t>
      </w:r>
      <w:r w:rsidR="004E30EC" w:rsidRPr="0087210C">
        <w:t xml:space="preserve">dana </w:t>
      </w:r>
      <w:r w:rsidR="007D1B90">
        <w:t>11. svibnja 2018. godine</w:t>
      </w:r>
    </w:p>
    <w:p w:rsidRDefault="005703D0" w:rsidP="00726A98" w:rsidR="005703D0" w:rsidRPr="0087210C">
      <w:pPr>
        <w:jc w:val="center"/>
      </w:pPr>
    </w:p>
    <w:p w:rsidRDefault="00726A98" w:rsidP="00726A98" w:rsidR="00726A98" w:rsidRPr="002D71F5">
      <w:pPr>
        <w:jc w:val="center"/>
        <w:rPr>
          <w:bCs/>
        </w:rPr>
      </w:pPr>
      <w:r w:rsidRPr="002D71F5">
        <w:t xml:space="preserve">r i j e š i o  </w:t>
      </w:r>
      <w:r w:rsidR="000B7215" w:rsidRPr="002D71F5">
        <w:t xml:space="preserve">  </w:t>
      </w:r>
      <w:r w:rsidRPr="002D71F5">
        <w:t xml:space="preserve">j e </w:t>
      </w:r>
    </w:p>
    <w:p w:rsidRDefault="000B7215" w:rsidP="00726A98" w:rsidR="000B7215">
      <w:pPr>
        <w:jc w:val="both"/>
      </w:pPr>
    </w:p>
    <w:p w:rsidRDefault="00726A98" w:rsidP="002817F3" w:rsidR="002817F3">
      <w:pPr>
        <w:jc w:val="both"/>
      </w:pPr>
      <w:r w:rsidRPr="0087210C">
        <w:tab/>
      </w:r>
      <w:r w:rsidR="002817F3">
        <w:t xml:space="preserve">Stečajnom upravitelju Dušanu Crljenko iz Rijeke, Brca 8c, OIB 03602703658, odobrava se obračun stvarnih troškova u razdoblju od </w:t>
      </w:r>
      <w:r w:rsidR="007D1B90">
        <w:t>0</w:t>
      </w:r>
      <w:r w:rsidR="00A7050E">
        <w:t xml:space="preserve">1. </w:t>
      </w:r>
      <w:r w:rsidR="007D1B90">
        <w:t>ožujka</w:t>
      </w:r>
      <w:r w:rsidR="00A7050E">
        <w:t xml:space="preserve"> do </w:t>
      </w:r>
      <w:r w:rsidR="007D1B90">
        <w:t>30. travnja</w:t>
      </w:r>
      <w:r w:rsidR="00A7050E">
        <w:t xml:space="preserve"> 2018</w:t>
      </w:r>
      <w:r w:rsidR="002817F3">
        <w:t xml:space="preserve">. </w:t>
      </w:r>
      <w:r w:rsidR="007D1B90">
        <w:t xml:space="preserve">godine </w:t>
      </w:r>
      <w:r w:rsidR="002817F3">
        <w:t xml:space="preserve">u ukupnom iznosu </w:t>
      </w:r>
      <w:r w:rsidR="00A7050E">
        <w:t>2.</w:t>
      </w:r>
      <w:r w:rsidR="007D1B90">
        <w:t>520,50</w:t>
      </w:r>
      <w:r w:rsidR="002817F3">
        <w:t xml:space="preserve"> kn.</w:t>
      </w:r>
    </w:p>
    <w:p w:rsidRDefault="002817F3" w:rsidP="002817F3" w:rsidR="002817F3">
      <w:pPr>
        <w:jc w:val="both"/>
        <w:rPr>
          <w:b/>
        </w:rPr>
      </w:pPr>
    </w:p>
    <w:p w:rsidRDefault="002817F3" w:rsidP="002817F3" w:rsidR="002817F3">
      <w:pPr>
        <w:jc w:val="center"/>
      </w:pPr>
      <w:r>
        <w:t>Obrazloženje</w:t>
      </w:r>
    </w:p>
    <w:p w:rsidRDefault="002817F3" w:rsidP="002817F3" w:rsidR="002817F3">
      <w:pPr>
        <w:jc w:val="center"/>
        <w:rPr>
          <w:b/>
        </w:rPr>
      </w:pPr>
    </w:p>
    <w:p w:rsidRDefault="002817F3" w:rsidP="002817F3" w:rsidR="007D1B90">
      <w:pPr>
        <w:jc w:val="both"/>
      </w:pPr>
      <w:r>
        <w:tab/>
        <w:t xml:space="preserve">Stečajni upravitelj je podnio stečajnom sucu zahtjev za naknadu stvarnih troškova koje je imao u razdoblju od </w:t>
      </w:r>
      <w:r w:rsidR="007D1B90" w:rsidRPr="007D1B90">
        <w:t>01. ožujka do 30. travnja 2018. godine</w:t>
      </w:r>
      <w:r w:rsidR="00A7050E">
        <w:t xml:space="preserve"> </w:t>
      </w:r>
      <w:r>
        <w:t xml:space="preserve">u ukupnom iznosu </w:t>
      </w:r>
      <w:r w:rsidR="00A7050E">
        <w:t>2.</w:t>
      </w:r>
      <w:r w:rsidR="007D1B90">
        <w:t>520,50</w:t>
      </w:r>
      <w:r w:rsidR="00A7050E">
        <w:t xml:space="preserve"> </w:t>
      </w:r>
      <w:r>
        <w:t>kn.</w:t>
      </w:r>
      <w:r>
        <w:tab/>
      </w:r>
    </w:p>
    <w:p w:rsidRDefault="007D1B90" w:rsidP="002817F3" w:rsidR="002817F3">
      <w:pPr>
        <w:jc w:val="both"/>
      </w:pPr>
      <w:r>
        <w:tab/>
      </w:r>
      <w:r w:rsidR="002817F3">
        <w:t xml:space="preserve">Stečajni upravitelj sačinio je obračun stvarnih troškova te je svaki nastali trošak specificirao i naznačio na što se odnosi. </w:t>
      </w:r>
    </w:p>
    <w:p w:rsidRDefault="002817F3" w:rsidP="002817F3" w:rsidR="002817F3">
      <w:pPr>
        <w:jc w:val="both"/>
      </w:pPr>
      <w:r>
        <w:t xml:space="preserve">           U obračunu stvarnih troškova specificirani su slijedeći nastali troškovi: putni trošak Rijeka (Drenova) </w:t>
      </w:r>
      <w:r w:rsidR="007D1B90">
        <w:t xml:space="preserve">– </w:t>
      </w:r>
      <w:r>
        <w:t>Novi</w:t>
      </w:r>
      <w:r w:rsidR="007D1B90">
        <w:t xml:space="preserve"> </w:t>
      </w:r>
      <w:r>
        <w:t>Vinodolski – Crikvenica – Novi Vino</w:t>
      </w:r>
      <w:r w:rsidR="00CC1597">
        <w:t xml:space="preserve">dolski - Rijeka (Drenova) dana </w:t>
      </w:r>
      <w:r w:rsidR="007D1B90">
        <w:t>08., 13. i 21. ožujka</w:t>
      </w:r>
      <w:r w:rsidR="00CC1597">
        <w:t xml:space="preserve"> 2018</w:t>
      </w:r>
      <w:r>
        <w:t>.</w:t>
      </w:r>
      <w:r w:rsidR="007D1B90">
        <w:t xml:space="preserve"> godine, 10. i 26. travnja 2018. godine</w:t>
      </w:r>
      <w:r>
        <w:t xml:space="preserve"> (</w:t>
      </w:r>
      <w:r w:rsidR="007D1B90">
        <w:t>5</w:t>
      </w:r>
      <w:r>
        <w:t xml:space="preserve"> vožnji x 101 km = </w:t>
      </w:r>
      <w:r w:rsidR="007D1B90">
        <w:t>505</w:t>
      </w:r>
      <w:r>
        <w:t xml:space="preserve"> km x 2,00 kn/km) u ukupnom iznosu </w:t>
      </w:r>
      <w:r w:rsidRPr="00A82FC1">
        <w:t>1.</w:t>
      </w:r>
      <w:r w:rsidR="007D1B90" w:rsidRPr="00A82FC1">
        <w:t>010</w:t>
      </w:r>
      <w:r w:rsidRPr="00A82FC1">
        <w:t>,00 kn,</w:t>
      </w:r>
      <w:r>
        <w:t xml:space="preserve"> putni troškovi lokalne vožnje (računovodstvo, sud, b</w:t>
      </w:r>
      <w:r w:rsidR="00CC1597">
        <w:t xml:space="preserve">anka) dana </w:t>
      </w:r>
      <w:r w:rsidR="007D1B90">
        <w:t>01., 02., 6., 8., 8., 9., 13., 14., 14., 15., 20., 21., 21., 22., 23., 26., 27., 28., 29., 30. i 31. ožujka 2018, te 03., 05., 06., 10., 11., 13., 16., 18., 20., 24. i 25. travnja</w:t>
      </w:r>
      <w:r w:rsidR="00CC1597">
        <w:t xml:space="preserve"> 2018. </w:t>
      </w:r>
      <w:r w:rsidR="007D1B90">
        <w:t xml:space="preserve">godine </w:t>
      </w:r>
      <w:r w:rsidR="00CC1597">
        <w:t>(3</w:t>
      </w:r>
      <w:r w:rsidR="007D1B90">
        <w:t>2</w:t>
      </w:r>
      <w:r>
        <w:t xml:space="preserve"> vožnji x 17 km = </w:t>
      </w:r>
      <w:r w:rsidR="007D1B90">
        <w:t>544</w:t>
      </w:r>
      <w:r w:rsidR="00CC1597">
        <w:t xml:space="preserve"> </w:t>
      </w:r>
      <w:r>
        <w:t xml:space="preserve">km x 2,00 kn/km) u ukupnom iznosu </w:t>
      </w:r>
      <w:r w:rsidR="00CC1597" w:rsidRPr="00A82FC1">
        <w:t>1.</w:t>
      </w:r>
      <w:r w:rsidR="007D1B90" w:rsidRPr="00A82FC1">
        <w:t>088</w:t>
      </w:r>
      <w:r w:rsidRPr="00A82FC1">
        <w:t>,00</w:t>
      </w:r>
      <w:r>
        <w:t xml:space="preserve"> kn, uz napomenu da je </w:t>
      </w:r>
      <w:r w:rsidR="007D1B90">
        <w:t xml:space="preserve">08., 14. i 21. ožujka </w:t>
      </w:r>
      <w:r w:rsidR="00CC1597">
        <w:t>2018</w:t>
      </w:r>
      <w:r>
        <w:t>.</w:t>
      </w:r>
      <w:r w:rsidR="007D1B90">
        <w:t xml:space="preserve"> godine</w:t>
      </w:r>
      <w:r>
        <w:t xml:space="preserve"> zbog obavljanja poslova stečajni upravitelj imao dvije lokalne vožnje, troškovi parkirne naknade za </w:t>
      </w:r>
      <w:r w:rsidR="007D1B90">
        <w:t xml:space="preserve">ožujak </w:t>
      </w:r>
      <w:r w:rsidR="00A82FC1">
        <w:t xml:space="preserve">i travanj </w:t>
      </w:r>
      <w:r w:rsidR="00CC1597">
        <w:t>2018</w:t>
      </w:r>
      <w:r>
        <w:t xml:space="preserve">. </w:t>
      </w:r>
      <w:r w:rsidR="007D1B90">
        <w:t xml:space="preserve">godine </w:t>
      </w:r>
      <w:r>
        <w:t xml:space="preserve">u ukupnom iznosu </w:t>
      </w:r>
      <w:r w:rsidR="00A82FC1">
        <w:t>422,50</w:t>
      </w:r>
      <w:r>
        <w:t>, prema priloženim računima na listu (</w:t>
      </w:r>
      <w:r w:rsidR="00CC1597">
        <w:t>7</w:t>
      </w:r>
      <w:r w:rsidR="007D1B90">
        <w:t>798-7802</w:t>
      </w:r>
      <w:r>
        <w:t xml:space="preserve"> spisa).</w:t>
      </w:r>
    </w:p>
    <w:p w:rsidRDefault="002817F3" w:rsidP="002817F3" w:rsidR="002817F3">
      <w:pPr>
        <w:jc w:val="both"/>
      </w:pPr>
      <w:r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2817F3" w:rsidP="002817F3" w:rsidR="002817F3">
      <w:pPr>
        <w:jc w:val="both"/>
      </w:pPr>
      <w:r>
        <w:tab/>
        <w:t xml:space="preserve">Stečajni sudac izvršio je uvid u dokaze o ostvarenim troškovima koje je podnio stečajni upravitelj (list </w:t>
      </w:r>
      <w:r w:rsidR="007D1B90">
        <w:t>7798-7802</w:t>
      </w:r>
      <w:r w:rsidR="00CC1597">
        <w:t xml:space="preserve"> </w:t>
      </w:r>
      <w:r>
        <w:t xml:space="preserve">spisa), te utvrdio da je u razdoblju od </w:t>
      </w:r>
      <w:r w:rsidR="007D1B90">
        <w:t>01. ožujka</w:t>
      </w:r>
      <w:r w:rsidR="00CC1597">
        <w:t xml:space="preserve"> do </w:t>
      </w:r>
      <w:r w:rsidR="007D1B90">
        <w:t>30</w:t>
      </w:r>
      <w:r w:rsidR="00CC1597">
        <w:t xml:space="preserve"> </w:t>
      </w:r>
      <w:r w:rsidR="007D1B90">
        <w:t xml:space="preserve">travnja </w:t>
      </w:r>
      <w:r w:rsidR="00CC1597">
        <w:t>2018.</w:t>
      </w:r>
      <w:r>
        <w:t xml:space="preserve"> stečajni upravitelj imao određene izdatke nastale u vezi s obavljanjem poslova koji su bili nužni i opravdani u obavljanju njegove dužnosti za provođenje stečajnog postupka </w:t>
      </w:r>
      <w:r w:rsidR="00CC1597">
        <w:t>(</w:t>
      </w:r>
      <w:r>
        <w:t>obilazak nekretnina s kupcima</w:t>
      </w:r>
      <w:r w:rsidR="00CC1597">
        <w:t xml:space="preserve"> radi prodaje</w:t>
      </w:r>
      <w:r>
        <w:t>, Grad Novi Vinodolski radi problematike plaćanja priključaka</w:t>
      </w:r>
      <w:r w:rsidR="00CC1597">
        <w:t xml:space="preserve"> vode</w:t>
      </w:r>
      <w:r>
        <w:t xml:space="preserve"> i komunalne naknade, KD Vodovod Žrnovnica d.o.o. Novi </w:t>
      </w:r>
      <w:r>
        <w:lastRenderedPageBreak/>
        <w:t>Vinodolski, KD Ivanj d.o.o. Novi Vinodolski, Općinski sud u Rijeci, Staln</w:t>
      </w:r>
      <w:r w:rsidR="00CC1597">
        <w:t>a služba u Crikvenici radi ovrha</w:t>
      </w:r>
      <w:r>
        <w:t xml:space="preserve"> na nekretninama</w:t>
      </w:r>
      <w:r w:rsidR="00CC1597">
        <w:t xml:space="preserve"> i parničnih postupaka, Z</w:t>
      </w:r>
      <w:r>
        <w:t>emljišnoknjižni od</w:t>
      </w:r>
      <w:r w:rsidR="00CC1597">
        <w:t>jel Novi Vinodolski, Crikvenica, Grad Crikven</w:t>
      </w:r>
      <w:r>
        <w:t>ica</w:t>
      </w:r>
      <w:r w:rsidR="00CC1597">
        <w:t>)</w:t>
      </w:r>
      <w:r>
        <w:t>.</w:t>
      </w:r>
    </w:p>
    <w:p w:rsidRDefault="002817F3" w:rsidP="002817F3" w:rsidR="002817F3">
      <w:pPr>
        <w:jc w:val="both"/>
      </w:pPr>
      <w:r>
        <w:tab/>
        <w:t>Slijedom navedenog, na temelju pisanog, obrazloženog i dokumentiranog izvješća stečajnog upravitelja, stečajni sudac je primjenom čl.94. st.1. i 3. u vezi s čl.441. st.2. Stečajnog zakona (Narodne novine, broj 71/15) riješio kao u izreci.</w:t>
      </w:r>
    </w:p>
    <w:p w:rsidRDefault="002817F3" w:rsidP="002817F3" w:rsidR="000B7215" w:rsidRPr="0087210C">
      <w:pPr>
        <w:jc w:val="both"/>
      </w:pPr>
      <w:r>
        <w:tab/>
      </w:r>
      <w:r>
        <w:tab/>
      </w:r>
      <w:r>
        <w:tab/>
      </w:r>
      <w:r>
        <w:tab/>
      </w:r>
      <w:r w:rsidR="00726A98" w:rsidRPr="0087210C">
        <w:tab/>
      </w:r>
      <w:r w:rsidR="00726A98" w:rsidRPr="0087210C">
        <w:tab/>
      </w:r>
      <w:r w:rsidR="00726A98" w:rsidRPr="0087210C">
        <w:tab/>
      </w:r>
      <w:r w:rsidR="00726A98"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7D1B90">
        <w:t>11. svibnja 2018. godine</w:t>
      </w:r>
    </w:p>
    <w:p w:rsidRDefault="00726A98" w:rsidP="00726A98" w:rsidR="004E30EC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="004E30EC" w:rsidRPr="0087210C">
        <w:t xml:space="preserve">                                                                                    </w:t>
      </w:r>
    </w:p>
    <w:p w:rsidRDefault="006A1301" w:rsidP="00C47ECD" w:rsidR="00C47EC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26A98" w:rsidRPr="0087210C">
        <w:t>Stečajni sudac</w:t>
      </w:r>
    </w:p>
    <w:p w:rsidRDefault="00C47ECD" w:rsidP="006A1301" w:rsidR="00726A98" w:rsidRPr="00C47EC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26A98" w:rsidRPr="0087210C">
        <w:t>Daniela Korlević</w:t>
      </w:r>
      <w:r>
        <w:t xml:space="preserve"> </w:t>
      </w:r>
    </w:p>
    <w:p w:rsidRDefault="005056FB" w:rsidP="00FC72DD" w:rsidR="005056FB">
      <w:pPr>
        <w:jc w:val="both"/>
      </w:pPr>
    </w:p>
    <w:p w:rsidRDefault="00C34BC9" w:rsidP="00C34BC9" w:rsidR="00C34BC9" w:rsidRPr="004D753E">
      <w:pPr>
        <w:jc w:val="both"/>
      </w:pPr>
      <w:r w:rsidRPr="004D753E">
        <w:t>UPUTA O PRAVNOM LIJEKU:</w:t>
      </w:r>
    </w:p>
    <w:p w:rsidRDefault="006A1301" w:rsidP="00C34BC9" w:rsidR="00C34BC9" w:rsidRPr="00C34BC9">
      <w:pPr>
        <w:jc w:val="both"/>
        <w:rPr>
          <w:b/>
        </w:rPr>
      </w:pPr>
      <w:r>
        <w:tab/>
      </w:r>
      <w:r w:rsidR="00C9405E" w:rsidRPr="00C9405E">
        <w:t>Pravo na žalbu ima stečajni upravitelj i svaki stečajni vjerovnik (čl.94. st.5. u vezi s čl.441. st. 2. SZ/15). Žalba se podnosi Visokom trgovačkom sudu Republike Hrvatske u dva primjerka u roku od osam dana od dostave prvostupanjskog rješenja. Dostava se smatra obavljenom istekom osmoga dana od dana objave pismena na mrežnoj stranici e-Oglasna ploča, a o žalbi odlučuje Visoki trgovački sud Republike Hrvatske.</w:t>
      </w:r>
    </w:p>
    <w:p w:rsidRDefault="00C34BC9" w:rsidP="00C34BC9" w:rsidR="00C34BC9">
      <w:pPr>
        <w:jc w:val="both"/>
        <w:rPr>
          <w:b/>
        </w:rPr>
      </w:pPr>
      <w:r w:rsidRPr="00C34BC9">
        <w:rPr>
          <w:b/>
        </w:rPr>
        <w:t xml:space="preserve">     </w:t>
      </w:r>
    </w:p>
    <w:p w:rsidRDefault="004D1F54" w:rsidP="00C34BC9" w:rsidR="004D1F54">
      <w:pPr>
        <w:jc w:val="both"/>
        <w:rPr>
          <w:b/>
        </w:rPr>
      </w:pPr>
    </w:p>
    <w:p w:rsidRDefault="004D1F54" w:rsidP="00C34BC9" w:rsidR="004D1F54" w:rsidRPr="00C34BC9">
      <w:pPr>
        <w:jc w:val="both"/>
        <w:rPr>
          <w:b/>
        </w:rPr>
      </w:pPr>
    </w:p>
    <w:p w:rsidRDefault="00A50178" w:rsidR="00A50178" w:rsidRPr="0087210C"/>
    <w:sectPr w:rsidSect="004D753E" w:rsidR="00A50178" w:rsidRPr="0087210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36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="004D753E">
      <w:t>Poslovni broj</w:t>
    </w:r>
    <w:r w:rsidRPr="00F14A21">
      <w:t xml:space="preserve"> 15 St-</w:t>
    </w:r>
    <w:r w:rsidR="006467AF">
      <w:t>162/2010-</w:t>
    </w:r>
    <w:r w:rsidR="00686520">
      <w:t>137</w:t>
    </w:r>
    <w:r w:rsidR="004D753E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A57C2"/>
    <w:rsid w:val="000B7215"/>
    <w:rsid w:val="000F0B26"/>
    <w:rsid w:val="000F679A"/>
    <w:rsid w:val="00103308"/>
    <w:rsid w:val="00110045"/>
    <w:rsid w:val="001128E2"/>
    <w:rsid w:val="00130D98"/>
    <w:rsid w:val="00157E40"/>
    <w:rsid w:val="00163CCD"/>
    <w:rsid w:val="001F4E79"/>
    <w:rsid w:val="00240BB0"/>
    <w:rsid w:val="002817F3"/>
    <w:rsid w:val="00295EC0"/>
    <w:rsid w:val="002B36B7"/>
    <w:rsid w:val="002B555F"/>
    <w:rsid w:val="002D3686"/>
    <w:rsid w:val="002D71F5"/>
    <w:rsid w:val="00300D0E"/>
    <w:rsid w:val="00312A59"/>
    <w:rsid w:val="00317BF0"/>
    <w:rsid w:val="0036546D"/>
    <w:rsid w:val="0039655B"/>
    <w:rsid w:val="003B52A0"/>
    <w:rsid w:val="00443456"/>
    <w:rsid w:val="00461C87"/>
    <w:rsid w:val="00497451"/>
    <w:rsid w:val="004A14F8"/>
    <w:rsid w:val="004D1F54"/>
    <w:rsid w:val="004D753E"/>
    <w:rsid w:val="004E30EC"/>
    <w:rsid w:val="005056FB"/>
    <w:rsid w:val="00564439"/>
    <w:rsid w:val="005703D0"/>
    <w:rsid w:val="0057109E"/>
    <w:rsid w:val="005A14FF"/>
    <w:rsid w:val="005C78E0"/>
    <w:rsid w:val="005E7C86"/>
    <w:rsid w:val="00605C97"/>
    <w:rsid w:val="00640DA6"/>
    <w:rsid w:val="006467AF"/>
    <w:rsid w:val="00671DED"/>
    <w:rsid w:val="00683B34"/>
    <w:rsid w:val="00686520"/>
    <w:rsid w:val="006A1301"/>
    <w:rsid w:val="00726A98"/>
    <w:rsid w:val="00733D2F"/>
    <w:rsid w:val="00744B8C"/>
    <w:rsid w:val="007667A7"/>
    <w:rsid w:val="007718A3"/>
    <w:rsid w:val="007807C9"/>
    <w:rsid w:val="007D1B90"/>
    <w:rsid w:val="00836A1B"/>
    <w:rsid w:val="0087210C"/>
    <w:rsid w:val="008D05AB"/>
    <w:rsid w:val="008E043C"/>
    <w:rsid w:val="008E17EB"/>
    <w:rsid w:val="008E6371"/>
    <w:rsid w:val="00911D0E"/>
    <w:rsid w:val="009200DC"/>
    <w:rsid w:val="0092554C"/>
    <w:rsid w:val="009E74A7"/>
    <w:rsid w:val="00A4706E"/>
    <w:rsid w:val="00A50178"/>
    <w:rsid w:val="00A7050E"/>
    <w:rsid w:val="00A82FC1"/>
    <w:rsid w:val="00A97AE9"/>
    <w:rsid w:val="00AD4630"/>
    <w:rsid w:val="00B329DE"/>
    <w:rsid w:val="00B6209C"/>
    <w:rsid w:val="00BC13C7"/>
    <w:rsid w:val="00BE27EC"/>
    <w:rsid w:val="00BF2D35"/>
    <w:rsid w:val="00C00193"/>
    <w:rsid w:val="00C34BC9"/>
    <w:rsid w:val="00C43913"/>
    <w:rsid w:val="00C47ECD"/>
    <w:rsid w:val="00C9405E"/>
    <w:rsid w:val="00CC1597"/>
    <w:rsid w:val="00CC2425"/>
    <w:rsid w:val="00CE3A00"/>
    <w:rsid w:val="00D15BB1"/>
    <w:rsid w:val="00D31418"/>
    <w:rsid w:val="00D47925"/>
    <w:rsid w:val="00D57061"/>
    <w:rsid w:val="00D90E68"/>
    <w:rsid w:val="00E03813"/>
    <w:rsid w:val="00E62695"/>
    <w:rsid w:val="00EA2B71"/>
    <w:rsid w:val="00F14A21"/>
    <w:rsid w:val="00F207DF"/>
    <w:rsid w:val="00F23095"/>
    <w:rsid w:val="00F6330C"/>
    <w:rsid w:val="00F72400"/>
    <w:rsid w:val="00F72521"/>
    <w:rsid w:val="00F731C0"/>
    <w:rsid w:val="00FC0122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640D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D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D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D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D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40D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40DA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640D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D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D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D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D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40D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40DA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405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St-162/2010-1412</izvorni_sadrzaj>
    <derivirana_varijabla naziv="DomainObject.Oznaka_1">St-162/2010-1412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Dragoljub Pranjić</item>
      <item>SONJA JELEN</item>
      <item>SANDO d.o.o.</item>
      <item>Milan Došen</item>
      <item>Sanja Gelić</item>
      <item>BORISLAV TOMIĆ</item>
      <item>Dijana Knez</item>
      <item>Mario Starčević</item>
      <item>Marina Telišman Vugrinec</item>
      <item>IVAN PUHALO</item>
      <item>ZAGREBAČKA BANKA d.d.</item>
      <item>JOSIP BOSILJ</item>
      <item>Dezso Kovacs</item>
      <item>Đurđa Dragović Grahek</item>
      <item>Dušan Crljenko</item>
      <item>LEON GERDEN</item>
      <item>Nada Juras</item>
      <item>VALENTINA KRANJEC</item>
      <item>OGLASNA PLOČA</item>
      <item>TRGOMAR društvo s ograničenom odgovornošću za trgovinu, poljoprivredu i usluge</item>
      <item>Tibor Szalkai</item>
      <item>MARIJA KNEZOVIĆ</item>
      <item>ŽELJKO MILIČIĆ</item>
      <item>Klaudija Žvorc</item>
      <item>HERMINA TROŠELJ</item>
      <item>VISOKI TRGOVAČKI SUD REPUBLIKE HRVATSKE</item>
      <item>IVICA MATIĆ</item>
      <item>Boris Tomak</item>
      <item>BOŽIDAR ŠĆRBEC</item>
      <item>Odvj. društvo Hanžeković i partneri</item>
      <item>Nevenko Radijevac</item>
      <item>Slavica Milat</item>
      <item>ALMIR BEĆIREVIĆ</item>
      <item>IVONA BARBALIĆ</item>
      <item>MARIO STARČEVIĆ</item>
      <item>EVA HORVATH-ŽAJA</item>
      <item>ZDRAVKO DUNGER</item>
      <item>ĐULA MUJAKIĆ</item>
      <item>Nikola Juras</item>
      <item>ELVEDIN MUJAKIĆ</item>
      <item>DRAGICA MAVROVIĆ</item>
      <item>Ivan Puhalo</item>
      <item>Dragoljub Vujasin</item>
      <item>trgovačko društvo Sando</item>
      <item>ŽDO RIJEKA</item>
      <item>Mario Starčević</item>
      <item>GABOR KALMAR</item>
      <item>DIJANA DNEZ</item>
      <item>Neda Anđel</item>
      <item>Ana Turina</item>
      <item>OS Rijeka zk odjel Novi vinodolski</item>
      <item>Danica Galetić</item>
      <item>Gavranović d.o.o.</item>
      <item>Jelena Polić</item>
      <item>Senad Handžić</item>
      <item>MAJA BARIČEVIĆ</item>
      <item>Biserka Ćosić</item>
      <item>Marin Cvitković</item>
      <item>Darko Perković</item>
      <item>POREZNA UPRAVA RIJEKA</item>
      <item>Općinski sud Rijeka zk odjel</item>
      <item>Svjetlana Andrić</item>
      <item>DRAGAN DERANJA</item>
      <item>PETRA GJURAŠIĆ</item>
      <item>ĐURO FARKAŠ</item>
      <item>Mladen Štefančić</item>
      <item>IVICA PAVELIĆ</item>
      <item>DENIS MLADENIĆ</item>
      <item>DRAGAN DERANJA</item>
      <item>MAKI d.o.o. za trgovinu, popravak i održavanje motornih vozila i usluge</item>
      <item>Edvard Valić</item>
      <item>JANKO SIMEUNOVIĆ</item>
      <item>ZORA FARKAŠ</item>
      <item>Vedrana Pranjić Hamarić</item>
      <item>DANIEL STIPIĆ</item>
      <item>Ivica Vodopijak</item>
      <item>VOJIMIR ALAGIĆ</item>
      <item>Anita Cvetko</item>
      <item>Rok Kerin</item>
      <item>Boris Marohnić</item>
      <item>VLADIMIR CIRKVENČIĆ</item>
      <item>Krešimir Loboja</item>
      <item>Nenad Molc</item>
      <item>Berislav Maksimović</item>
      <item>ANTE MILAT</item>
      <item>RUŽICA SPASOJEVIĆ</item>
      <item>Bojan Perhoč</item>
      <item>VLADIMIR MIOČINOVIĆ</item>
      <item>MITJA TEMENT</item>
      <item>SILVANA DEMARK</item>
      <item>IRENA TEMENT</item>
      <item>EOS MATRIX d.o.o.</item>
      <item>BEATA LAKATOSNE LASZLO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Formated_1">
      <item>Dragoljub Pranjić</item>
      <item>SONJA JELEN</item>
      <item>SANDO d.o.o.</item>
      <item>Milan Došen</item>
      <item>Sanja Gelić</item>
      <item>BORISLAV TOMIĆ</item>
      <item>Dijana Knez</item>
      <item>Mario Starčević</item>
      <item>Marina Telišman Vugrinec</item>
      <item>IVAN PUHALO</item>
      <item>ZAGREBAČKA BANKA d.d.</item>
      <item>JOSIP BOSILJ</item>
      <item>Dezso Kovacs</item>
      <item>Đurđa Dragović Grahek</item>
      <item>Dušan Crljenko</item>
      <item>LEON GERDEN</item>
      <item>Nada Juras</item>
      <item>VALENTINA KRANJEC</item>
      <item>OGLASNA PLOČA</item>
      <item>TRGOMAR društvo s ograničenom odgovornošću za trgovinu, poljoprivredu i usluge</item>
      <item>Tibor Szalkai</item>
      <item>MARIJA KNEZOVIĆ</item>
      <item>ŽELJKO MILIČIĆ</item>
      <item>Klaudija Žvorc</item>
      <item>HERMINA TROŠELJ</item>
      <item>VISOKI TRGOVAČKI SUD REPUBLIKE HRVATSKE</item>
      <item>IVICA MATIĆ</item>
      <item>Boris Tomak</item>
      <item>BOŽIDAR ŠĆRBEC</item>
      <item>Odvj. društvo Hanžeković i partneri</item>
      <item>Nevenko Radijevac</item>
      <item>Slavica Milat</item>
      <item>ALMIR BEĆIREVIĆ</item>
      <item>IVONA BARBALIĆ</item>
      <item>MARIO STARČEVIĆ</item>
      <item>EVA HORVATH-ŽAJA</item>
      <item>ZDRAVKO DUNGER</item>
      <item>ĐULA MUJAKIĆ</item>
      <item>Nikola Juras</item>
      <item>ELVEDIN MUJAKIĆ</item>
      <item>DRAGICA MAVROVIĆ</item>
      <item>Ivan Puhalo</item>
      <item>Dragoljub Vujasin</item>
      <item>trgovačko društvo Sando</item>
      <item>ŽDO RIJEKA</item>
      <item>Mario Starčević</item>
      <item>GABOR KALMAR</item>
      <item>DIJANA DNEZ</item>
      <item>Neda Anđel</item>
      <item>Ana Turina</item>
      <item>OS Rijeka zk odjel Novi vinodolski</item>
      <item>Danica Galetić</item>
      <item>Gavranović d.o.o.</item>
      <item>Jelena Polić</item>
      <item>Senad Handžić</item>
      <item>MAJA BARIČEVIĆ</item>
      <item>Biserka Ćosić</item>
      <item>Marin Cvitković</item>
      <item>Darko Perković</item>
      <item>POREZNA UPRAVA RIJEKA</item>
      <item>Općinski sud Rijeka zk odjel</item>
      <item>Svjetlana Andrić</item>
      <item>DRAGAN DERANJA</item>
      <item>PETRA GJURAŠIĆ</item>
      <item>ĐURO FARKAŠ</item>
      <item>Mladen Štefančić</item>
      <item>IVICA PAVELIĆ</item>
      <item>DENIS MLADENIĆ</item>
      <item>DRAGAN DERANJA</item>
      <item>MAKI d.o.o. za trgovinu, popravak i održavanje motornih vozila i usluge</item>
      <item>Edvard Valić</item>
      <item>JANKO SIMEUNOVIĆ</item>
      <item>ZORA FARKAŠ</item>
      <item>Vedrana Pranjić Hamarić</item>
      <item>DANIEL STIPIĆ</item>
      <item>Ivica Vodopijak</item>
      <item>VOJIMIR ALAGIĆ</item>
      <item>Anita Cvetko</item>
      <item>Rok Kerin</item>
      <item>Boris Marohnić</item>
      <item>VLADIMIR CIRKVENČIĆ</item>
      <item>Krešimir Loboja</item>
      <item>Nenad Molc</item>
      <item>Berislav Maksimović</item>
      <item>ANTE MILAT</item>
      <item>RUŽICA SPASOJEVIĆ</item>
      <item>Bojan Perhoč</item>
      <item>VLADIMIR MIOČINOVIĆ</item>
      <item>MITJA TEMENT</item>
      <item>SILVANA DEMARK</item>
      <item>IRENA TEMENT</item>
      <item>EOS MATRIX d.o.o.</item>
      <item>BEATA LAKATOSNE LASZLO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Formated>
  <DomainObject.Predmet.OstaliListFormatedOIB>
    <izvorni_sadrzaj>
      <item>Dragoljub Pranjić, OIB 54696569762</item>
      <item>SONJA JELEN</item>
      <item>SANDO d.o.o.</item>
      <item>Milan Došen, OIB 28408384400</item>
      <item>Sanja Gelić</item>
      <item>BORISLAV TOMIĆ</item>
      <item>Dijana Knez</item>
      <item>Mario Starčević, OIB 56539746731</item>
      <item>Marina Telišman Vugrinec, OIB 62898294202</item>
      <item>IVAN PUHALO</item>
      <item>ZAGREBAČKA BANKA d.d.</item>
      <item>JOSIP BOSILJ</item>
      <item>Dezso Kovacs</item>
      <item>Đurđa Dragović Grahek</item>
      <item>Dušan Crljenko, OIB 03602703658</item>
      <item>LEON GERDEN</item>
      <item>Nada Juras, OIB 30198333880</item>
      <item>VALENTINA KRANJEC</item>
      <item>OGLASNA PLOČA</item>
      <item>TRGOMAR društvo s ograničenom odgovornošću za trgovinu, poljoprivredu i usluge, OIB 48630703347</item>
      <item>Tibor Szalkai</item>
      <item>MARIJA KNEZOVIĆ</item>
      <item>ŽELJKO MILIČIĆ</item>
      <item>Klaudija Žvorc, OIB 53478732671</item>
      <item>HERMINA TROŠELJ</item>
      <item>VISOKI TRGOVAČKI SUD REPUBLIKE HRVATSKE</item>
      <item>IVICA MATIĆ</item>
      <item>Boris Tomak, OIB 63989066908</item>
      <item>BOŽIDAR ŠĆRBEC</item>
      <item>Odvj. društvo Hanžeković i partneri</item>
      <item>Nevenko Radijevac</item>
      <item>Slavica Milat, OIB 12888531946</item>
      <item>ALMIR BEĆIREVIĆ</item>
      <item>IVONA BARBALIĆ</item>
      <item>MARIO STARČEVIĆ</item>
      <item>EVA HORVATH-ŽAJA</item>
      <item>ZDRAVKO DUNGER</item>
      <item>ĐULA MUJAKIĆ</item>
      <item>Nikola Juras, OIB 72380368643</item>
      <item>ELVEDIN MUJAKIĆ</item>
      <item>DRAGICA MAVROVIĆ</item>
      <item>Ivan Puhalo, OIB 94862726921</item>
      <item>Dragoljub Vujasin, OIB 98732671121</item>
      <item>trgovačko društvo Sando</item>
      <item>ŽDO RIJEKA</item>
      <item>Mario Starčević, OIB 56539746731</item>
      <item>GABOR KALMAR</item>
      <item>DIJANA DNEZ</item>
      <item>Neda Anđel, OIB 22754499403</item>
      <item>Ana Turina, OIB 18509990261</item>
      <item>OS Rijeka zk odjel Novi vinodolski</item>
      <item>Danica Galetić, OIB 05206564110</item>
      <item>Gavranović d.o.o.</item>
      <item>Jelena Polić, OIB 95695690874</item>
      <item>Senad Handžić, OIB 27131757420</item>
      <item>MAJA BARIČEVIĆ</item>
      <item>Biserka Ćosić, OIB 83423997246</item>
      <item>Marin Cvitković, OIB 80832888180</item>
      <item>Darko Perković, OIB 08363620776</item>
      <item>POREZNA UPRAVA RIJEKA</item>
      <item>Općinski sud Rijeka zk odjel</item>
      <item>Svjetlana Andrić, OIB 61523170829</item>
      <item>DRAGAN DERANJA</item>
      <item>PETRA GJURAŠIĆ</item>
      <item>ĐURO FARKAŠ</item>
      <item>Mladen Štefančić, OIB 77574947580</item>
      <item>IVICA PAVELIĆ</item>
      <item>DENIS MLADENIĆ</item>
      <item>DRAGAN DERANJA</item>
      <item>MAKI d.o.o. za trgovinu, popravak i održavanje motornih vozila i usluge, OIB 38541508228</item>
      <item>Edvard Valić</item>
      <item>JANKO SIMEUNOVIĆ</item>
      <item>ZORA FARKAŠ</item>
      <item>Vedrana Pranjić Hamarić</item>
      <item>DANIEL STIPIĆ</item>
      <item>Ivica Vodopijak</item>
      <item>VOJIMIR ALAGIĆ</item>
      <item>Anita Cvetko</item>
      <item>Rok Kerin, OIB 78063435104</item>
      <item>Boris Marohnić</item>
      <item>VLADIMIR CIRKVENČIĆ</item>
      <item>Krešimir Loboja</item>
      <item>Nenad Molc, OIB 13090594476</item>
      <item>Berislav Maksimović</item>
      <item>ANTE MILAT</item>
      <item>RUŽICA SPASOJEVIĆ</item>
      <item>Bojan Perhoč, OIB 02020487786</item>
      <item>VLADIMIR MIOČINOVIĆ</item>
      <item>MITJA TEMENT</item>
      <item>SILVANA DEMARK</item>
      <item>IRENA TEMENT</item>
      <item>EOS MATRIX d.o.o.</item>
      <item>BEATA LAKATOSNE LASZLO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FormatedOIB_1">
      <item>Dragoljub Pranjić, OIB 54696569762</item>
      <item>SONJA JELEN</item>
      <item>SANDO d.o.o.</item>
      <item>Milan Došen, OIB 28408384400</item>
      <item>Sanja Gelić</item>
      <item>BORISLAV TOMIĆ</item>
      <item>Dijana Knez</item>
      <item>Mario Starčević, OIB 56539746731</item>
      <item>Marina Telišman Vugrinec, OIB 62898294202</item>
      <item>IVAN PUHALO</item>
      <item>ZAGREBAČKA BANKA d.d.</item>
      <item>JOSIP BOSILJ</item>
      <item>Dezso Kovacs</item>
      <item>Đurđa Dragović Grahek</item>
      <item>Dušan Crljenko, OIB 03602703658</item>
      <item>LEON GERDEN</item>
      <item>Nada Juras, OIB 30198333880</item>
      <item>VALENTINA KRANJEC</item>
      <item>OGLASNA PLOČA</item>
      <item>TRGOMAR društvo s ograničenom odgovornošću za trgovinu, poljoprivredu i usluge, OIB 48630703347</item>
      <item>Tibor Szalkai</item>
      <item>MARIJA KNEZOVIĆ</item>
      <item>ŽELJKO MILIČIĆ</item>
      <item>Klaudija Žvorc, OIB 53478732671</item>
      <item>HERMINA TROŠELJ</item>
      <item>VISOKI TRGOVAČKI SUD REPUBLIKE HRVATSKE</item>
      <item>IVICA MATIĆ</item>
      <item>Boris Tomak, OIB 63989066908</item>
      <item>BOŽIDAR ŠĆRBEC</item>
      <item>Odvj. društvo Hanžeković i partneri</item>
      <item>Nevenko Radijevac</item>
      <item>Slavica Milat, OIB 12888531946</item>
      <item>ALMIR BEĆIREVIĆ</item>
      <item>IVONA BARBALIĆ</item>
      <item>MARIO STARČEVIĆ</item>
      <item>EVA HORVATH-ŽAJA</item>
      <item>ZDRAVKO DUNGER</item>
      <item>ĐULA MUJAKIĆ</item>
      <item>Nikola Juras, OIB 72380368643</item>
      <item>ELVEDIN MUJAKIĆ</item>
      <item>DRAGICA MAVROVIĆ</item>
      <item>Ivan Puhalo, OIB 94862726921</item>
      <item>Dragoljub Vujasin, OIB 98732671121</item>
      <item>trgovačko društvo Sando</item>
      <item>ŽDO RIJEKA</item>
      <item>Mario Starčević, OIB 56539746731</item>
      <item>GABOR KALMAR</item>
      <item>DIJANA DNEZ</item>
      <item>Neda Anđel, OIB 22754499403</item>
      <item>Ana Turina, OIB 18509990261</item>
      <item>OS Rijeka zk odjel Novi vinodolski</item>
      <item>Danica Galetić, OIB 05206564110</item>
      <item>Gavranović d.o.o.</item>
      <item>Jelena Polić, OIB 95695690874</item>
      <item>Senad Handžić, OIB 27131757420</item>
      <item>MAJA BARIČEVIĆ</item>
      <item>Biserka Ćosić, OIB 83423997246</item>
      <item>Marin Cvitković, OIB 80832888180</item>
      <item>Darko Perković, OIB 08363620776</item>
      <item>POREZNA UPRAVA RIJEKA</item>
      <item>Općinski sud Rijeka zk odjel</item>
      <item>Svjetlana Andrić, OIB 61523170829</item>
      <item>DRAGAN DERANJA</item>
      <item>PETRA GJURAŠIĆ</item>
      <item>ĐURO FARKAŠ</item>
      <item>Mladen Štefančić, OIB 77574947580</item>
      <item>IVICA PAVELIĆ</item>
      <item>DENIS MLADENIĆ</item>
      <item>DRAGAN DERANJA</item>
      <item>MAKI d.o.o. za trgovinu, popravak i održavanje motornih vozila i usluge, OIB 38541508228</item>
      <item>Edvard Valić</item>
      <item>JANKO SIMEUNOVIĆ</item>
      <item>ZORA FARKAŠ</item>
      <item>Vedrana Pranjić Hamarić</item>
      <item>DANIEL STIPIĆ</item>
      <item>Ivica Vodopijak</item>
      <item>VOJIMIR ALAGIĆ</item>
      <item>Anita Cvetko</item>
      <item>Rok Kerin, OIB 78063435104</item>
      <item>Boris Marohnić</item>
      <item>VLADIMIR CIRKVENČIĆ</item>
      <item>Krešimir Loboja</item>
      <item>Nenad Molc, OIB 13090594476</item>
      <item>Berislav Maksimović</item>
      <item>ANTE MILAT</item>
      <item>RUŽICA SPASOJEVIĆ</item>
      <item>Bojan Perhoč, OIB 02020487786</item>
      <item>VLADIMIR MIOČINOVIĆ</item>
      <item>MITJA TEMENT</item>
      <item>SILVANA DEMARK</item>
      <item>IRENA TEMENT</item>
      <item>EOS MATRIX d.o.o.</item>
      <item>BEATA LAKATOSNE LASZLO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FormatedOIB>
  <DomainObject.Predmet.OstaliListFormatedWithAdress>
    <izvorni_sadrzaj>
      <item>Dragoljub Pranjić, Volaričeva Ulica 22, Postojna</item>
      <item>SONJA JELEN</item>
      <item>SANDO d.o.o.</item>
      <item>Milan Došen, Svetog Križa 120, 33000 Milanovac</item>
      <item>Sanja Gelić</item>
      <item>BORISLAV TOMIĆ</item>
      <item>Dijana Knez</item>
      <item>Mario Starčević, Povilska 42, 51250 Novi Vinodolski</item>
      <item>Marina Telišman Vugrinec, Hrvatske Bratske Zajednice 17, 10430 Samobor</item>
      <item>IVAN PUHALO</item>
      <item>ZAGREBAČKA BANKA d.d., Paromlinska 2, 10000 Zagreb</item>
      <item>JOSIP BOSILJ</item>
      <item>Dezso Kovacs</item>
      <item>Đurđa Dragović Grahek, Kneza Trpimira 4, 44320 Kutina</item>
      <item>Dušan Crljenko, Brca 8c, 51000 Rijeka</item>
      <item>LEON GERDEN</item>
      <item>Nada Juras, Nova 23, 40000 Palovec</item>
      <item>VALENTINA KRANJEC</item>
      <item>OGLASNA PLOČA</item>
      <item>TRGOMAR društvo s ograničenom odgovornošću za trgovinu, poljoprivredu i usluge, Ilovac 1/A, 47280 Ozalj</item>
      <item>Tibor Szalkai</item>
      <item>MARIJA KNEZOVIĆ</item>
      <item>ŽELJKO MILIČIĆ</item>
      <item>Klaudija Žvorc, Turčišće 177, 40000 Turčišće</item>
      <item>HERMINA TROŠELJ</item>
      <item>VISOKI TRGOVAČKI SUD REPUBLIKE HRVATSKE, Berislavićeva 11, 10000 Zagreb</item>
      <item>IVICA MATIĆ</item>
      <item>Boris Tomak, Borlin 25, 47000 Karlovac</item>
      <item>BOŽIDAR ŠĆRBEC</item>
      <item>Odvj. društvo Hanžeković i partneri, Radnička cesta 22, 10000 Zagreb</item>
      <item>Nevenko Radijevac</item>
      <item>Slavica Milat, Panos 4, 51250 Novi Vinodolski</item>
      <item>ALMIR BEĆIREVIĆ</item>
      <item>IVONA BARBALIĆ, 51000 Rijeka</item>
      <item>MARIO STARČEVIĆ</item>
      <item>EVA HORVATH-ŽAJA, Lanište 12c, 10000 Zagreb</item>
      <item>ZDRAVKO DUNGER</item>
      <item>ĐULA MUJAKIĆ</item>
      <item>Nikola Juras, Nova 23, 40000 Palovec</item>
      <item>ELVEDIN MUJAKIĆ</item>
      <item>DRAGICA MAVROVIĆ, 51000 Rijeka</item>
      <item>Ivan Puhalo, Antuna Branka Šimića 48, 51000 Rijeka</item>
      <item>Dragoljub Vujasin, Palanjek 15, 44000 Palanjek</item>
      <item>trgovačko društvo Sando</item>
      <item>ŽDO RIJEKA</item>
      <item>Mario Starčević, Povilska 42, 51250 Novi Vinodolski</item>
      <item>GABOR KALMAR</item>
      <item>DIJANA DNEZ, 51000 Rijeka</item>
      <item>Neda Anđel, Turopoljska 23, 10010 Velika Mlaka</item>
      <item>Ana Turina, Mel 7, 51250 Novi Vinodolski</item>
      <item>OS Rijeka zk odjel Novi vinodolski, Trg Vinodolskog zakona 5, 51250 Novi Vinodolski</item>
      <item>Danica Galetić, Srednjaci 20, 10000 Zagreb</item>
      <item>Gavranović d.o.o., Majstorska 9, 10000 Zagreb</item>
      <item>Jelena Polić, Cerovnik 6b, 47303 Cerovnik</item>
      <item>Senad Handžić, Lukoranska 11c, 10000 Zagreb</item>
      <item>MAJA BARIČEVIĆ, 51000 Rijeka</item>
      <item>Biserka Ćosić, Mavrići 67, 51244 Grižane</item>
      <item>Marin Cvitković, Ribarska Obala 22, 51252 Klenovica</item>
      <item>Darko Perković, Ante Kovačića 24, 51000 Rijeka</item>
      <item>POREZNA UPRAVA RIJEKA</item>
      <item>Općinski sud Rijeka zk odjel, Trg Vinodolskog zakona 5, 51250 Novi Vinodolski</item>
      <item>Svjetlana Andrić, Nova Krasa 8a, 51250 Novi Vinodolski</item>
      <item>DRAGAN DERANJA</item>
      <item>PETRA GJURAŠIĆ, 51000 Rijeka</item>
      <item>ĐURO FARKAŠ</item>
      <item>Mladen Štefančić, Dobrodolska Cesta 31a, 10360 Dobrodol</item>
      <item>IVICA PAVELIĆ</item>
      <item>DENIS MLADENIĆ, 51000 Rijeka</item>
      <item>DRAGAN DERANJA, Posteni 15, 51250 Novi Vinodolski</item>
      <item>MAKI d.o.o. za trgovinu, popravak i održavanje motornih vozila i usluge, Ulica Pavla Radića 110, 33000 Virovitica</item>
      <item>Edvard Valić</item>
      <item>JANKO SIMEUNOVIĆ, A. Jakšića 3, 10000 Zagreb</item>
      <item>ZORA FARKAŠ, ŠENOINA 22, 51250 Novi Vinodolski</item>
      <item>Vedrana Pranjić Hamarić</item>
      <item>DANIEL STIPIĆ, A. ŠENOE 110, 31550 Valpovo</item>
      <item>Ivica Vodopijak, Tišinska ulica III. odvojak 4, 10000 Zagreb</item>
      <item>VOJIMIR ALAGIĆ, REISNEROVA ULICA 101, 31000 Osijek</item>
      <item>Anita Cvetko</item>
      <item>Rok Kerin, Papirniška Ulica 008, Krško</item>
      <item>Boris Marohnić, J. Trdine 1, 51000 Rijeka</item>
      <item>VLADIMIR CIRKVENČIĆ, Jevnica 16, Kresnice</item>
      <item>Krešimir Loboja, Đorđićeva 14, 10000 Zagreb</item>
      <item>Nenad Molc, Novačka 267, 10000 Zagreb</item>
      <item>Berislav Maksimović, Braće Radića 1, 42000 Hrašćica</item>
      <item>ANTE MILAT</item>
      <item>RUŽICA SPASOJEVIĆ, Sokol kula 6, 51000 Rijeka</item>
      <item>Bojan Perhoč, Augusta Šenoe 2a, 40000 Čakovec</item>
      <item>VLADIMIR MIOČINOVIĆ, Trg kralja Tomislava 15, 10430 Samobor</item>
      <item>MITJA TEMENT</item>
      <item>SILVANA DEMARK, Čavja 9, 51218 Čavle</item>
      <item>IRENA TEMENT</item>
      <item>EOS MATRIX d.o.o., Horvatova ulica 82, 10000 Zagreb</item>
      <item>BEATA LAKATOSNE LASZLO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izvorni_sadrzaj>
    <derivirana_varijabla naziv="DomainObject.Predmet.OstaliListFormatedWithAdress_1">
      <item>Dragoljub Pranjić, Volaričeva Ulica 22, Postojna</item>
      <item>SONJA JELEN</item>
      <item>SANDO d.o.o.</item>
      <item>Milan Došen, Svetog Križa 120, 33000 Milanovac</item>
      <item>Sanja Gelić</item>
      <item>BORISLAV TOMIĆ</item>
      <item>Dijana Knez</item>
      <item>Mario Starčević, Povilska 42, 51250 Novi Vinodolski</item>
      <item>Marina Telišman Vugrinec, Hrvatske Bratske Zajednice 17, 10430 Samobor</item>
      <item>IVAN PUHALO</item>
      <item>ZAGREBAČKA BANKA d.d., Paromlinska 2, 10000 Zagreb</item>
      <item>JOSIP BOSILJ</item>
      <item>Dezso Kovacs</item>
      <item>Đurđa Dragović Grahek, Kneza Trpimira 4, 44320 Kutina</item>
      <item>Dušan Crljenko, Brca 8c, 51000 Rijeka</item>
      <item>LEON GERDEN</item>
      <item>Nada Juras, Nova 23, 40000 Palovec</item>
      <item>VALENTINA KRANJEC</item>
      <item>OGLASNA PLOČA</item>
      <item>TRGOMAR društvo s ograničenom odgovornošću za trgovinu, poljoprivredu i usluge, Ilovac 1/A, 47280 Ozalj</item>
      <item>Tibor Szalkai</item>
      <item>MARIJA KNEZOVIĆ</item>
      <item>ŽELJKO MILIČIĆ</item>
      <item>Klaudija Žvorc, Turčišće 177, 40000 Turčišće</item>
      <item>HERMINA TROŠELJ</item>
      <item>VISOKI TRGOVAČKI SUD REPUBLIKE HRVATSKE, Berislavićeva 11, 10000 Zagreb</item>
      <item>IVICA MATIĆ</item>
      <item>Boris Tomak, Borlin 25, 47000 Karlovac</item>
      <item>BOŽIDAR ŠĆRBEC</item>
      <item>Odvj. društvo Hanžeković i partneri, Radnička cesta 22, 10000 Zagreb</item>
      <item>Nevenko Radijevac</item>
      <item>Slavica Milat, Panos 4, 51250 Novi Vinodolski</item>
      <item>ALMIR BEĆIREVIĆ</item>
      <item>IVONA BARBALIĆ, 51000 Rijeka</item>
      <item>MARIO STARČEVIĆ</item>
      <item>EVA HORVATH-ŽAJA, Lanište 12c, 10000 Zagreb</item>
      <item>ZDRAVKO DUNGER</item>
      <item>ĐULA MUJAKIĆ</item>
      <item>Nikola Juras, Nova 23, 40000 Palovec</item>
      <item>ELVEDIN MUJAKIĆ</item>
      <item>DRAGICA MAVROVIĆ, 51000 Rijeka</item>
      <item>Ivan Puhalo, Antuna Branka Šimića 48, 51000 Rijeka</item>
      <item>Dragoljub Vujasin, Palanjek 15, 44000 Palanjek</item>
      <item>trgovačko društvo Sando</item>
      <item>ŽDO RIJEKA</item>
      <item>Mario Starčević, Povilska 42, 51250 Novi Vinodolski</item>
      <item>GABOR KALMAR</item>
      <item>DIJANA DNEZ, 51000 Rijeka</item>
      <item>Neda Anđel, Turopoljska 23, 10010 Velika Mlaka</item>
      <item>Ana Turina, Mel 7, 51250 Novi Vinodolski</item>
      <item>OS Rijeka zk odjel Novi vinodolski, Trg Vinodolskog zakona 5, 51250 Novi Vinodolski</item>
      <item>Danica Galetić, Srednjaci 20, 10000 Zagreb</item>
      <item>Gavranović d.o.o., Majstorska 9, 10000 Zagreb</item>
      <item>Jelena Polić, Cerovnik 6b, 47303 Cerovnik</item>
      <item>Senad Handžić, Lukoranska 11c, 10000 Zagreb</item>
      <item>MAJA BARIČEVIĆ, 51000 Rijeka</item>
      <item>Biserka Ćosić, Mavrići 67, 51244 Grižane</item>
      <item>Marin Cvitković, Ribarska Obala 22, 51252 Klenovica</item>
      <item>Darko Perković, Ante Kovačića 24, 51000 Rijeka</item>
      <item>POREZNA UPRAVA RIJEKA</item>
      <item>Općinski sud Rijeka zk odjel, Trg Vinodolskog zakona 5, 51250 Novi Vinodolski</item>
      <item>Svjetlana Andrić, Nova Krasa 8a, 51250 Novi Vinodolski</item>
      <item>DRAGAN DERANJA</item>
      <item>PETRA GJURAŠIĆ, 51000 Rijeka</item>
      <item>ĐURO FARKAŠ</item>
      <item>Mladen Štefančić, Dobrodolska Cesta 31a, 10360 Dobrodol</item>
      <item>IVICA PAVELIĆ</item>
      <item>DENIS MLADENIĆ, 51000 Rijeka</item>
      <item>DRAGAN DERANJA, Posteni 15, 51250 Novi Vinodolski</item>
      <item>MAKI d.o.o. za trgovinu, popravak i održavanje motornih vozila i usluge, Ulica Pavla Radića 110, 33000 Virovitica</item>
      <item>Edvard Valić</item>
      <item>JANKO SIMEUNOVIĆ, A. Jakšića 3, 10000 Zagreb</item>
      <item>ZORA FARKAŠ, ŠENOINA 22, 51250 Novi Vinodolski</item>
      <item>Vedrana Pranjić Hamarić</item>
      <item>DANIEL STIPIĆ, A. ŠENOE 110, 31550 Valpovo</item>
      <item>Ivica Vodopijak, Tišinska ulica III. odvojak 4, 10000 Zagreb</item>
      <item>VOJIMIR ALAGIĆ, REISNEROVA ULICA 101, 31000 Osijek</item>
      <item>Anita Cvetko</item>
      <item>Rok Kerin, Papirniška Ulica 008, Krško</item>
      <item>Boris Marohnić, J. Trdine 1, 51000 Rijeka</item>
      <item>VLADIMIR CIRKVENČIĆ, Jevnica 16, Kresnice</item>
      <item>Krešimir Loboja, Đorđićeva 14, 10000 Zagreb</item>
      <item>Nenad Molc, Novačka 267, 10000 Zagreb</item>
      <item>Berislav Maksimović, Braće Radića 1, 42000 Hrašćica</item>
      <item>ANTE MILAT</item>
      <item>RUŽICA SPASOJEVIĆ, Sokol kula 6, 51000 Rijeka</item>
      <item>Bojan Perhoč, Augusta Šenoe 2a, 40000 Čakovec</item>
      <item>VLADIMIR MIOČINOVIĆ, Trg kralja Tomislava 15, 10430 Samobor</item>
      <item>MITJA TEMENT</item>
      <item>SILVANA DEMARK, Čavja 9, 51218 Čavle</item>
      <item>IRENA TEMENT</item>
      <item>EOS MATRIX d.o.o., Horvatova ulica 82, 10000 Zagreb</item>
      <item>BEATA LAKATOSNE LASZLO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derivirana_varijabla>
  </DomainObject.Predmet.OstaliListFormatedWithAdress>
  <DomainObject.Predmet.OstaliListFormatedWithAdressOIB>
    <izvorni_sadrzaj>
      <item>Dragoljub Pranjić, OIB 54696569762, Volaričeva Ulica 22, Postojna</item>
      <item>SONJA JELEN</item>
      <item>SANDO d.o.o.</item>
      <item>Milan Došen, OIB 28408384400, Svetog Križa 120, 33000 Milanovac</item>
      <item>Sanja Gelić</item>
      <item>BORISLAV TOMIĆ</item>
      <item>Dijana Knez</item>
      <item>Mario Starčević, OIB 56539746731, Povilska 42, 51250 Novi Vinodolski</item>
      <item>Marina Telišman Vugrinec, OIB 62898294202, Hrvatske Bratske Zajednice 17, 10430 Samobor</item>
      <item>IVAN PUHALO</item>
      <item>ZAGREBAČKA BANKA d.d., Paromlinska 2, 10000 Zagreb</item>
      <item>JOSIP BOSILJ</item>
      <item>Dezso Kovacs</item>
      <item>Đurđa Dragović Grahek, Kneza Trpimira 4, 44320 Kutina</item>
      <item>Dušan Crljenko, OIB 03602703658, Brca 8c, 51000 Rijeka</item>
      <item>LEON GERDEN</item>
      <item>Nada Juras, OIB 30198333880, Nova 23, 40000 Palovec</item>
      <item>VALENTINA KRANJEC</item>
      <item>OGLASNA PLOČA</item>
      <item>TRGOMAR društvo s ograničenom odgovornošću za trgovinu, poljoprivredu i usluge, OIB 48630703347, Ilovac 1/A, 47280 Ozalj</item>
      <item>Tibor Szalkai</item>
      <item>MARIJA KNEZOVIĆ</item>
      <item>ŽELJKO MILIČIĆ</item>
      <item>Klaudija Žvorc, OIB 53478732671, Turčišće 177, 40000 Turčišće</item>
      <item>HERMINA TROŠELJ</item>
      <item>VISOKI TRGOVAČKI SUD REPUBLIKE HRVATSKE, Berislavićeva 11, 10000 Zagreb</item>
      <item>IVICA MATIĆ</item>
      <item>Boris Tomak, OIB 63989066908, Borlin 25, 47000 Karlovac</item>
      <item>BOŽIDAR ŠĆRBEC</item>
      <item>Odvj. društvo Hanžeković i partneri, Radnička cesta 22, 10000 Zagreb</item>
      <item>Nevenko Radijevac</item>
      <item>Slavica Milat, OIB 12888531946, Panos 4, 51250 Novi Vinodolski</item>
      <item>ALMIR BEĆIREVIĆ</item>
      <item>IVONA BARBALIĆ, 51000 Rijeka</item>
      <item>MARIO STARČEVIĆ</item>
      <item>EVA HORVATH-ŽAJA, Lanište 12c, 10000 Zagreb</item>
      <item>ZDRAVKO DUNGER</item>
      <item>ĐULA MUJAKIĆ</item>
      <item>Nikola Juras, OIB 72380368643, Nova 23, 40000 Palovec</item>
      <item>ELVEDIN MUJAKIĆ</item>
      <item>DRAGICA MAVROVIĆ, 51000 Rijeka</item>
      <item>Ivan Puhalo, OIB 94862726921, Antuna Branka Šimića 48, 51000 Rijeka</item>
      <item>Dragoljub Vujasin, OIB 98732671121, Palanjek 15, 44000 Palanjek</item>
      <item>trgovačko društvo Sando</item>
      <item>ŽDO RIJEKA</item>
      <item>Mario Starčević, OIB 56539746731, Povilska 42, 51250 Novi Vinodolski</item>
      <item>GABOR KALMAR</item>
      <item>DIJANA DNEZ, 51000 Rijeka</item>
      <item>Neda Anđel, OIB 22754499403, Turopoljska 23, 10010 Velika Mlaka</item>
      <item>Ana Turina, OIB 18509990261, Mel 7, 51250 Novi Vinodolski</item>
      <item>OS Rijeka zk odjel Novi vinodolski, Trg Vinodolskog zakona 5, 51250 Novi Vinodolski</item>
      <item>Danica Galetić, OIB 05206564110, Srednjaci 20, 10000 Zagreb</item>
      <item>Gavranović d.o.o., Majstorska 9, 10000 Zagreb</item>
      <item>Jelena Polić, OIB 95695690874, Cerovnik 6b, 47303 Cerovnik</item>
      <item>Senad Handžić, OIB 27131757420, Lukoranska 11c, 10000 Zagreb</item>
      <item>MAJA BARIČEVIĆ, 51000 Rijeka</item>
      <item>Biserka Ćosić, OIB 83423997246, Mavrići 67, 51244 Grižane</item>
      <item>Marin Cvitković, OIB 80832888180, Ribarska Obala 22, 51252 Klenovica</item>
      <item>Darko Perković, OIB 08363620776, Ante Kovačića 24, 51000 Rijeka</item>
      <item>POREZNA UPRAVA RIJEKA</item>
      <item>Općinski sud Rijeka zk odjel, Trg Vinodolskog zakona 5, 51250 Novi Vinodolski</item>
      <item>Svjetlana Andrić, OIB 61523170829, Nova Krasa 8a, 51250 Novi Vinodolski</item>
      <item>DRAGAN DERANJA</item>
      <item>PETRA GJURAŠIĆ, 51000 Rijeka</item>
      <item>ĐURO FARKAŠ</item>
      <item>Mladen Štefančić, OIB 77574947580, Dobrodolska Cesta 31a, 10360 Dobrodol</item>
      <item>IVICA PAVELIĆ</item>
      <item>DENIS MLADENIĆ, 51000 Rijeka</item>
      <item>DRAGAN DERANJA, Posteni 15, 51250 Novi Vinodolski</item>
      <item>MAKI d.o.o. za trgovinu, popravak i održavanje motornih vozila i usluge, OIB 38541508228, Ulica Pavla Radića 110, 33000 Virovitica</item>
      <item>Edvard Valić</item>
      <item>JANKO SIMEUNOVIĆ, A. Jakšića 3, 10000 Zagreb</item>
      <item>ZORA FARKAŠ, ŠENOINA 22, 51250 Novi Vinodolski</item>
      <item>Vedrana Pranjić Hamarić</item>
      <item>DANIEL STIPIĆ, A. ŠENOE 110, 31550 Valpovo</item>
      <item>Ivica Vodopijak, Tišinska ulica III. odvojak 4, 10000 Zagreb</item>
      <item>VOJIMIR ALAGIĆ, REISNEROVA ULICA 101, 31000 Osijek</item>
      <item>Anita Cvetko</item>
      <item>Rok Kerin, OIB 78063435104, Papirniška Ulica 008, Krško</item>
      <item>Boris Marohnić, J. Trdine 1, 51000 Rijeka</item>
      <item>VLADIMIR CIRKVENČIĆ, Jevnica 16, Kresnice</item>
      <item>Krešimir Loboja, Đorđićeva 14, 10000 Zagreb</item>
      <item>Nenad Molc, OIB 13090594476, Novačka 267, 10000 Zagreb</item>
      <item>Berislav Maksimović, Braće Radića 1, 42000 Hrašćica</item>
      <item>ANTE MILAT</item>
      <item>RUŽICA SPASOJEVIĆ, Sokol kula 6, 51000 Rijeka</item>
      <item>Bojan Perhoč, OIB 02020487786, Augusta Šenoe 2a, 40000 Čakovec</item>
      <item>VLADIMIR MIOČINOVIĆ, Trg kralja Tomislava 15, 10430 Samobor</item>
      <item>MITJA TEMENT</item>
      <item>SILVANA DEMARK, Čavja 9, 51218 Čavle</item>
      <item>IRENA TEMENT</item>
      <item>EOS MATRIX d.o.o., Horvatova ulica 82, 10000 Zagreb</item>
      <item>BEATA LAKATOSNE LASZLO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izvorni_sadrzaj>
    <derivirana_varijabla naziv="DomainObject.Predmet.OstaliListFormatedWithAdressOIB_1">
      <item>Dragoljub Pranjić, OIB 54696569762, Volaričeva Ulica 22, Postojna</item>
      <item>SONJA JELEN</item>
      <item>SANDO d.o.o.</item>
      <item>Milan Došen, OIB 28408384400, Svetog Križa 120, 33000 Milanovac</item>
      <item>Sanja Gelić</item>
      <item>BORISLAV TOMIĆ</item>
      <item>Dijana Knez</item>
      <item>Mario Starčević, OIB 56539746731, Povilska 42, 51250 Novi Vinodolski</item>
      <item>Marina Telišman Vugrinec, OIB 62898294202, Hrvatske Bratske Zajednice 17, 10430 Samobor</item>
      <item>IVAN PUHALO</item>
      <item>ZAGREBAČKA BANKA d.d., Paromlinska 2, 10000 Zagreb</item>
      <item>JOSIP BOSILJ</item>
      <item>Dezso Kovacs</item>
      <item>Đurđa Dragović Grahek, Kneza Trpimira 4, 44320 Kutina</item>
      <item>Dušan Crljenko, OIB 03602703658, Brca 8c, 51000 Rijeka</item>
      <item>LEON GERDEN</item>
      <item>Nada Juras, OIB 30198333880, Nova 23, 40000 Palovec</item>
      <item>VALENTINA KRANJEC</item>
      <item>OGLASNA PLOČA</item>
      <item>TRGOMAR društvo s ograničenom odgovornošću za trgovinu, poljoprivredu i usluge, OIB 48630703347, Ilovac 1/A, 47280 Ozalj</item>
      <item>Tibor Szalkai</item>
      <item>MARIJA KNEZOVIĆ</item>
      <item>ŽELJKO MILIČIĆ</item>
      <item>Klaudija Žvorc, OIB 53478732671, Turčišće 177, 40000 Turčišće</item>
      <item>HERMINA TROŠELJ</item>
      <item>VISOKI TRGOVAČKI SUD REPUBLIKE HRVATSKE, Berislavićeva 11, 10000 Zagreb</item>
      <item>IVICA MATIĆ</item>
      <item>Boris Tomak, OIB 63989066908, Borlin 25, 47000 Karlovac</item>
      <item>BOŽIDAR ŠĆRBEC</item>
      <item>Odvj. društvo Hanžeković i partneri, Radnička cesta 22, 10000 Zagreb</item>
      <item>Nevenko Radijevac</item>
      <item>Slavica Milat, OIB 12888531946, Panos 4, 51250 Novi Vinodolski</item>
      <item>ALMIR BEĆIREVIĆ</item>
      <item>IVONA BARBALIĆ, 51000 Rijeka</item>
      <item>MARIO STARČEVIĆ</item>
      <item>EVA HORVATH-ŽAJA, Lanište 12c, 10000 Zagreb</item>
      <item>ZDRAVKO DUNGER</item>
      <item>ĐULA MUJAKIĆ</item>
      <item>Nikola Juras, OIB 72380368643, Nova 23, 40000 Palovec</item>
      <item>ELVEDIN MUJAKIĆ</item>
      <item>DRAGICA MAVROVIĆ, 51000 Rijeka</item>
      <item>Ivan Puhalo, OIB 94862726921, Antuna Branka Šimića 48, 51000 Rijeka</item>
      <item>Dragoljub Vujasin, OIB 98732671121, Palanjek 15, 44000 Palanjek</item>
      <item>trgovačko društvo Sando</item>
      <item>ŽDO RIJEKA</item>
      <item>Mario Starčević, OIB 56539746731, Povilska 42, 51250 Novi Vinodolski</item>
      <item>GABOR KALMAR</item>
      <item>DIJANA DNEZ, 51000 Rijeka</item>
      <item>Neda Anđel, OIB 22754499403, Turopoljska 23, 10010 Velika Mlaka</item>
      <item>Ana Turina, OIB 18509990261, Mel 7, 51250 Novi Vinodolski</item>
      <item>OS Rijeka zk odjel Novi vinodolski, Trg Vinodolskog zakona 5, 51250 Novi Vinodolski</item>
      <item>Danica Galetić, OIB 05206564110, Srednjaci 20, 10000 Zagreb</item>
      <item>Gavranović d.o.o., Majstorska 9, 10000 Zagreb</item>
      <item>Jelena Polić, OIB 95695690874, Cerovnik 6b, 47303 Cerovnik</item>
      <item>Senad Handžić, OIB 27131757420, Lukoranska 11c, 10000 Zagreb</item>
      <item>MAJA BARIČEVIĆ, 51000 Rijeka</item>
      <item>Biserka Ćosić, OIB 83423997246, Mavrići 67, 51244 Grižane</item>
      <item>Marin Cvitković, OIB 80832888180, Ribarska Obala 22, 51252 Klenovica</item>
      <item>Darko Perković, OIB 08363620776, Ante Kovačića 24, 51000 Rijeka</item>
      <item>POREZNA UPRAVA RIJEKA</item>
      <item>Općinski sud Rijeka zk odjel, Trg Vinodolskog zakona 5, 51250 Novi Vinodolski</item>
      <item>Svjetlana Andrić, OIB 61523170829, Nova Krasa 8a, 51250 Novi Vinodolski</item>
      <item>DRAGAN DERANJA</item>
      <item>PETRA GJURAŠIĆ, 51000 Rijeka</item>
      <item>ĐURO FARKAŠ</item>
      <item>Mladen Štefančić, OIB 77574947580, Dobrodolska Cesta 31a, 10360 Dobrodol</item>
      <item>IVICA PAVELIĆ</item>
      <item>DENIS MLADENIĆ, 51000 Rijeka</item>
      <item>DRAGAN DERANJA, Posteni 15, 51250 Novi Vinodolski</item>
      <item>MAKI d.o.o. za trgovinu, popravak i održavanje motornih vozila i usluge, OIB 38541508228, Ulica Pavla Radića 110, 33000 Virovitica</item>
      <item>Edvard Valić</item>
      <item>JANKO SIMEUNOVIĆ, A. Jakšića 3, 10000 Zagreb</item>
      <item>ZORA FARKAŠ, ŠENOINA 22, 51250 Novi Vinodolski</item>
      <item>Vedrana Pranjić Hamarić</item>
      <item>DANIEL STIPIĆ, A. ŠENOE 110, 31550 Valpovo</item>
      <item>Ivica Vodopijak, Tišinska ulica III. odvojak 4, 10000 Zagreb</item>
      <item>VOJIMIR ALAGIĆ, REISNEROVA ULICA 101, 31000 Osijek</item>
      <item>Anita Cvetko</item>
      <item>Rok Kerin, OIB 78063435104, Papirniška Ulica 008, Krško</item>
      <item>Boris Marohnić, J. Trdine 1, 51000 Rijeka</item>
      <item>VLADIMIR CIRKVENČIĆ, Jevnica 16, Kresnice</item>
      <item>Krešimir Loboja, Đorđićeva 14, 10000 Zagreb</item>
      <item>Nenad Molc, OIB 13090594476, Novačka 267, 10000 Zagreb</item>
      <item>Berislav Maksimović, Braće Radića 1, 42000 Hrašćica</item>
      <item>ANTE MILAT</item>
      <item>RUŽICA SPASOJEVIĆ, Sokol kula 6, 51000 Rijeka</item>
      <item>Bojan Perhoč, OIB 02020487786, Augusta Šenoe 2a, 40000 Čakovec</item>
      <item>VLADIMIR MIOČINOVIĆ, Trg kralja Tomislava 15, 10430 Samobor</item>
      <item>MITJA TEMENT</item>
      <item>SILVANA DEMARK, Čavja 9, 51218 Čavle</item>
      <item>IRENA TEMENT</item>
      <item>EOS MATRIX d.o.o., Horvatova ulica 82, 10000 Zagreb</item>
      <item>BEATA LAKATOSNE LASZLO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derivirana_varijabla>
  </DomainObject.Predmet.OstaliListFormatedWithAdressOIB>
  <DomainObject.Predmet.OstaliListNazivFormated>
    <izvorni_sadrzaj>
      <item>Dragoljub Pranjić</item>
      <item>SONJA JELEN</item>
      <item>SANDO d.o.o.</item>
      <item>Milan Došen</item>
      <item>Sanja Gelić</item>
      <item>BORISLAV TOMIĆ</item>
      <item>Dijana Knez</item>
      <item>Mario Starčević</item>
      <item>Marina Telišman Vugrinec</item>
      <item>IVAN PUHALO</item>
      <item>ZAGREBAČKA BANKA d.d.</item>
      <item>JOSIP BOSILJ</item>
      <item>Dezso Kovacs</item>
      <item>Đurđa Dragović Grahek</item>
      <item>Dušan Crljenko</item>
      <item>LEON GERDEN</item>
      <item>Nada Juras</item>
      <item>VALENTINA KRANJEC</item>
      <item>OGLASNA PLOČA</item>
      <item>TRGOMAR društvo s ograničenom odgovornošću za trgovinu, poljoprivredu i usluge</item>
      <item>Tibor Szalkai</item>
      <item>MARIJA KNEZOVIĆ</item>
      <item>ŽELJKO MILIČIĆ</item>
      <item>Klaudija Žvorc</item>
      <item>HERMINA TROŠELJ</item>
      <item>VISOKI TRGOVAČKI SUD REPUBLIKE HRVATSKE</item>
      <item>IVICA MATIĆ</item>
      <item>Boris Tomak</item>
      <item>BOŽIDAR ŠĆRBEC</item>
      <item>Odvj. društvo Hanžeković i partneri</item>
      <item>Nevenko Radijevac</item>
      <item>Slavica Milat</item>
      <item>ALMIR BEĆIREVIĆ</item>
      <item>IVONA BARBALIĆ</item>
      <item>MARIO STARČEVIĆ</item>
      <item>EVA HORVATH-ŽAJA</item>
      <item>ZDRAVKO DUNGER</item>
      <item>ĐULA MUJAKIĆ</item>
      <item>Nikola Juras</item>
      <item>ELVEDIN MUJAKIĆ</item>
      <item>DRAGICA MAVROVIĆ</item>
      <item>Ivan Puhalo</item>
      <item>Dragoljub Vujasin</item>
      <item>trgovačko društvo Sando</item>
      <item>ŽDO RIJEKA</item>
      <item>Mario Starčević</item>
      <item>GABOR KALMAR</item>
      <item>DIJANA DNEZ</item>
      <item>Neda Anđel</item>
      <item>Ana Turina</item>
      <item>OS Rijeka zk odjel Novi vinodolski</item>
      <item>Danica Galetić</item>
      <item>Gavranović d.o.o.</item>
      <item>Jelena Polić</item>
      <item>Senad Handžić</item>
      <item>MAJA BARIČEVIĆ</item>
      <item>Biserka Ćosić</item>
      <item>Marin Cvitković</item>
      <item>Darko Perković</item>
      <item>POREZNA UPRAVA RIJEKA</item>
      <item>Općinski sud Rijeka zk odjel</item>
      <item>Svjetlana Andrić</item>
      <item>DRAGAN DERANJA</item>
      <item>PETRA GJURAŠIĆ</item>
      <item>ĐURO FARKAŠ</item>
      <item>Mladen Štefančić</item>
      <item>IVICA PAVELIĆ</item>
      <item>DENIS MLADENIĆ</item>
      <item>DRAGAN DERANJA</item>
      <item>MAKI d.o.o. za trgovinu, popravak i održavanje motornih vozila i usluge</item>
      <item>Edvard Valić</item>
      <item>JANKO SIMEUNOVIĆ</item>
      <item>ZORA FARKAŠ</item>
      <item>Vedrana Pranjić Hamarić</item>
      <item>DANIEL STIPIĆ</item>
      <item>Ivica Vodopijak</item>
      <item>VOJIMIR ALAGIĆ</item>
      <item>Anita Cvetko</item>
      <item>Rok Kerin</item>
      <item>Boris Marohnić</item>
      <item>VLADIMIR CIRKVENČIĆ</item>
      <item>Krešimir Loboja</item>
      <item>Nenad Molc</item>
      <item>Berislav Maksimović</item>
      <item>ANTE MILAT</item>
      <item>RUŽICA SPASOJEVIĆ</item>
      <item>Bojan Perhoč</item>
      <item>VLADIMIR MIOČINOVIĆ</item>
      <item>MITJA TEMENT</item>
      <item>SILVANA DEMARK</item>
      <item>IRENA TEMENT</item>
      <item>EOS MATRIX d.o.o.</item>
      <item>BEATA LAKATOSNE LASZLO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NazivFormated_1">
      <item>Dragoljub Pranjić</item>
      <item>SONJA JELEN</item>
      <item>SANDO d.o.o.</item>
      <item>Milan Došen</item>
      <item>Sanja Gelić</item>
      <item>BORISLAV TOMIĆ</item>
      <item>Dijana Knez</item>
      <item>Mario Starčević</item>
      <item>Marina Telišman Vugrinec</item>
      <item>IVAN PUHALO</item>
      <item>ZAGREBAČKA BANKA d.d.</item>
      <item>JOSIP BOSILJ</item>
      <item>Dezso Kovacs</item>
      <item>Đurđa Dragović Grahek</item>
      <item>Dušan Crljenko</item>
      <item>LEON GERDEN</item>
      <item>Nada Juras</item>
      <item>VALENTINA KRANJEC</item>
      <item>OGLASNA PLOČA</item>
      <item>TRGOMAR društvo s ograničenom odgovornošću za trgovinu, poljoprivredu i usluge</item>
      <item>Tibor Szalkai</item>
      <item>MARIJA KNEZOVIĆ</item>
      <item>ŽELJKO MILIČIĆ</item>
      <item>Klaudija Žvorc</item>
      <item>HERMINA TROŠELJ</item>
      <item>VISOKI TRGOVAČKI SUD REPUBLIKE HRVATSKE</item>
      <item>IVICA MATIĆ</item>
      <item>Boris Tomak</item>
      <item>BOŽIDAR ŠĆRBEC</item>
      <item>Odvj. društvo Hanžeković i partneri</item>
      <item>Nevenko Radijevac</item>
      <item>Slavica Milat</item>
      <item>ALMIR BEĆIREVIĆ</item>
      <item>IVONA BARBALIĆ</item>
      <item>MARIO STARČEVIĆ</item>
      <item>EVA HORVATH-ŽAJA</item>
      <item>ZDRAVKO DUNGER</item>
      <item>ĐULA MUJAKIĆ</item>
      <item>Nikola Juras</item>
      <item>ELVEDIN MUJAKIĆ</item>
      <item>DRAGICA MAVROVIĆ</item>
      <item>Ivan Puhalo</item>
      <item>Dragoljub Vujasin</item>
      <item>trgovačko društvo Sando</item>
      <item>ŽDO RIJEKA</item>
      <item>Mario Starčević</item>
      <item>GABOR KALMAR</item>
      <item>DIJANA DNEZ</item>
      <item>Neda Anđel</item>
      <item>Ana Turina</item>
      <item>OS Rijeka zk odjel Novi vinodolski</item>
      <item>Danica Galetić</item>
      <item>Gavranović d.o.o.</item>
      <item>Jelena Polić</item>
      <item>Senad Handžić</item>
      <item>MAJA BARIČEVIĆ</item>
      <item>Biserka Ćosić</item>
      <item>Marin Cvitković</item>
      <item>Darko Perković</item>
      <item>POREZNA UPRAVA RIJEKA</item>
      <item>Općinski sud Rijeka zk odjel</item>
      <item>Svjetlana Andrić</item>
      <item>DRAGAN DERANJA</item>
      <item>PETRA GJURAŠIĆ</item>
      <item>ĐURO FARKAŠ</item>
      <item>Mladen Štefančić</item>
      <item>IVICA PAVELIĆ</item>
      <item>DENIS MLADENIĆ</item>
      <item>DRAGAN DERANJA</item>
      <item>MAKI d.o.o. za trgovinu, popravak i održavanje motornih vozila i usluge</item>
      <item>Edvard Valić</item>
      <item>JANKO SIMEUNOVIĆ</item>
      <item>ZORA FARKAŠ</item>
      <item>Vedrana Pranjić Hamarić</item>
      <item>DANIEL STIPIĆ</item>
      <item>Ivica Vodopijak</item>
      <item>VOJIMIR ALAGIĆ</item>
      <item>Anita Cvetko</item>
      <item>Rok Kerin</item>
      <item>Boris Marohnić</item>
      <item>VLADIMIR CIRKVENČIĆ</item>
      <item>Krešimir Loboja</item>
      <item>Nenad Molc</item>
      <item>Berislav Maksimović</item>
      <item>ANTE MILAT</item>
      <item>RUŽICA SPASOJEVIĆ</item>
      <item>Bojan Perhoč</item>
      <item>VLADIMIR MIOČINOVIĆ</item>
      <item>MITJA TEMENT</item>
      <item>SILVANA DEMARK</item>
      <item>IRENA TEMENT</item>
      <item>EOS MATRIX d.o.o.</item>
      <item>BEATA LAKATOSNE LASZLO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NazivFormated>
  <DomainObject.Predmet.OstaliListNazivFormatedOIB>
    <izvorni_sadrzaj>
      <item>Dragoljub Pranjić, OIB 54696569762</item>
      <item>SONJA JELEN</item>
      <item>SANDO d.o.o.</item>
      <item>Milan Došen, OIB 28408384400</item>
      <item>Sanja Gelić</item>
      <item>BORISLAV TOMIĆ</item>
      <item>Dijana Knez</item>
      <item>Mario Starčević, OIB 56539746731</item>
      <item>Marina Telišman Vugrinec, OIB 62898294202</item>
      <item>IVAN PUHALO</item>
      <item>ZAGREBAČKA BANKA d.d.</item>
      <item>JOSIP BOSILJ</item>
      <item>Dezso Kovacs</item>
      <item>Đurđa Dragović Grahek</item>
      <item>Dušan Crljenko, OIB 03602703658</item>
      <item>LEON GERDEN</item>
      <item>Nada Juras, OIB 30198333880</item>
      <item>VALENTINA KRANJEC</item>
      <item>OGLASNA PLOČA</item>
      <item>TRGOMAR društvo s ograničenom odgovornošću za trgovinu, poljoprivredu i usluge, OIB 48630703347</item>
      <item>Tibor Szalkai</item>
      <item>MARIJA KNEZOVIĆ</item>
      <item>ŽELJKO MILIČIĆ</item>
      <item>Klaudija Žvorc, OIB 53478732671</item>
      <item>HERMINA TROŠELJ</item>
      <item>VISOKI TRGOVAČKI SUD REPUBLIKE HRVATSKE</item>
      <item>IVICA MATIĆ</item>
      <item>Boris Tomak, OIB 63989066908</item>
      <item>BOŽIDAR ŠĆRBEC</item>
      <item>Odvj. društvo Hanžeković i partneri</item>
      <item>Nevenko Radijevac</item>
      <item>Slavica Milat, OIB 12888531946</item>
      <item>ALMIR BEĆIREVIĆ</item>
      <item>IVONA BARBALIĆ</item>
      <item>MARIO STARČEVIĆ</item>
      <item>EVA HORVATH-ŽAJA</item>
      <item>ZDRAVKO DUNGER</item>
      <item>ĐULA MUJAKIĆ</item>
      <item>Nikola Juras, OIB 72380368643</item>
      <item>ELVEDIN MUJAKIĆ</item>
      <item>DRAGICA MAVROVIĆ</item>
      <item>Ivan Puhalo, OIB 94862726921</item>
      <item>Dragoljub Vujasin, OIB 98732671121</item>
      <item>trgovačko društvo Sando</item>
      <item>ŽDO RIJEKA</item>
      <item>Mario Starčević, OIB 56539746731</item>
      <item>GABOR KALMAR</item>
      <item>DIJANA DNEZ</item>
      <item>Neda Anđel, OIB 22754499403</item>
      <item>Ana Turina, OIB 18509990261</item>
      <item>OS Rijeka zk odjel Novi vinodolski</item>
      <item>Danica Galetić, OIB 05206564110</item>
      <item>Gavranović d.o.o.</item>
      <item>Jelena Polić, OIB 95695690874</item>
      <item>Senad Handžić, OIB 27131757420</item>
      <item>MAJA BARIČEVIĆ</item>
      <item>Biserka Ćosić, OIB 83423997246</item>
      <item>Marin Cvitković, OIB 80832888180</item>
      <item>Darko Perković, OIB 08363620776</item>
      <item>POREZNA UPRAVA RIJEKA</item>
      <item>Općinski sud Rijeka zk odjel</item>
      <item>Svjetlana Andrić, OIB 61523170829</item>
      <item>DRAGAN DERANJA</item>
      <item>PETRA GJURAŠIĆ</item>
      <item>ĐURO FARKAŠ</item>
      <item>Mladen Štefančić, OIB 77574947580</item>
      <item>IVICA PAVELIĆ</item>
      <item>DENIS MLADENIĆ</item>
      <item>DRAGAN DERANJA</item>
      <item>MAKI d.o.o. za trgovinu, popravak i održavanje motornih vozila i usluge, OIB 38541508228</item>
      <item>Edvard Valić</item>
      <item>JANKO SIMEUNOVIĆ</item>
      <item>ZORA FARKAŠ</item>
      <item>Vedrana Pranjić Hamarić</item>
      <item>DANIEL STIPIĆ</item>
      <item>Ivica Vodopijak</item>
      <item>VOJIMIR ALAGIĆ</item>
      <item>Anita Cvetko</item>
      <item>Rok Kerin, OIB 78063435104</item>
      <item>Boris Marohnić</item>
      <item>VLADIMIR CIRKVENČIĆ</item>
      <item>Krešimir Loboja</item>
      <item>Nenad Molc, OIB 13090594476</item>
      <item>Berislav Maksimović</item>
      <item>ANTE MILAT</item>
      <item>RUŽICA SPASOJEVIĆ</item>
      <item>Bojan Perhoč, OIB 02020487786</item>
      <item>VLADIMIR MIOČINOVIĆ</item>
      <item>MITJA TEMENT</item>
      <item>SILVANA DEMARK</item>
      <item>IRENA TEMENT</item>
      <item>EOS MATRIX d.o.o.</item>
      <item>BEATA LAKATOSNE LASZLO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NazivFormatedOIB_1">
      <item>Dragoljub Pranjić, OIB 54696569762</item>
      <item>SONJA JELEN</item>
      <item>SANDO d.o.o.</item>
      <item>Milan Došen, OIB 28408384400</item>
      <item>Sanja Gelić</item>
      <item>BORISLAV TOMIĆ</item>
      <item>Dijana Knez</item>
      <item>Mario Starčević, OIB 56539746731</item>
      <item>Marina Telišman Vugrinec, OIB 62898294202</item>
      <item>IVAN PUHALO</item>
      <item>ZAGREBAČKA BANKA d.d.</item>
      <item>JOSIP BOSILJ</item>
      <item>Dezso Kovacs</item>
      <item>Đurđa Dragović Grahek</item>
      <item>Dušan Crljenko, OIB 03602703658</item>
      <item>LEON GERDEN</item>
      <item>Nada Juras, OIB 30198333880</item>
      <item>VALENTINA KRANJEC</item>
      <item>OGLASNA PLOČA</item>
      <item>TRGOMAR društvo s ograničenom odgovornošću za trgovinu, poljoprivredu i usluge, OIB 48630703347</item>
      <item>Tibor Szalkai</item>
      <item>MARIJA KNEZOVIĆ</item>
      <item>ŽELJKO MILIČIĆ</item>
      <item>Klaudija Žvorc, OIB 53478732671</item>
      <item>HERMINA TROŠELJ</item>
      <item>VISOKI TRGOVAČKI SUD REPUBLIKE HRVATSKE</item>
      <item>IVICA MATIĆ</item>
      <item>Boris Tomak, OIB 63989066908</item>
      <item>BOŽIDAR ŠĆRBEC</item>
      <item>Odvj. društvo Hanžeković i partneri</item>
      <item>Nevenko Radijevac</item>
      <item>Slavica Milat, OIB 12888531946</item>
      <item>ALMIR BEĆIREVIĆ</item>
      <item>IVONA BARBALIĆ</item>
      <item>MARIO STARČEVIĆ</item>
      <item>EVA HORVATH-ŽAJA</item>
      <item>ZDRAVKO DUNGER</item>
      <item>ĐULA MUJAKIĆ</item>
      <item>Nikola Juras, OIB 72380368643</item>
      <item>ELVEDIN MUJAKIĆ</item>
      <item>DRAGICA MAVROVIĆ</item>
      <item>Ivan Puhalo, OIB 94862726921</item>
      <item>Dragoljub Vujasin, OIB 98732671121</item>
      <item>trgovačko društvo Sando</item>
      <item>ŽDO RIJEKA</item>
      <item>Mario Starčević, OIB 56539746731</item>
      <item>GABOR KALMAR</item>
      <item>DIJANA DNEZ</item>
      <item>Neda Anđel, OIB 22754499403</item>
      <item>Ana Turina, OIB 18509990261</item>
      <item>OS Rijeka zk odjel Novi vinodolski</item>
      <item>Danica Galetić, OIB 05206564110</item>
      <item>Gavranović d.o.o.</item>
      <item>Jelena Polić, OIB 95695690874</item>
      <item>Senad Handžić, OIB 27131757420</item>
      <item>MAJA BARIČEVIĆ</item>
      <item>Biserka Ćosić, OIB 83423997246</item>
      <item>Marin Cvitković, OIB 80832888180</item>
      <item>Darko Perković, OIB 08363620776</item>
      <item>POREZNA UPRAVA RIJEKA</item>
      <item>Općinski sud Rijeka zk odjel</item>
      <item>Svjetlana Andrić, OIB 61523170829</item>
      <item>DRAGAN DERANJA</item>
      <item>PETRA GJURAŠIĆ</item>
      <item>ĐURO FARKAŠ</item>
      <item>Mladen Štefančić, OIB 77574947580</item>
      <item>IVICA PAVELIĆ</item>
      <item>DENIS MLADENIĆ</item>
      <item>DRAGAN DERANJA</item>
      <item>MAKI d.o.o. za trgovinu, popravak i održavanje motornih vozila i usluge, OIB 38541508228</item>
      <item>Edvard Valić</item>
      <item>JANKO SIMEUNOVIĆ</item>
      <item>ZORA FARKAŠ</item>
      <item>Vedrana Pranjić Hamarić</item>
      <item>DANIEL STIPIĆ</item>
      <item>Ivica Vodopijak</item>
      <item>VOJIMIR ALAGIĆ</item>
      <item>Anita Cvetko</item>
      <item>Rok Kerin, OIB 78063435104</item>
      <item>Boris Marohnić</item>
      <item>VLADIMIR CIRKVENČIĆ</item>
      <item>Krešimir Loboja</item>
      <item>Nenad Molc, OIB 13090594476</item>
      <item>Berislav Maksimović</item>
      <item>ANTE MILAT</item>
      <item>RUŽICA SPASOJEVIĆ</item>
      <item>Bojan Perhoč, OIB 02020487786</item>
      <item>VLADIMIR MIOČINOVIĆ</item>
      <item>MITJA TEMENT</item>
      <item>SILVANA DEMARK</item>
      <item>IRENA TEMENT</item>
      <item>EOS MATRIX d.o.o.</item>
      <item>BEATA LAKATOSNE LASZLO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St-162/2010-1412</izvorni_sadrzaj>
    <derivirana_varijabla naziv="DomainObject.PoslovniBrojDokumenta_1">St-162/2010-1412</derivirana_varijabla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Dragoljub Pranjić</item>
      <item>SONJA JELEN</item>
      <item>SANDO d.o.o.</item>
      <item>Milan Došen</item>
      <item>Sanja Gelić</item>
      <item>BORISLAV TOMIĆ</item>
      <item>Dijana Knez</item>
      <item>Mario Starčević</item>
      <item>Marina Telišman Vugrinec</item>
      <item>IVAN PUHALO</item>
      <item>ZAGREBAČKA BANKA d.d.</item>
      <item>JOSIP BOSILJ</item>
      <item>Dezso Kovacs</item>
      <item>Đurđa Dragović Grahek</item>
      <item>Dušan Crljenko</item>
      <item>LEON GERDEN</item>
      <item>Nada Juras</item>
      <item>VALENTINA KRANJEC</item>
      <item>OGLASNA PLOČA</item>
      <item>TRGOMAR društvo s ograničenom odgovornošću za trgovinu, poljoprivredu i usluge</item>
      <item>Tibor Szalkai</item>
      <item>MARIJA KNEZOVIĆ</item>
      <item>ŽELJKO MILIČIĆ</item>
      <item>Klaudija Žvorc</item>
      <item>HERMINA TROŠELJ</item>
      <item>VISOKI TRGOVAČKI SUD REPUBLIKE HRVATSKE</item>
      <item>IVICA MATIĆ</item>
      <item>Boris Tomak</item>
      <item>BOŽIDAR ŠĆRBEC</item>
      <item>Odvj. društvo Hanžeković i partneri</item>
      <item>Nevenko Radijevac</item>
      <item>Slavica Milat</item>
      <item>ALMIR BEĆIREVIĆ</item>
      <item>IVONA BARBALIĆ</item>
      <item>MARIO STARČEVIĆ</item>
      <item>EVA HORVATH-ŽAJA</item>
      <item>ZDRAVKO DUNGER</item>
      <item>ĐULA MUJAKIĆ</item>
      <item>Nikola Juras</item>
      <item>ELVEDIN MUJAKIĆ</item>
      <item>DRAGICA MAVROVIĆ</item>
      <item>Ivan Puhalo</item>
      <item>Dragoljub Vujasin</item>
      <item>trgovačko društvo Sando</item>
      <item>ŽDO RIJEKA</item>
      <item>Mario Starčević</item>
      <item>GABOR KALMAR</item>
      <item>DIJANA DNEZ</item>
      <item>Neda Anđel</item>
      <item>Ana Turina</item>
      <item>OS Rijeka zk odjel Novi vinodolski</item>
      <item>Danica Galetić</item>
      <item>Gavranović d.o.o.</item>
      <item>Jelena Polić</item>
      <item>Senad Handžić</item>
      <item>MAJA BARIČEVIĆ</item>
      <item>Biserka Ćosić</item>
      <item>Marin Cvitković</item>
      <item>Darko Perković</item>
      <item>POREZNA UPRAVA RIJEKA</item>
      <item>Općinski sud Rijeka zk odjel</item>
      <item>Svjetlana Andrić</item>
      <item>DRAGAN DERANJA</item>
      <item>PETRA GJURAŠIĆ</item>
      <item>ĐURO FARKAŠ</item>
      <item>Mladen Štefančić</item>
      <item>IVICA PAVELIĆ</item>
      <item>DENIS MLADENIĆ</item>
      <item>DRAGAN DERANJA</item>
      <item>MAKI d.o.o. za trgovinu, popravak i održavanje motornih vozila i usluge</item>
      <item>Edvard Valić</item>
      <item>JANKO SIMEUNOVIĆ</item>
      <item>ZORA FARKAŠ</item>
      <item>Vedrana Pranjić Hamarić</item>
      <item>DANIEL STIPIĆ</item>
      <item>Ivica Vodopijak</item>
      <item>VOJIMIR ALAGIĆ</item>
      <item>Anita Cvetko</item>
      <item>Rok Kerin</item>
      <item>Boris Marohnić</item>
      <item>VLADIMIR CIRKVENČIĆ</item>
      <item>Krešimir Loboja</item>
      <item>Nenad Molc</item>
      <item>Berislav Maksimović</item>
      <item>ANTE MILAT</item>
      <item>RUŽICA SPASOJEVIĆ</item>
      <item>Bojan Perhoč</item>
      <item>VLADIMIR MIOČINOVIĆ</item>
      <item>MITJA TEMENT</item>
      <item>SILVANA DEMARK</item>
      <item>IRENA TEMENT</item>
      <item>EOS MATRIX d.o.o.</item>
      <item>BEATA LAKATOSNE LASZLO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SudioniciListNaziv_1">
      <item>HIT-MARINA d.o.o. NOVI VINODOLSKI</item>
      <item>PRIMORSKO-GORANSKA ŽUPANIJA GRAD NOVI VINODOLSKI</item>
      <item>Dragoljub Pranjić</item>
      <item>SONJA JELEN</item>
      <item>SANDO d.o.o.</item>
      <item>Milan Došen</item>
      <item>Sanja Gelić</item>
      <item>BORISLAV TOMIĆ</item>
      <item>Dijana Knez</item>
      <item>Mario Starčević</item>
      <item>Marina Telišman Vugrinec</item>
      <item>IVAN PUHALO</item>
      <item>ZAGREBAČKA BANKA d.d.</item>
      <item>JOSIP BOSILJ</item>
      <item>Dezso Kovacs</item>
      <item>Đurđa Dragović Grahek</item>
      <item>Dušan Crljenko</item>
      <item>LEON GERDEN</item>
      <item>Nada Juras</item>
      <item>VALENTINA KRANJEC</item>
      <item>OGLASNA PLOČA</item>
      <item>TRGOMAR društvo s ograničenom odgovornošću za trgovinu, poljoprivredu i usluge</item>
      <item>Tibor Szalkai</item>
      <item>MARIJA KNEZOVIĆ</item>
      <item>ŽELJKO MILIČIĆ</item>
      <item>Klaudija Žvorc</item>
      <item>HERMINA TROŠELJ</item>
      <item>VISOKI TRGOVAČKI SUD REPUBLIKE HRVATSKE</item>
      <item>IVICA MATIĆ</item>
      <item>Boris Tomak</item>
      <item>BOŽIDAR ŠĆRBEC</item>
      <item>Odvj. društvo Hanžeković i partneri</item>
      <item>Nevenko Radijevac</item>
      <item>Slavica Milat</item>
      <item>ALMIR BEĆIREVIĆ</item>
      <item>IVONA BARBALIĆ</item>
      <item>MARIO STARČEVIĆ</item>
      <item>EVA HORVATH-ŽAJA</item>
      <item>ZDRAVKO DUNGER</item>
      <item>ĐULA MUJAKIĆ</item>
      <item>Nikola Juras</item>
      <item>ELVEDIN MUJAKIĆ</item>
      <item>DRAGICA MAVROVIĆ</item>
      <item>Ivan Puhalo</item>
      <item>Dragoljub Vujasin</item>
      <item>trgovačko društvo Sando</item>
      <item>ŽDO RIJEKA</item>
      <item>Mario Starčević</item>
      <item>GABOR KALMAR</item>
      <item>DIJANA DNEZ</item>
      <item>Neda Anđel</item>
      <item>Ana Turina</item>
      <item>OS Rijeka zk odjel Novi vinodolski</item>
      <item>Danica Galetić</item>
      <item>Gavranović d.o.o.</item>
      <item>Jelena Polić</item>
      <item>Senad Handžić</item>
      <item>MAJA BARIČEVIĆ</item>
      <item>Biserka Ćosić</item>
      <item>Marin Cvitković</item>
      <item>Darko Perković</item>
      <item>POREZNA UPRAVA RIJEKA</item>
      <item>Općinski sud Rijeka zk odjel</item>
      <item>Svjetlana Andrić</item>
      <item>DRAGAN DERANJA</item>
      <item>PETRA GJURAŠIĆ</item>
      <item>ĐURO FARKAŠ</item>
      <item>Mladen Štefančić</item>
      <item>IVICA PAVELIĆ</item>
      <item>DENIS MLADENIĆ</item>
      <item>DRAGAN DERANJA</item>
      <item>MAKI d.o.o. za trgovinu, popravak i održavanje motornih vozila i usluge</item>
      <item>Edvard Valić</item>
      <item>JANKO SIMEUNOVIĆ</item>
      <item>ZORA FARKAŠ</item>
      <item>Vedrana Pranjić Hamarić</item>
      <item>DANIEL STIPIĆ</item>
      <item>Ivica Vodopijak</item>
      <item>VOJIMIR ALAGIĆ</item>
      <item>Anita Cvetko</item>
      <item>Rok Kerin</item>
      <item>Boris Marohnić</item>
      <item>VLADIMIR CIRKVENČIĆ</item>
      <item>Krešimir Loboja</item>
      <item>Nenad Molc</item>
      <item>Berislav Maksimović</item>
      <item>ANTE MILAT</item>
      <item>RUŽICA SPASOJEVIĆ</item>
      <item>Bojan Perhoč</item>
      <item>VLADIMIR MIOČINOVIĆ</item>
      <item>MITJA TEMENT</item>
      <item>SILVANA DEMARK</item>
      <item>IRENA TEMENT</item>
      <item>EOS MATRIX d.o.o.</item>
      <item>BEATA LAKATOSNE LASZLO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Dragoljub Pranjić, OIB 54696569762, Volaričeva Ulica 22,Postojna</item>
      <item>SONJA JELEN</item>
      <item>SANDO d.o.o.</item>
      <item>Milan Došen, OIB 28408384400, Svetog Križa 120,33000 Milanovac</item>
      <item>Sanja Gelić</item>
      <item>BORISLAV TOMIĆ</item>
      <item>Dijana Knez</item>
      <item>Mario Starčević, OIB 56539746731, Povilska 42,51250 Novi Vinodolski</item>
      <item>Marina Telišman Vugrinec, OIB 62898294202, Hrvatske Bratske Zajednice 17,10430 Samobor</item>
      <item>IVAN PUHALO</item>
      <item>ZAGREBAČKA BANKA d.d., Paromlinska 2,10000 Zagreb</item>
      <item>JOSIP BOSILJ</item>
      <item>Dezso Kovacs</item>
      <item>Đurđa Dragović Grahek, Kneza Trpimira 4,44320 Kutina</item>
      <item>Dušan Crljenko, OIB 03602703658, Brca 8c,51000 Rijeka</item>
      <item>LEON GERDEN</item>
      <item>Nada Juras, OIB 30198333880, Nova 23,40000 Palovec</item>
      <item>VALENTINA KRANJEC</item>
      <item>OGLASNA PLOČA</item>
      <item>TRGOMAR društvo s ograničenom odgovornošću za trgovinu, poljoprivredu i usluge, OIB 48630703347, Ilovac 1/A,47280 Ozalj</item>
      <item>Tibor Szalkai</item>
      <item>MARIJA KNEZOVIĆ</item>
      <item>ŽELJKO MILIČIĆ</item>
      <item>Klaudija Žvorc, OIB 53478732671, Turčišće 177,40000 Turčišće</item>
      <item>HERMINA TROŠELJ</item>
      <item>VISOKI TRGOVAČKI SUD REPUBLIKE HRVATSKE, Berislavićeva 11,10000 Zagreb</item>
      <item>IVICA MATIĆ</item>
      <item>Boris Tomak, OIB 63989066908, Borlin 25,47000 Karlovac</item>
      <item>BOŽIDAR ŠĆRBEC</item>
      <item>Odvj. društvo Hanžeković i partneri, Radnička cesta 22,10000 Zagreb</item>
      <item>Nevenko Radijevac</item>
      <item>Slavica Milat, OIB 12888531946, Panos 4,51250 Novi Vinodolski</item>
      <item>ALMIR BEĆIREVIĆ</item>
      <item>IVONA BARBALIĆ, 51000 Rijeka</item>
      <item>MARIO STARČEVIĆ</item>
      <item>EVA HORVATH-ŽAJA, Lanište 12c,10000 Zagreb</item>
      <item>ZDRAVKO DUNGER</item>
      <item>ĐULA MUJAKIĆ</item>
      <item>Nikola Juras, OIB 72380368643, Nova 23,40000 Palovec</item>
      <item>ELVEDIN MUJAKIĆ</item>
      <item>DRAGICA MAVROVIĆ, 51000 Rijeka</item>
      <item>Ivan Puhalo, OIB 94862726921, Antuna Branka Šimića 48,51000 Rijeka</item>
      <item>Dragoljub Vujasin, OIB 98732671121, Palanjek 15,44000 Palanjek</item>
      <item>trgovačko društvo Sando</item>
      <item>ŽDO RIJEKA</item>
      <item>Mario Starčević, OIB 56539746731, Povilska 42,51250 Novi Vinodolski</item>
      <item>GABOR KALMAR</item>
      <item>DIJANA DNEZ, 51000 Rijeka</item>
      <item>Neda Anđel, OIB 22754499403, Turopoljska 23,10010 Velika Mlaka</item>
      <item>Ana Turina, OIB 18509990261, Mel 7,51250 Novi Vinodolski</item>
      <item>OS Rijeka zk odjel Novi vinodolski, Trg Vinodolskog zakona 5,51250 Novi Vinodolski</item>
      <item>Danica Galetić, OIB 05206564110, Srednjaci 20,10000 Zagreb</item>
      <item>Gavranović d.o.o., Majstorska 9,10000 Zagreb</item>
      <item>Jelena Polić, OIB 95695690874, Cerovnik 6b,47303 Cerovnik</item>
      <item>Senad Handžić, OIB 27131757420, Lukoranska 11c,10000 Zagreb</item>
      <item>MAJA BARIČEVIĆ, 51000 Rijeka</item>
      <item>Biserka Ćosić, OIB 83423997246, Mavrići 67,51244 Grižane</item>
      <item>Marin Cvitković, OIB 80832888180, Ribarska Obala 22,51252 Klenovica</item>
      <item>Darko Perković, OIB 08363620776, Ante Kovačića 24,51000 Rijeka</item>
      <item>POREZNA UPRAVA RIJEKA</item>
      <item>Općinski sud Rijeka zk odjel, Trg Vinodolskog zakona 5,51250 Novi Vinodolski</item>
      <item>Svjetlana Andrić, OIB 61523170829, Nova Krasa 8a,51250 Novi Vinodolski</item>
      <item>DRAGAN DERANJA</item>
      <item>PETRA GJURAŠIĆ, 51000 Rijeka</item>
      <item>ĐURO FARKAŠ</item>
      <item>Mladen Štefančić, OIB 77574947580, Dobrodolska Cesta 31a,10360 Dobrodol</item>
      <item>IVICA PAVELIĆ</item>
      <item>DENIS MLADENIĆ, 51000 Rijeka</item>
      <item>DRAGAN DERANJA, Posteni 15,51250 Novi Vinodolski</item>
      <item>MAKI d.o.o. za trgovinu, popravak i održavanje motornih vozila i usluge, OIB 38541508228, Ulica Pavla Radića 110,33000 Virovitica</item>
      <item>Edvard Valić</item>
      <item>JANKO SIMEUNOVIĆ, A. Jakšića 3,10000 Zagreb</item>
      <item>ZORA FARKAŠ, ŠENOINA 22,51250 Novi Vinodolski</item>
      <item>Vedrana Pranjić Hamarić</item>
      <item>DANIEL STIPIĆ, A. ŠENOE 110,31550 Valpovo</item>
      <item>Ivica Vodopijak, Tišinska ulica III. odvojak 4,10000 Zagreb</item>
      <item>VOJIMIR ALAGIĆ, REISNEROVA ULICA 101,31000 Osijek</item>
      <item>Anita Cvetko</item>
      <item>Rok Kerin, OIB 78063435104, Papirniška Ulica 008,Krško</item>
      <item>Boris Marohnić, J. Trdine 1,51000 Rijeka</item>
      <item>VLADIMIR CIRKVENČIĆ, Jevnica 16,Kresnice</item>
      <item>Krešimir Loboja, Đorđićeva 14,10000 Zagreb</item>
      <item>Nenad Molc, OIB 13090594476, Novačka 267,10000 Zagreb</item>
      <item>Berislav Maksimović, Braće Radića 1,42000 Hrašćica</item>
      <item>ANTE MILAT</item>
      <item>RUŽICA SPASOJEVIĆ, Sokol kula 6,51000 Rijeka</item>
      <item>Bojan Perhoč, OIB 02020487786, Augusta Šenoe 2a,40000 Čakovec</item>
      <item>VLADIMIR MIOČINOVIĆ, Trg kralja Tomislava 15,10430 Samobor</item>
      <item>MITJA TEMENT</item>
      <item>SILVANA DEMARK, Čavja 9,51218 Čavle</item>
      <item>IRENA TEMENT</item>
      <item>EOS MATRIX d.o.o., Horvatova ulica 82,10000 Zagreb</item>
      <item>BEATA LAKATOSNE LASZLO</item>
      <item>Odvjetničko društvo Penezić i partneri, Strojarska 22,10000 Zagreb</item>
      <item>ZORAN BRICA, S. RADIĆA 19,40000 Čakovec</item>
      <item>ZABA d.d., Radnička cesta 22,10000 Zagreb</item>
      <item>ŽELJKO KOMADINA, Drage Gervaisa 12,51000 Rijeka</item>
      <item>MIRO KREZO, Lastovska 10,10000 Zagreb</item>
      <item>HOLDING VINODOL d.o.o. u stečaju, Tratinska 27,10000 Zagreb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Dragoljub Pranjić, OIB 54696569762, Volaričeva Ulica 22,Postojna</item>
      <item>SONJA JELEN</item>
      <item>SANDO d.o.o.</item>
      <item>Milan Došen, OIB 28408384400, Svetog Križa 120,33000 Milanovac</item>
      <item>Sanja Gelić</item>
      <item>BORISLAV TOMIĆ</item>
      <item>Dijana Knez</item>
      <item>Mario Starčević, OIB 56539746731, Povilska 42,51250 Novi Vinodolski</item>
      <item>Marina Telišman Vugrinec, OIB 62898294202, Hrvatske Bratske Zajednice 17,10430 Samobor</item>
      <item>IVAN PUHALO</item>
      <item>ZAGREBAČKA BANKA d.d., Paromlinska 2,10000 Zagreb</item>
      <item>JOSIP BOSILJ</item>
      <item>Dezso Kovacs</item>
      <item>Đurđa Dragović Grahek, Kneza Trpimira 4,44320 Kutina</item>
      <item>Dušan Crljenko, OIB 03602703658, Brca 8c,51000 Rijeka</item>
      <item>LEON GERDEN</item>
      <item>Nada Juras, OIB 30198333880, Nova 23,40000 Palovec</item>
      <item>VALENTINA KRANJEC</item>
      <item>OGLASNA PLOČA</item>
      <item>TRGOMAR društvo s ograničenom odgovornošću za trgovinu, poljoprivredu i usluge, OIB 48630703347, Ilovac 1/A,47280 Ozalj</item>
      <item>Tibor Szalkai</item>
      <item>MARIJA KNEZOVIĆ</item>
      <item>ŽELJKO MILIČIĆ</item>
      <item>Klaudija Žvorc, OIB 53478732671, Turčišće 177,40000 Turčišće</item>
      <item>HERMINA TROŠELJ</item>
      <item>VISOKI TRGOVAČKI SUD REPUBLIKE HRVATSKE, Berislavićeva 11,10000 Zagreb</item>
      <item>IVICA MATIĆ</item>
      <item>Boris Tomak, OIB 63989066908, Borlin 25,47000 Karlovac</item>
      <item>BOŽIDAR ŠĆRBEC</item>
      <item>Odvj. društvo Hanžeković i partneri, Radnička cesta 22,10000 Zagreb</item>
      <item>Nevenko Radijevac</item>
      <item>Slavica Milat, OIB 12888531946, Panos 4,51250 Novi Vinodolski</item>
      <item>ALMIR BEĆIREVIĆ</item>
      <item>IVONA BARBALIĆ, 51000 Rijeka</item>
      <item>MARIO STARČEVIĆ</item>
      <item>EVA HORVATH-ŽAJA, Lanište 12c,10000 Zagreb</item>
      <item>ZDRAVKO DUNGER</item>
      <item>ĐULA MUJAKIĆ</item>
      <item>Nikola Juras, OIB 72380368643, Nova 23,40000 Palovec</item>
      <item>ELVEDIN MUJAKIĆ</item>
      <item>DRAGICA MAVROVIĆ, 51000 Rijeka</item>
      <item>Ivan Puhalo, OIB 94862726921, Antuna Branka Šimića 48,51000 Rijeka</item>
      <item>Dragoljub Vujasin, OIB 98732671121, Palanjek 15,44000 Palanjek</item>
      <item>trgovačko društvo Sando</item>
      <item>ŽDO RIJEKA</item>
      <item>Mario Starčević, OIB 56539746731, Povilska 42,51250 Novi Vinodolski</item>
      <item>GABOR KALMAR</item>
      <item>DIJANA DNEZ, 51000 Rijeka</item>
      <item>Neda Anđel, OIB 22754499403, Turopoljska 23,10010 Velika Mlaka</item>
      <item>Ana Turina, OIB 18509990261, Mel 7,51250 Novi Vinodolski</item>
      <item>OS Rijeka zk odjel Novi vinodolski, Trg Vinodolskog zakona 5,51250 Novi Vinodolski</item>
      <item>Danica Galetić, OIB 05206564110, Srednjaci 20,10000 Zagreb</item>
      <item>Gavranović d.o.o., Majstorska 9,10000 Zagreb</item>
      <item>Jelena Polić, OIB 95695690874, Cerovnik 6b,47303 Cerovnik</item>
      <item>Senad Handžić, OIB 27131757420, Lukoranska 11c,10000 Zagreb</item>
      <item>MAJA BARIČEVIĆ, 51000 Rijeka</item>
      <item>Biserka Ćosić, OIB 83423997246, Mavrići 67,51244 Grižane</item>
      <item>Marin Cvitković, OIB 80832888180, Ribarska Obala 22,51252 Klenovica</item>
      <item>Darko Perković, OIB 08363620776, Ante Kovačića 24,51000 Rijeka</item>
      <item>POREZNA UPRAVA RIJEKA</item>
      <item>Općinski sud Rijeka zk odjel, Trg Vinodolskog zakona 5,51250 Novi Vinodolski</item>
      <item>Svjetlana Andrić, OIB 61523170829, Nova Krasa 8a,51250 Novi Vinodolski</item>
      <item>DRAGAN DERANJA</item>
      <item>PETRA GJURAŠIĆ, 51000 Rijeka</item>
      <item>ĐURO FARKAŠ</item>
      <item>Mladen Štefančić, OIB 77574947580, Dobrodolska Cesta 31a,10360 Dobrodol</item>
      <item>IVICA PAVELIĆ</item>
      <item>DENIS MLADENIĆ, 51000 Rijeka</item>
      <item>DRAGAN DERANJA, Posteni 15,51250 Novi Vinodolski</item>
      <item>MAKI d.o.o. za trgovinu, popravak i održavanje motornih vozila i usluge, OIB 38541508228, Ulica Pavla Radića 110,33000 Virovitica</item>
      <item>Edvard Valić</item>
      <item>JANKO SIMEUNOVIĆ, A. Jakšića 3,10000 Zagreb</item>
      <item>ZORA FARKAŠ, ŠENOINA 22,51250 Novi Vinodolski</item>
      <item>Vedrana Pranjić Hamarić</item>
      <item>DANIEL STIPIĆ, A. ŠENOE 110,31550 Valpovo</item>
      <item>Ivica Vodopijak, Tišinska ulica III. odvojak 4,10000 Zagreb</item>
      <item>VOJIMIR ALAGIĆ, REISNEROVA ULICA 101,31000 Osijek</item>
      <item>Anita Cvetko</item>
      <item>Rok Kerin, OIB 78063435104, Papirniška Ulica 008,Krško</item>
      <item>Boris Marohnić, J. Trdine 1,51000 Rijeka</item>
      <item>VLADIMIR CIRKVENČIĆ, Jevnica 16,Kresnice</item>
      <item>Krešimir Loboja, Đorđićeva 14,10000 Zagreb</item>
      <item>Nenad Molc, OIB 13090594476, Novačka 267,10000 Zagreb</item>
      <item>Berislav Maksimović, Braće Radića 1,42000 Hrašćica</item>
      <item>ANTE MILAT</item>
      <item>RUŽICA SPASOJEVIĆ, Sokol kula 6,51000 Rijeka</item>
      <item>Bojan Perhoč, OIB 02020487786, Augusta Šenoe 2a,40000 Čakovec</item>
      <item>VLADIMIR MIOČINOVIĆ, Trg kralja Tomislava 15,10430 Samobor</item>
      <item>MITJA TEMENT</item>
      <item>SILVANA DEMARK, Čavja 9,51218 Čavle</item>
      <item>IRENA TEMENT</item>
      <item>EOS MATRIX d.o.o., Horvatova ulica 82,10000 Zagreb</item>
      <item>BEATA LAKATOSNE LASZLO</item>
      <item>Odvjetničko društvo Penezić i partneri, Strojarska 22,10000 Zagreb</item>
      <item>ZORAN BRICA, S. RADIĆA 19,40000 Čakovec</item>
      <item>ZABA d.d., Radnička cesta 22,10000 Zagreb</item>
      <item>ŽELJKO KOMADINA, Drage Gervaisa 12,51000 Rijeka</item>
      <item>MIRO KREZO, Lastovska 10,10000 Zagreb</item>
      <item>HOLDING VINODOL d.o.o. u stečaju,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54696569762</item>
      <item>, OIB null</item>
      <item>, OIB null</item>
      <item>, OIB 28408384400</item>
      <item>, OIB null</item>
      <item>, OIB null</item>
      <item>, OIB null</item>
      <item>, OIB 56539746731</item>
      <item>, OIB 62898294202</item>
      <item>, OIB null</item>
      <item>, OIB null</item>
      <item>, OIB null</item>
      <item>, OIB null</item>
      <item>, OIB null</item>
      <item>, OIB 03602703658</item>
      <item>, OIB null</item>
      <item>, OIB 30198333880</item>
      <item>, OIB null</item>
      <item>, OIB null</item>
      <item>, OIB 48630703347</item>
      <item>, OIB null</item>
      <item>, OIB null</item>
      <item>, OIB null</item>
      <item>, OIB 53478732671</item>
      <item>, OIB null</item>
      <item>, OIB null</item>
      <item>, OIB null</item>
      <item>, OIB 63989066908</item>
      <item>, OIB null</item>
      <item>, OIB null</item>
      <item>, OIB null</item>
      <item>, OIB 12888531946</item>
      <item>, OIB null</item>
      <item>, OIB null</item>
      <item>, OIB null</item>
      <item>, OIB null</item>
      <item>, OIB null</item>
      <item>, OIB null</item>
      <item>, OIB 72380368643</item>
      <item>, OIB null</item>
      <item>, OIB null</item>
      <item>, OIB 94862726921</item>
      <item>, OIB 98732671121</item>
      <item>, OIB null</item>
      <item>, OIB null</item>
      <item>, OIB 56539746731</item>
      <item>, OIB null</item>
      <item>, OIB null</item>
      <item>, OIB 22754499403</item>
      <item>, OIB 18509990261</item>
      <item>, OIB null</item>
      <item>, OIB 05206564110</item>
      <item>, OIB null</item>
      <item>, OIB 95695690874</item>
      <item>, OIB 27131757420</item>
      <item>, OIB null</item>
      <item>, OIB 83423997246</item>
      <item>, OIB 80832888180</item>
      <item>, OIB 08363620776</item>
      <item>, OIB null</item>
      <item>, OIB null</item>
      <item>, OIB 61523170829</item>
      <item>, OIB null</item>
      <item>, OIB null</item>
      <item>, OIB null</item>
      <item>, OIB 77574947580</item>
      <item>, OIB null</item>
      <item>, OIB null</item>
      <item>, OIB null</item>
      <item>, OIB 38541508228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13090594476</item>
      <item>, OIB null</item>
      <item>, OIB null</item>
      <item>, OIB null</item>
      <item>, OIB 02020487786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54696569762</item>
      <item>, OIB null</item>
      <item>, OIB null</item>
      <item>, OIB 28408384400</item>
      <item>, OIB null</item>
      <item>, OIB null</item>
      <item>, OIB null</item>
      <item>, OIB 56539746731</item>
      <item>, OIB 62898294202</item>
      <item>, OIB null</item>
      <item>, OIB null</item>
      <item>, OIB null</item>
      <item>, OIB null</item>
      <item>, OIB null</item>
      <item>, OIB 03602703658</item>
      <item>, OIB null</item>
      <item>, OIB 30198333880</item>
      <item>, OIB null</item>
      <item>, OIB null</item>
      <item>, OIB 48630703347</item>
      <item>, OIB null</item>
      <item>, OIB null</item>
      <item>, OIB null</item>
      <item>, OIB 53478732671</item>
      <item>, OIB null</item>
      <item>, OIB null</item>
      <item>, OIB null</item>
      <item>, OIB 63989066908</item>
      <item>, OIB null</item>
      <item>, OIB null</item>
      <item>, OIB null</item>
      <item>, OIB 12888531946</item>
      <item>, OIB null</item>
      <item>, OIB null</item>
      <item>, OIB null</item>
      <item>, OIB null</item>
      <item>, OIB null</item>
      <item>, OIB null</item>
      <item>, OIB 72380368643</item>
      <item>, OIB null</item>
      <item>, OIB null</item>
      <item>, OIB 94862726921</item>
      <item>, OIB 98732671121</item>
      <item>, OIB null</item>
      <item>, OIB null</item>
      <item>, OIB 56539746731</item>
      <item>, OIB null</item>
      <item>, OIB null</item>
      <item>, OIB 22754499403</item>
      <item>, OIB 18509990261</item>
      <item>, OIB null</item>
      <item>, OIB 05206564110</item>
      <item>, OIB null</item>
      <item>, OIB 95695690874</item>
      <item>, OIB 27131757420</item>
      <item>, OIB null</item>
      <item>, OIB 83423997246</item>
      <item>, OIB 80832888180</item>
      <item>, OIB 08363620776</item>
      <item>, OIB null</item>
      <item>, OIB null</item>
      <item>, OIB 61523170829</item>
      <item>, OIB null</item>
      <item>, OIB null</item>
      <item>, OIB null</item>
      <item>, OIB 77574947580</item>
      <item>, OIB null</item>
      <item>, OIB null</item>
      <item>, OIB null</item>
      <item>, OIB 38541508228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13090594476</item>
      <item>, OIB null</item>
      <item>, OIB null</item>
      <item>, OIB null</item>
      <item>, OIB 02020487786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1257B2-A6AD-47DC-86F7-CE447BDA12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589</properties:Words>
  <properties:Characters>3084</properties:Characters>
  <properties:Lines>69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2018-05-11T07:48:00Z</dcterms:created>
  <dc:creator>dcmelik</dc:creator>
  <cp:lastModifiedBy>Jasna Radulović</cp:lastModifiedBy>
  <cp:lastPrinted>2018-05-11T07:51:00Z</cp:lastPrinted>
  <dcterms:modified xmlns:xsi="http://www.w3.org/2001/XMLSchema-instance" xsi:type="dcterms:W3CDTF">2018-05-11T07:54:00Z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St-162/2010-1412 / Odluka - Rješenje o naknadi troškova stečajnom upravitelju (162-10-1378_naknada_stvarnih__troškova.docx)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