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bd10" w14:paraId="59cbd10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BC1013">
        <w:t>3081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C1013">
        <w:t>3081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3A38A7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C1013">
        <w:t>LEPESIĆ Dom za starije i nemoćne osobe, OIB 62843806024, Sisak, Tišina Kaptolska 77</w:t>
      </w:r>
      <w:r w:rsidR="005E554B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BC1013">
        <w:t>484.953,</w:t>
      </w:r>
      <w:r w:rsidR="00B61E9E">
        <w:t>5</w:t>
      </w:r>
      <w:r w:rsidR="00BC1013">
        <w:t>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3A38A7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32636"/>
    <w:rsid w:val="003A1D14"/>
    <w:rsid w:val="003A38A7"/>
    <w:rsid w:val="004B4B7E"/>
    <w:rsid w:val="00524D3D"/>
    <w:rsid w:val="005E554B"/>
    <w:rsid w:val="006156D0"/>
    <w:rsid w:val="0064498B"/>
    <w:rsid w:val="00726015"/>
    <w:rsid w:val="00761680"/>
    <w:rsid w:val="007D6D1C"/>
    <w:rsid w:val="008C31DE"/>
    <w:rsid w:val="009A248B"/>
    <w:rsid w:val="00AF31FC"/>
    <w:rsid w:val="00B00AAF"/>
    <w:rsid w:val="00B61E9E"/>
    <w:rsid w:val="00BC1013"/>
    <w:rsid w:val="00BC1743"/>
    <w:rsid w:val="00C445F4"/>
    <w:rsid w:val="00D660C0"/>
    <w:rsid w:val="00D970B2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E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E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E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E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E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E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E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E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3081</izvorni_sadrzaj>
    <derivirana_varijabla naziv="DomainObject.Predmet.Broj_1">3081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St-3081/2015</izvorni_sadrzaj>
    <derivirana_varijabla naziv="DomainObject.Predmet.OznakaBroj_1">St-3081/2015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LEPESIĆ Dom za starije i nemoćne osobe zastupanog po punomoćniku Ljiljana Pađen</izvorni_sadrzaj>
    <derivirana_varijabla naziv="DomainObject.Predmet.ProtustrankaFormated_1">  LEPESIĆ Dom za starije i nemoćne osobe zastupanog po punomoćniku Ljiljana Pađen</derivirana_varijabla>
  </DomainObject.Predmet.ProtustrankaFormated>
  <DomainObject.Predmet.ProtustrankaFormatedOIB>
    <izvorni_sadrzaj>  LEPESIĆ Dom za starije i nemoćne osobe, OIB 62843806024 zastupanog po punomoćniku Ljiljana Pađen</izvorni_sadrzaj>
    <derivirana_varijabla naziv="DomainObject.Predmet.ProtustrankaFormatedOIB_1">  LEPESIĆ Dom za starije i nemoćne osobe, OIB 62843806024 zastupanog po punomoćniku Ljiljana Pađen</derivirana_varijabla>
  </DomainObject.Predmet.ProtustrankaFormatedOIB>
  <DomainObject.Predmet.ProtustrankaFormatedWithAdress>
    <izvorni_sadrzaj> LEPESIĆ Dom za starije i nemoćne osobe, Tišina Kaptolska 77, 44000 Sisak zastupanog po punomoćniku Ljiljana Pađen</izvorni_sadrzaj>
    <derivirana_varijabla naziv="DomainObject.Predmet.ProtustrankaFormatedWithAdress_1"> LEPESIĆ Dom za starije i nemoćne osobe, Tišina Kaptolska 77, 44000 Sisak zastupanog po punomoćniku Ljiljana Pađen</derivirana_varijabla>
  </DomainObject.Predmet.ProtustrankaFormatedWithAdress>
  <DomainObject.Predmet.ProtustrankaFormatedWithAdressOIB>
    <izvorni_sadrzaj> LEPESIĆ Dom za starije i nemoćne osobe, OIB 62843806024, Tišina Kaptolska 77, 44000 Sisak zastupanog po punomoćniku Ljiljana Pađen</izvorni_sadrzaj>
    <derivirana_varijabla naziv="DomainObject.Predmet.ProtustrankaFormatedWithAdressOIB_1"> LEPESIĆ Dom za starije i nemoćne osobe, OIB 62843806024, Tišina Kaptolska 77, 44000 Sisak zastupanog po punomoćniku Ljiljana Pađen</derivirana_varijabla>
  </DomainObject.Predmet.ProtustrankaFormatedWithAdressOIB>
  <DomainObject.Predmet.ProtustrankaWithAdress>
    <izvorni_sadrzaj>LEPESIĆ Dom za starije i nemoćne osobe Tišina Kaptolska 77, 44000 Sisak</izvorni_sadrzaj>
    <derivirana_varijabla naziv="DomainObject.Predmet.ProtustrankaWithAdress_1">LEPESIĆ Dom za starije i nemoćne osobe Tišina Kaptolska 77, 44000 Sisak</derivirana_varijabla>
  </DomainObject.Predmet.ProtustrankaWithAdress>
  <DomainObject.Predmet.ProtustrankaWithAdressOIB>
    <izvorni_sadrzaj>LEPESIĆ Dom za starije i nemoćne osobe, OIB 62843806024, Tišina Kaptolska 77, 44000 Sisak</izvorni_sadrzaj>
    <derivirana_varijabla naziv="DomainObject.Predmet.ProtustrankaWithAdressOIB_1">LEPESIĆ Dom za starije i nemoćne osobe, OIB 62843806024, Tišina Kaptolska 77, 44000 Sisak</derivirana_varijabla>
  </DomainObject.Predmet.ProtustrankaWithAdressOIB>
  <DomainObject.Predmet.ProtustrankaNazivFormated>
    <izvorni_sadrzaj>LEPESIĆ Dom za starije i nemoćne osobe</izvorni_sadrzaj>
    <derivirana_varijabla naziv="DomainObject.Predmet.ProtustrankaNazivFormated_1">LEPESIĆ Dom za starije i nemoćne osobe</derivirana_varijabla>
  </DomainObject.Predmet.ProtustrankaNazivFormated>
  <DomainObject.Predmet.ProtustrankaNazivFormatedOIB>
    <izvorni_sadrzaj>LEPESIĆ Dom za starije i nemoćne osobe, OIB 62843806024</izvorni_sadrzaj>
    <derivirana_varijabla naziv="DomainObject.Predmet.ProtustrankaNazivFormatedOIB_1">LEPESIĆ Dom za starije i nemoćne osobe, OIB 62843806024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LEPESIĆ Dom za starije i nemoćne osobe zastupanog po punomoćniku Ljiljana Pađen</item>
    </izvorni_sadrzaj>
    <derivirana_varijabla naziv="DomainObject.Predmet.ProtuStrankaListFormated_1">
      <item>LEPESIĆ Dom za starije i nemoćne osobe zastupanog po punomoćniku Ljiljana Pađen</item>
    </derivirana_varijabla>
  </DomainObject.Predmet.ProtuStrankaListFormated>
  <DomainObject.Predmet.ProtuStrankaListFormatedOIB>
    <izvorni_sadrzaj>
      <item>LEPESIĆ Dom za starije i nemoćne osobe, OIB 62843806024 zastupanog po punomoćniku Ljiljana Pađen</item>
    </izvorni_sadrzaj>
    <derivirana_varijabla naziv="DomainObject.Predmet.ProtuStrankaListFormatedOIB_1">
      <item>LEPESIĆ Dom za starije i nemoćne osobe, OIB 62843806024 zastupanog po punomoćniku Ljiljana Pađen</item>
    </derivirana_varijabla>
  </DomainObject.Predmet.ProtuStrankaListFormatedOIB>
  <DomainObject.Predmet.ProtuStrankaListFormatedWithAdress>
    <izvorni_sadrzaj>
      <item>LEPESIĆ Dom za starije i nemoćne osobe, Tišina Kaptolska 77, 44000 Sisak zastupanog po punomoćniku Ljiljana Pađen</item>
    </izvorni_sadrzaj>
    <derivirana_varijabla naziv="DomainObject.Predmet.ProtuStrankaListFormatedWithAdress_1">
      <item>LEPESIĆ Dom za starije i nemoćne osobe, Tišina Kaptolska 77, 44000 Sisak zastupanog po punomoćniku Ljiljana Pađen</item>
    </derivirana_varijabla>
  </DomainObject.Predmet.ProtuStrankaListFormatedWithAdress>
  <DomainObject.Predmet.ProtuStrankaListFormatedWithAdressOIB>
    <izvorni_sadrzaj>
      <item>LEPESIĆ Dom za starije i nemoćne osobe, OIB 62843806024, Tišina Kaptolska 77, 44000 Sisak zastupanog po punomoćniku Ljiljana Pađen</item>
    </izvorni_sadrzaj>
    <derivirana_varijabla naziv="DomainObject.Predmet.ProtuStrankaListFormatedWithAdressOIB_1">
      <item>LEPESIĆ Dom za starije i nemoćne osobe, OIB 62843806024, Tišina Kaptolska 77, 44000 Sisak zastupanog po punomoćniku Ljiljana Pađen</item>
    </derivirana_varijabla>
  </DomainObject.Predmet.ProtuStrankaListFormatedWithAdressOIB>
  <DomainObject.Predmet.ProtuStrankaListNazivFormated>
    <izvorni_sadrzaj>
      <item>LEPESIĆ Dom za starije i nemoćne osobe</item>
    </izvorni_sadrzaj>
    <derivirana_varijabla naziv="DomainObject.Predmet.ProtuStrankaListNazivFormated_1">
      <item>LEPESIĆ Dom za starije i nemoćne osobe</item>
    </derivirana_varijabla>
  </DomainObject.Predmet.ProtuStrankaListNazivFormated>
  <DomainObject.Predmet.ProtuStrankaListNazivFormatedOIB>
    <izvorni_sadrzaj>
      <item>LEPESIĆ Dom za starije i nemoćne osobe, OIB 62843806024</item>
    </izvorni_sadrzaj>
    <derivirana_varijabla naziv="DomainObject.Predmet.ProtuStrankaListNazivFormatedOIB_1">
      <item>LEPESIĆ Dom za starije i nemoćne osobe, OIB 62843806024</item>
    </derivirana_varijabla>
  </DomainObject.Predmet.ProtuStrankaListNazivFormatedOIB>
  <DomainObject.Predmet.OstaliListFormated>
    <izvorni_sadrzaj>
      <item>Ljiljana Pađen punomoćnik sudionika u postupku LEPESIĆ Dom za starije i nemoćne osobe</item>
    </izvorni_sadrzaj>
    <derivirana_varijabla naziv="DomainObject.Predmet.OstaliListFormated_1">
      <item>Ljiljana Pađen punomoćnik sudionika u postupku LEPESIĆ Dom za starije i nemoćne osobe</item>
    </derivirana_varijabla>
  </DomainObject.Predmet.OstaliListFormated>
  <DomainObject.Predmet.OstaliListFormatedOIB>
    <izvorni_sadrzaj>
      <item>Ljiljana Pađen, OIB 33064205303 punomoćnik sudionika u postupku LEPESIĆ Dom za starije i nemoćne osobe</item>
    </izvorni_sadrzaj>
    <derivirana_varijabla naziv="DomainObject.Predmet.OstaliListFormatedOIB_1">
      <item>Ljiljana Pađen, OIB 33064205303 punomoćnik sudionika u postupku LEPESIĆ Dom za starije i nemoćne osobe</item>
    </derivirana_varijabla>
  </DomainObject.Predmet.OstaliListFormatedOIB>
  <DomainObject.Predmet.OstaliListFormatedWithAdress>
    <izvorni_sadrzaj>
      <item>Ljiljana Pađen, Kneza Branimira 22, 44000 Sisak punomoćnik sudionika u postupku LEPESIĆ Dom za starije i nemoćne osobe</item>
    </izvorni_sadrzaj>
    <derivirana_varijabla naziv="DomainObject.Predmet.OstaliListFormatedWithAdress_1">
      <item>Ljiljana Pađen, Kneza Branimira 22, 44000 Sisak punomoćnik sudionika u postupku LEPESIĆ Dom za starije i nemoćne osobe</item>
    </derivirana_varijabla>
  </DomainObject.Predmet.OstaliListFormatedWithAdress>
  <DomainObject.Predmet.OstaliListFormatedWithAdressOIB>
    <izvorni_sadrzaj>
      <item>Ljiljana Pađen, OIB 33064205303, Kneza Branimira 22, 44000 Sisak punomoćnik sudionika u postupku LEPESIĆ Dom za starije i nemoćne osobe</item>
    </izvorni_sadrzaj>
    <derivirana_varijabla naziv="DomainObject.Predmet.OstaliListFormatedWithAdressOIB_1">
      <item>Ljiljana Pađen, OIB 33064205303, Kneza Branimira 22, 44000 Sisak punomoćnik sudionika u postupku LEPESIĆ Dom za starije i nemoćne osobe</item>
    </derivirana_varijabla>
  </DomainObject.Predmet.OstaliListFormatedWithAdressOIB>
  <DomainObject.Predmet.OstaliListNazivFormated>
    <izvorni_sadrzaj>
      <item>Ljiljana Pađen</item>
    </izvorni_sadrzaj>
    <derivirana_varijabla naziv="DomainObject.Predmet.OstaliListNazivFormated_1">
      <item>Ljiljana Pađen</item>
    </derivirana_varijabla>
  </DomainObject.Predmet.OstaliListNazivFormated>
  <DomainObject.Predmet.OstaliListNazivFormatedOIB>
    <izvorni_sadrzaj>
      <item>Ljiljana Pađen, OIB 33064205303</item>
    </izvorni_sadrzaj>
    <derivirana_varijabla naziv="DomainObject.Predmet.OstaliListNazivFormatedOIB_1">
      <item>Ljiljana Pađen, OIB 33064205303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LEPESIĆ Dom za starije i nemoćne osobe</izvorni_sadrzaj>
    <derivirana_varijabla naziv="DomainObject.Predmet.ProtustrankaIDrugi_1">LEPESIĆ Dom za starije i nemoćne osobe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LEPESIĆ Dom za starije i nemoćne osobe, OIB 62843806024, Tišina Kaptolska 77, 44000 Sisak</izvorni_sadrzaj>
    <derivirana_varijabla naziv="DomainObject.Predmet.ProtustrankaIDrugiAdressOIB_1">LEPESIĆ Dom za starije i nemoćne osobe, OIB 62843806024, Tišina Kaptolska 77,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LEPESIĆ Dom za starije i nemoćne osobe</item>
      <item>FINA Regionalni centar Zagreb</item>
      <item>Ljiljana Pađen</item>
    </izvorni_sadrzaj>
    <derivirana_varijabla naziv="DomainObject.Predmet.SudioniciListNaziv_1">
      <item>LEPESIĆ Dom za starije i nemoćne osobe</item>
      <item>FINA Regionalni centar Zagreb</item>
      <item>Ljiljana Pađen</item>
    </derivirana_varijabla>
  </DomainObject.Predmet.SudioniciListNaziv>
  <DomainObject.Predmet.SudioniciListAdressOIB>
    <izvorni_sadrzaj>
      <item>LEPESIĆ Dom za starije i nemoćne osobe, OIB 62843806024, Tišina Kaptolska 77,44000 Sisak</item>
      <item>FINA Regionalni centar Zagreb, OIB 85821130368, Trg svibanjskih žrtava 1995. 1,10000 Zagreb</item>
      <item>Ljiljana Pađen, OIB 33064205303, Kneza Branimira 22,44000 Sisak</item>
    </izvorni_sadrzaj>
    <derivirana_varijabla naziv="DomainObject.Predmet.SudioniciListAdressOIB_1">
      <item>LEPESIĆ Dom za starije i nemoćne osobe, OIB 62843806024, Tišina Kaptolska 77,44000 Sisak</item>
      <item>FINA Regionalni centar Zagreb, OIB 85821130368, Trg svibanjskih žrtava 1995. 1,10000 Zagreb</item>
      <item>Ljiljana Pađen, OIB 33064205303, Kneza Branimira 22,44000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62843806024</item>
      <item>, OIB 85821130368</item>
      <item>, OIB 33064205303</item>
    </izvorni_sadrzaj>
    <derivirana_varijabla naziv="DomainObject.Predmet.SudioniciListNazivOIB_1">
      <item>, OIB 62843806024</item>
      <item>, OIB 85821130368</item>
      <item>, OIB 33064205303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1342</properties:Characters>
  <properties:Lines>48</properties:Lines>
  <properties:Paragraphs>17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2016-01-15T09:53:00Z</cp:lastPrinted>
  <dcterms:modified xmlns:xsi="http://www.w3.org/2001/XMLSchema-instance" xsi:type="dcterms:W3CDTF">2016-01-15T09:53:00Z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