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1d52d" w14:paraId="4e1d52d" w:rsidRDefault="00951136" w:rsidP="00022B77" w:rsidR="008448D1">
      <w:pPr>
        <w:ind w:firstLine="567"/>
        <w15:collapsed w:val="false"/>
      </w:pPr>
      <w:bookmarkStart w:name="_GoBack" w:id="0"/>
      <w:bookmarkEnd w:id="0"/>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0563C0" w:rsidP="00BD641E" w:rsidR="00BD641E" w:rsidRPr="00992A94">
      <w:r w:rsidRPr="00992A94">
        <w:t xml:space="preserve">    Republika Hrvatska </w:t>
      </w:r>
    </w:p>
    <w:p w:rsidRDefault="00BD641E" w:rsidP="00BD641E" w:rsidR="00BD641E" w:rsidRPr="00992A94">
      <w:r w:rsidRPr="00992A94">
        <w:t xml:space="preserve">Trgovački sud u Zagrebu                    </w:t>
      </w:r>
      <w:r w:rsidRPr="00992A94">
        <w:tab/>
      </w:r>
      <w:r w:rsidRPr="00992A94">
        <w:tab/>
      </w:r>
      <w:r w:rsidRPr="00992A94">
        <w:tab/>
      </w:r>
      <w:r w:rsidRPr="00992A94">
        <w:tab/>
      </w:r>
      <w:r w:rsidRPr="00992A94">
        <w:tab/>
      </w:r>
      <w:r w:rsidR="000563C0" w:rsidRPr="00992A94">
        <w:t>66</w:t>
      </w:r>
      <w:r w:rsidRPr="00992A94">
        <w:t xml:space="preserve"> St-</w:t>
      </w:r>
      <w:r w:rsidR="00951136">
        <w:t>621/11</w:t>
      </w:r>
    </w:p>
    <w:p w:rsidRDefault="00BD641E" w:rsidP="00BD641E" w:rsidR="00BD641E" w:rsidRPr="00992A94">
      <w:r w:rsidRPr="00992A94">
        <w:t xml:space="preserve"> Zagreb, </w:t>
      </w:r>
      <w:proofErr w:type="spellStart"/>
      <w:r w:rsidRPr="00992A94">
        <w:t>Amruševa</w:t>
      </w:r>
      <w:proofErr w:type="spellEnd"/>
      <w:r w:rsidRPr="00992A94">
        <w:t xml:space="preserve"> 2/II</w:t>
      </w:r>
    </w:p>
    <w:p w:rsidRDefault="00BD641E" w:rsidP="00BD641E" w:rsidR="00BD641E" w:rsidRPr="00992A94">
      <w:pPr>
        <w:jc w:val="center"/>
        <w:rPr>
          <w:b/>
        </w:rPr>
      </w:pPr>
    </w:p>
    <w:p w:rsidRDefault="00BD641E" w:rsidP="00BD641E" w:rsidR="00BD641E" w:rsidRPr="00992A94">
      <w:pPr>
        <w:rPr>
          <w:b/>
        </w:rPr>
      </w:pPr>
    </w:p>
    <w:p w:rsidRDefault="00BD641E" w:rsidP="00BD641E" w:rsidR="00BD641E" w:rsidRPr="00992A94">
      <w:pPr>
        <w:jc w:val="center"/>
        <w:rPr>
          <w:b/>
        </w:rPr>
      </w:pPr>
    </w:p>
    <w:p w:rsidRDefault="00022B77" w:rsidP="00A945DE" w:rsidR="00454ADA" w:rsidRPr="00992A94">
      <w:pPr>
        <w:jc w:val="both"/>
      </w:pPr>
      <w:r w:rsidRPr="00B00587">
        <w:t xml:space="preserve">               Trgovački sud u Zagrebu po sucu pojedincu Mislavu </w:t>
      </w:r>
      <w:proofErr w:type="spellStart"/>
      <w:r w:rsidRPr="00B00587">
        <w:t>Kolakušiću</w:t>
      </w:r>
      <w:proofErr w:type="spellEnd"/>
      <w:r w:rsidRPr="00B00587">
        <w:t xml:space="preserve">, kao stečajnom sucu u stečajnom postupku nad dužnikom </w:t>
      </w:r>
      <w:r w:rsidRPr="00F45562">
        <w:t xml:space="preserve">B.A.B.-GRUPA d.o.o. u stečaju, Vrbovec, </w:t>
      </w:r>
      <w:proofErr w:type="spellStart"/>
      <w:r w:rsidRPr="00F45562">
        <w:t>Gradečka</w:t>
      </w:r>
      <w:proofErr w:type="spellEnd"/>
      <w:r w:rsidRPr="00F45562">
        <w:t xml:space="preserve"> 35, </w:t>
      </w:r>
      <w:proofErr w:type="spellStart"/>
      <w:r w:rsidRPr="00F45562">
        <w:t>MBS</w:t>
      </w:r>
      <w:proofErr w:type="spellEnd"/>
      <w:r w:rsidRPr="00F45562">
        <w:t xml:space="preserve">: 080576357, </w:t>
      </w:r>
      <w:proofErr w:type="spellStart"/>
      <w:r w:rsidRPr="00F45562">
        <w:t>OIB</w:t>
      </w:r>
      <w:proofErr w:type="spellEnd"/>
      <w:r w:rsidRPr="00F45562">
        <w:t>: 35042169823</w:t>
      </w:r>
      <w:r w:rsidRPr="00B00587">
        <w:t xml:space="preserve">, </w:t>
      </w:r>
      <w:r>
        <w:t>10</w:t>
      </w:r>
      <w:r w:rsidRPr="00B00587">
        <w:t xml:space="preserve">. </w:t>
      </w:r>
      <w:r>
        <w:t>prosinca</w:t>
      </w:r>
      <w:r w:rsidRPr="00B00587">
        <w:t xml:space="preserve"> 201</w:t>
      </w:r>
      <w:r>
        <w:t>5</w:t>
      </w:r>
      <w:r w:rsidRPr="00B00587">
        <w:t>.,</w:t>
      </w:r>
      <w:r>
        <w:t xml:space="preserve"> </w:t>
      </w:r>
      <w:r w:rsidR="00454ADA" w:rsidRPr="00992A94">
        <w:t>daje</w:t>
      </w:r>
    </w:p>
    <w:p w:rsidRDefault="00BD641E" w:rsidP="00BD641E" w:rsidR="00BD641E" w:rsidRPr="00992A94">
      <w:pPr>
        <w:ind w:firstLine="708"/>
        <w:jc w:val="both"/>
      </w:pPr>
    </w:p>
    <w:p w:rsidRDefault="00BD641E" w:rsidP="00BD641E" w:rsidR="00BD641E" w:rsidRPr="00992A94"/>
    <w:p w:rsidRDefault="00BD641E" w:rsidP="00BD641E" w:rsidR="00BD641E" w:rsidRPr="00196DA9">
      <w:pPr>
        <w:jc w:val="center"/>
      </w:pPr>
      <w:r w:rsidRPr="00196DA9">
        <w:t>O B A V I J E S T</w:t>
      </w:r>
    </w:p>
    <w:p w:rsidRDefault="00BD641E" w:rsidP="00BD641E" w:rsidR="00BD641E" w:rsidRPr="00992A94">
      <w:pPr>
        <w:pStyle w:val="Tijeloteksta"/>
        <w:ind w:firstLine="720"/>
        <w:jc w:val="center"/>
      </w:pPr>
    </w:p>
    <w:p w:rsidRDefault="00BD641E" w:rsidP="00BD641E" w:rsidR="00BD641E" w:rsidRPr="00992A94">
      <w:pPr>
        <w:pStyle w:val="Tijeloteksta"/>
        <w:ind w:firstLine="720"/>
      </w:pPr>
    </w:p>
    <w:p w:rsidRDefault="00BD641E" w:rsidP="00BD641E" w:rsidR="00BD641E" w:rsidRPr="00992A94">
      <w:pPr>
        <w:ind w:firstLine="720"/>
        <w:jc w:val="both"/>
      </w:pPr>
      <w:r w:rsidRPr="00992A94">
        <w:t xml:space="preserve">I Rješenjem ovog suda od </w:t>
      </w:r>
      <w:r w:rsidR="00022B77">
        <w:t>10. prosinca</w:t>
      </w:r>
      <w:r w:rsidR="00A945DE">
        <w:t xml:space="preserve"> 2015</w:t>
      </w:r>
      <w:r w:rsidR="00454ADA" w:rsidRPr="00992A94">
        <w:t>.</w:t>
      </w:r>
      <w:r w:rsidRPr="00992A94">
        <w:t xml:space="preserve"> u ovom stečajnom postupku određena je nagrada </w:t>
      </w:r>
      <w:r w:rsidR="00454ADA" w:rsidRPr="00992A94">
        <w:t>stečajnom upravitelju.</w:t>
      </w:r>
    </w:p>
    <w:p w:rsidRDefault="00454ADA" w:rsidP="00BD641E" w:rsidR="00454ADA" w:rsidRPr="00992A94">
      <w:pPr>
        <w:ind w:firstLine="720"/>
        <w:jc w:val="both"/>
      </w:pPr>
    </w:p>
    <w:p w:rsidRDefault="00BD641E" w:rsidP="00BD641E" w:rsidR="00BD641E" w:rsidRPr="00992A94">
      <w:pPr>
        <w:ind w:firstLine="709"/>
        <w:jc w:val="both"/>
      </w:pPr>
      <w:r w:rsidRPr="00992A94">
        <w:t xml:space="preserve">II  Uvid u puni tekst rješenja može se izvršiti u sobi stečajnog suca broj </w:t>
      </w:r>
      <w:r w:rsidR="00454ADA" w:rsidRPr="00992A94">
        <w:t>88/II kat.</w:t>
      </w:r>
    </w:p>
    <w:p w:rsidRDefault="00BD641E" w:rsidP="00BD641E" w:rsidR="00BD641E" w:rsidRPr="00992A94">
      <w:pPr>
        <w:ind w:firstLine="720"/>
        <w:jc w:val="both"/>
      </w:pPr>
      <w:r w:rsidRPr="00992A94">
        <w:t xml:space="preserve"> </w:t>
      </w:r>
    </w:p>
    <w:p w:rsidRDefault="00BD641E" w:rsidP="00BD641E" w:rsidR="00BD641E" w:rsidRPr="00992A94">
      <w:pPr>
        <w:ind w:firstLine="720"/>
        <w:jc w:val="both"/>
      </w:pPr>
    </w:p>
    <w:p w:rsidRDefault="00BD641E" w:rsidP="00BD641E" w:rsidR="00BD641E" w:rsidRPr="00992A94">
      <w:pPr>
        <w:jc w:val="center"/>
      </w:pPr>
      <w:r w:rsidRPr="00992A94">
        <w:t xml:space="preserve">Zagreb, </w:t>
      </w:r>
      <w:r w:rsidR="00022B77">
        <w:t>10. prosinca</w:t>
      </w:r>
      <w:r w:rsidR="00A945DE">
        <w:t xml:space="preserve"> 2015.</w:t>
      </w:r>
    </w:p>
    <w:p w:rsidRDefault="00BD641E" w:rsidP="00BD641E" w:rsidR="00BD641E" w:rsidRPr="00992A94">
      <w:pPr>
        <w:jc w:val="center"/>
      </w:pPr>
    </w:p>
    <w:p w:rsidRDefault="00BD641E" w:rsidP="00BD641E" w:rsidR="00BD641E" w:rsidRPr="00992A94">
      <w:pPr>
        <w:jc w:val="both"/>
      </w:pPr>
      <w:r w:rsidRPr="00992A94">
        <w:tab/>
      </w:r>
      <w:r w:rsidRPr="00992A94">
        <w:tab/>
      </w:r>
      <w:r w:rsidRPr="00992A94">
        <w:tab/>
      </w:r>
      <w:r w:rsidRPr="00992A94">
        <w:tab/>
      </w:r>
      <w:r w:rsidRPr="00992A94">
        <w:tab/>
      </w:r>
      <w:r w:rsidRPr="00992A94">
        <w:tab/>
      </w:r>
      <w:r w:rsidRPr="00992A94">
        <w:tab/>
      </w:r>
    </w:p>
    <w:p w:rsidRDefault="00BD641E" w:rsidP="00BD641E" w:rsidR="00BD641E" w:rsidRPr="00992A94">
      <w:pPr>
        <w:pStyle w:val="Podnaslov"/>
        <w:ind w:firstLine="720" w:left="4320"/>
        <w:rPr>
          <w:rFonts w:hAnsi="Times New Roman" w:ascii="Times New Roman"/>
          <w:b w:val="false"/>
          <w:color w:val="auto"/>
          <w:szCs w:val="24"/>
        </w:rPr>
      </w:pPr>
      <w:r w:rsidRPr="00992A94">
        <w:rPr>
          <w:szCs w:val="24"/>
        </w:rPr>
        <w:t xml:space="preserve">              </w:t>
      </w:r>
      <w:r w:rsidRPr="00992A94">
        <w:rPr>
          <w:rFonts w:hAnsi="Times New Roman" w:ascii="Times New Roman"/>
          <w:b w:val="false"/>
          <w:color w:val="auto"/>
          <w:szCs w:val="24"/>
        </w:rPr>
        <w:t>Stečajni sudac</w:t>
      </w:r>
    </w:p>
    <w:p w:rsidRDefault="00BD641E" w:rsidP="00BD641E" w:rsidR="00BD641E" w:rsidRPr="00992A94">
      <w:pPr>
        <w:pStyle w:val="Podnaslov"/>
        <w:ind w:firstLine="720" w:left="4320"/>
        <w:rPr>
          <w:rFonts w:hAnsi="Times New Roman" w:ascii="Times New Roman"/>
          <w:b w:val="false"/>
          <w:color w:val="auto"/>
          <w:szCs w:val="24"/>
        </w:rPr>
      </w:pPr>
      <w:r w:rsidRPr="00992A94">
        <w:rPr>
          <w:rFonts w:hAnsi="Times New Roman" w:ascii="Times New Roman"/>
          <w:b w:val="false"/>
          <w:color w:val="auto"/>
          <w:szCs w:val="24"/>
        </w:rPr>
        <w:t xml:space="preserve">             </w:t>
      </w:r>
      <w:r w:rsidR="00454ADA" w:rsidRPr="00992A94">
        <w:rPr>
          <w:rFonts w:hAnsi="Times New Roman" w:ascii="Times New Roman"/>
          <w:b w:val="false"/>
          <w:color w:val="auto"/>
          <w:szCs w:val="24"/>
        </w:rPr>
        <w:t>Mislav Kolakušić</w:t>
      </w:r>
      <w:r w:rsidR="008B402E">
        <w:rPr>
          <w:rFonts w:hAnsi="Times New Roman" w:ascii="Times New Roman"/>
          <w:b w:val="false"/>
          <w:color w:val="auto"/>
          <w:szCs w:val="24"/>
        </w:rPr>
        <w:t xml:space="preserve"> </w:t>
      </w:r>
    </w:p>
    <w:p w:rsidRDefault="00BD641E" w:rsidP="00BD641E" w:rsidR="00BD641E" w:rsidRPr="00992A94">
      <w:pPr>
        <w:ind w:firstLine="720" w:left="5040"/>
        <w:jc w:val="both"/>
      </w:pPr>
    </w:p>
    <w:p w:rsidRDefault="00B639DE" w:rsidR="00B639DE"/>
    <w:p w:rsidRDefault="008B402E" w:rsidR="008B402E"/>
    <w:p w:rsidRDefault="008B402E" w:rsidP="008B402E" w:rsidR="008B402E">
      <w:pPr>
        <w:jc w:val="both"/>
      </w:pPr>
    </w:p>
    <w:p w:rsidRDefault="008B402E" w:rsidP="008B402E" w:rsidR="008B402E">
      <w:pPr>
        <w:jc w:val="both"/>
      </w:pPr>
      <w:r>
        <w:t>DNA:</w:t>
      </w:r>
    </w:p>
    <w:p w:rsidRDefault="008B402E" w:rsidP="008B402E" w:rsidR="008B402E">
      <w:pPr>
        <w:widowControl w:val="false"/>
        <w:numPr>
          <w:ilvl w:val="0"/>
          <w:numId w:val="2"/>
        </w:numPr>
        <w:tabs>
          <w:tab w:pos="720" w:val="left"/>
        </w:tabs>
        <w:overflowPunct w:val="false"/>
        <w:autoSpaceDE w:val="false"/>
        <w:autoSpaceDN w:val="false"/>
        <w:adjustRightInd w:val="false"/>
        <w:jc w:val="both"/>
        <w:textAlignment w:val="baseline"/>
      </w:pPr>
      <w:r>
        <w:t>e-oglasna ploča 8 dana</w:t>
      </w:r>
    </w:p>
    <w:p w:rsidRDefault="008B402E" w:rsidP="008B402E" w:rsidR="008B402E"/>
    <w:p w:rsidRDefault="008B402E" w:rsidP="008B402E" w:rsidR="008B402E"/>
    <w:p w:rsidRDefault="008B402E" w:rsidR="008B402E" w:rsidRPr="00992A94"/>
    <w:sectPr w:rsidR="008B402E" w:rsidRPr="00992A94">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2007A"/>
    <w:multiLevelType w:val="singleLevel"/>
    <w:tmpl w:val="0FFC96A6"/>
    <w:lvl w:ilvl="0">
      <w:start w:val="1"/>
      <w:numFmt w:val="decimal"/>
      <w:lvlText w:val="%1."/>
      <w:legacy w:legacyIndent="360" w:legacySpace="120" w:legacy="true"/>
      <w:lvlJc w:val="left"/>
      <w:pPr>
        <w:ind w:hanging="360" w:left="720"/>
      </w:pPr>
    </w:lvl>
  </w:abstractNum>
  <w:num w:numId="1">
    <w:abstractNumId w:val="0"/>
  </w:num>
  <w:num w:numId="2">
    <w:abstractNumId w:val="0"/>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D641E"/>
    <w:rsid w:val="00022B77"/>
    <w:rsid w:val="000563C0"/>
    <w:rsid w:val="00196DA9"/>
    <w:rsid w:val="00296981"/>
    <w:rsid w:val="002E355B"/>
    <w:rsid w:val="00347BB4"/>
    <w:rsid w:val="00454ADA"/>
    <w:rsid w:val="004B7F3F"/>
    <w:rsid w:val="004E5469"/>
    <w:rsid w:val="004F022B"/>
    <w:rsid w:val="005071FA"/>
    <w:rsid w:val="006E4475"/>
    <w:rsid w:val="007141AF"/>
    <w:rsid w:val="007A6843"/>
    <w:rsid w:val="007B3F07"/>
    <w:rsid w:val="008448D1"/>
    <w:rsid w:val="00887D75"/>
    <w:rsid w:val="00897B1B"/>
    <w:rsid w:val="008B05F8"/>
    <w:rsid w:val="008B402E"/>
    <w:rsid w:val="00951136"/>
    <w:rsid w:val="00992A94"/>
    <w:rsid w:val="00A04DEA"/>
    <w:rsid w:val="00A2605A"/>
    <w:rsid w:val="00A945DE"/>
    <w:rsid w:val="00B639DE"/>
    <w:rsid w:val="00BD641E"/>
    <w:rsid w:val="00BD7A25"/>
    <w:rsid w:val="00DB06B8"/>
    <w:rsid w:val="00ED0496"/>
    <w:rsid w:val="00FA16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D641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BD641E"/>
    <w:pPr>
      <w:jc w:val="both"/>
    </w:pPr>
    <w:rPr>
      <w:rFonts w:hAnsi="Tahoma" w:ascii="Tahoma"/>
      <w:b/>
      <w:color w:val="0000FF"/>
      <w:szCs w:val="20"/>
    </w:rPr>
  </w:style>
  <w:style w:styleId="Tijeloteksta" w:type="paragraph">
    <w:name w:val="Body Text"/>
    <w:basedOn w:val="Normal"/>
    <w:rsid w:val="00BD641E"/>
    <w:pPr>
      <w:jc w:val="both"/>
    </w:pPr>
  </w:style>
  <w:style w:styleId="Tekstbalonia" w:type="paragraph">
    <w:name w:val="Balloon Text"/>
    <w:basedOn w:val="Normal"/>
    <w:semiHidden/>
    <w:rsid w:val="00897B1B"/>
    <w:rPr>
      <w:rFonts w:cs="Tahoma" w:hAnsi="Tahoma" w:ascii="Tahoma"/>
      <w:sz w:val="16"/>
      <w:szCs w:val="16"/>
    </w:rPr>
  </w:style>
  <w:style w:styleId="Tekstrezerviranogmjesta" w:type="character">
    <w:name w:val="Placeholder Text"/>
    <w:basedOn w:val="Zadanifontodlomka"/>
    <w:uiPriority w:val="99"/>
    <w:semiHidden/>
    <w:rsid w:val="00A04DEA"/>
    <w:rPr>
      <w:color w:val="808080"/>
      <w:bdr w:space="0" w:sz="0" w:color="auto" w:val="none"/>
      <w:shd w:fill="auto" w:color="auto" w:val="clear"/>
    </w:rPr>
  </w:style>
  <w:style w:customStyle="true" w:styleId="eSPISCCParagraphDefaultFont" w:type="character">
    <w:name w:val="eSPIS_CC_Paragraph Default Font"/>
    <w:basedOn w:val="Zadanifontodlomka"/>
    <w:rsid w:val="00A04DE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4DEA"/>
    <w:rPr>
      <w:bdr w:space="0" w:sz="0" w:color="auto" w:val="none"/>
      <w:shd w:fill="FFFFCC" w:color="auto" w:val="clear"/>
      <w:lang w:val="hr-HR"/>
    </w:rPr>
  </w:style>
  <w:style w:customStyle="true" w:styleId="PozadinaSvijetloCrvena" w:type="character">
    <w:name w:val="Pozadina_SvijetloCrvena"/>
    <w:basedOn w:val="eSPISCCParagraphDefaultFont"/>
    <w:rsid w:val="00A04DE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4DE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D641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BD641E"/>
    <w:pPr>
      <w:jc w:val="both"/>
    </w:pPr>
    <w:rPr>
      <w:rFonts w:ascii="Tahoma" w:hAnsi="Tahoma"/>
      <w:b/>
      <w:color w:val="0000FF"/>
      <w:szCs w:val="20"/>
    </w:rPr>
  </w:style>
  <w:style w:styleId="Tijeloteksta" w:type="paragraph">
    <w:name w:val="Body Text"/>
    <w:basedOn w:val="Normal"/>
    <w:rsid w:val="00BD641E"/>
    <w:pPr>
      <w:jc w:val="both"/>
    </w:pPr>
  </w:style>
  <w:style w:styleId="Tekstbalonia" w:type="paragraph">
    <w:name w:val="Balloon Text"/>
    <w:basedOn w:val="Normal"/>
    <w:semiHidden/>
    <w:rsid w:val="00897B1B"/>
    <w:rPr>
      <w:rFonts w:ascii="Tahoma" w:cs="Tahoma" w:hAnsi="Tahoma"/>
      <w:sz w:val="16"/>
      <w:szCs w:val="16"/>
    </w:rPr>
  </w:style>
  <w:style w:styleId="Tekstrezerviranogmjesta" w:type="character">
    <w:name w:val="Placeholder Text"/>
    <w:basedOn w:val="Zadanifontodlomka"/>
    <w:uiPriority w:val="99"/>
    <w:semiHidden/>
    <w:rsid w:val="00A04DEA"/>
    <w:rPr>
      <w:color w:val="808080"/>
      <w:bdr w:color="auto" w:space="0" w:sz="0" w:val="none"/>
      <w:shd w:color="auto" w:fill="auto" w:val="clear"/>
    </w:rPr>
  </w:style>
  <w:style w:customStyle="1" w:styleId="eSPISCCParagraphDefaultFont" w:type="character">
    <w:name w:val="eSPIS_CC_Paragraph Default Font"/>
    <w:basedOn w:val="Zadanifontodlomka"/>
    <w:rsid w:val="00A04DE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4DEA"/>
    <w:rPr>
      <w:bdr w:color="auto" w:space="0" w:sz="0" w:val="none"/>
      <w:shd w:color="auto" w:fill="FFFFCC" w:val="clear"/>
      <w:lang w:val="hr-HR"/>
    </w:rPr>
  </w:style>
  <w:style w:customStyle="1" w:styleId="PozadinaSvijetloCrvena" w:type="character">
    <w:name w:val="Pozadina_SvijetloCrvena"/>
    <w:basedOn w:val="eSPISCCParagraphDefaultFont"/>
    <w:rsid w:val="00A04DE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4DE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70146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prosinca 2015.</izvorni_sadrzaj>
    <derivirana_varijabla naziv="DomainObject.DatumDonosenjaOdluke_1">10.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obavijest o konačnoj nagradi stečajnoj upraviteljici</izvorni_sadrzaj>
    <derivirana_varijabla naziv="DomainObject.Primjedba_1">obavijest o konačnoj nagradi stečajnoj upraviteljici</derivirana_varijabla>
  </DomainObject.Primjedba>
  <DomainObject.Oznaka>
    <izvorni_sadrzaj>St-621/2011-285</izvorni_sadrzaj>
    <derivirana_varijabla naziv="DomainObject.Oznaka_1">St-621/2011-285</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izvorni_sadrzaj>
    <derivirana_varijabla naziv="DomainObject.Predmet.Broj_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2011.</izvorni_sadrzaj>
    <derivirana_varijabla naziv="DomainObject.Predmet.DatumOsnivanja_1">30. svibnja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St-621/2011</izvorni_sadrzaj>
    <derivirana_varijabla naziv="DomainObject.Predmet.OznakaBroj_1">St-621/2011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B.A.B.-GRUPA d.o.o. zastupanog po punomoćniku Miroslav Bos; Augustin Antić</izvorni_sadrzaj>
    <derivirana_varijabla naziv="DomainObject.Predmet.ProtustrankaFormated_1">  B.A.B.-GRUPA d.o.o. zastupanog po punomoćniku Miroslav Bos; Augustin Antić</derivirana_varijabla>
  </DomainObject.Predmet.ProtustrankaFormated>
  <DomainObject.Predmet.ProtustrankaFormatedOIB>
    <izvorni_sadrzaj>  B.A.B.-GRUPA d.o.o., OIB 35042169823 zastupanog po punomoćniku Miroslav Bos; Augustin Antić</izvorni_sadrzaj>
    <derivirana_varijabla naziv="DomainObject.Predmet.ProtustrankaFormatedOIB_1">  B.A.B.-GRUPA d.o.o., OIB 35042169823 zastupanog po punomoćniku Miroslav Bos; Augustin Antić</derivirana_varijabla>
  </DomainObject.Predmet.ProtustrankaFormatedOIB>
  <DomainObject.Predmet.ProtustrankaFormatedWithAdress>
    <izvorni_sadrzaj> B.A.B.-GRUPA d.o.o., GRADEČKA 35, 10340 Vrbovec zastupanog po punomoćniku Miroslav Bos; Augustin Antić</izvorni_sadrzaj>
    <derivirana_varijabla naziv="DomainObject.Predmet.ProtustrankaFormatedWithAdress_1"> B.A.B.-GRUPA d.o.o., GRADEČKA 35, 10340 Vrbovec zastupanog po punomoćniku Miroslav Bos; Augustin Antić</derivirana_varijabla>
  </DomainObject.Predmet.ProtustrankaFormatedWithAdress>
  <DomainObject.Predmet.ProtustrankaFormatedWithAdressOIB>
    <izvorni_sadrzaj> B.A.B.-GRUPA d.o.o., OIB 35042169823, GRADEČKA 35, 10340 Vrbovec zastupanog po punomoćniku Miroslav Bos; Augustin Antić</izvorni_sadrzaj>
    <derivirana_varijabla naziv="DomainObject.Predmet.ProtustrankaFormatedWithAdressOIB_1"> B.A.B.-GRUPA d.o.o., OIB 35042169823, GRADEČKA 35, 10340 Vrbovec zastupanog po punomoćniku Miroslav Bos; Augustin Antić</derivirana_varijabla>
  </DomainObject.Predmet.ProtustrankaFormatedWithAdressOIB>
  <DomainObject.Predmet.ProtustrankaWithAdress>
    <izvorni_sadrzaj>B.A.B.-GRUPA d.o.o. GRADEČKA 35, 10340 Vrbovec</izvorni_sadrzaj>
    <derivirana_varijabla naziv="DomainObject.Predmet.ProtustrankaWithAdress_1">B.A.B.-GRUPA d.o.o. GRADEČKA 35, 10340 Vrbovec</derivirana_varijabla>
  </DomainObject.Predmet.ProtustrankaWithAdress>
  <DomainObject.Predmet.ProtustrankaWithAdressOIB>
    <izvorni_sadrzaj>B.A.B.-GRUPA d.o.o., OIB 35042169823, GRADEČKA 35, 10340 Vrbovec</izvorni_sadrzaj>
    <derivirana_varijabla naziv="DomainObject.Predmet.ProtustrankaWithAdressOIB_1">B.A.B.-GRUPA d.o.o., OIB 35042169823, GRADEČKA 35, 10340 Vrbovec</derivirana_varijabla>
  </DomainObject.Predmet.ProtustrankaWithAdressOIB>
  <DomainObject.Predmet.ProtustrankaNazivFormated>
    <izvorni_sadrzaj>B.A.B.-GRUPA d.o.o.</izvorni_sadrzaj>
    <derivirana_varijabla naziv="DomainObject.Predmet.ProtustrankaNazivFormated_1">B.A.B.-GRUPA d.o.o.</derivirana_varijabla>
  </DomainObject.Predmet.ProtustrankaNazivFormated>
  <DomainObject.Predmet.ProtustrankaNazivFormatedOIB>
    <izvorni_sadrzaj>B.A.B.-GRUPA d.o.o., OIB 35042169823</izvorni_sadrzaj>
    <derivirana_varijabla naziv="DomainObject.Predmet.ProtustrankaNazivFormatedOIB_1">B.A.B.-GRUPA d.o.o., OIB 35042169823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 DIONIČKO DRUŠTVO zastupanog po punomoćniku ODVJETNIČKO DRUŠTVO LEKO I PARTNERI; KIDMA D.O.O.; PRIVREDNA BANKA D.D.; ANA I GORAN DRAGIJA; PODRAVSKA BANAKA D.D.; GOLDNE-GLOBE D.O.O.; INTERIJERI PAVIĆ VL. IVO PAVIĆ; ĐURĐA BEŠAN; GALOKS DRAGARIJE D.O.O.; KREŠO URADIN; MARIJA MARKIĆ; KRISTINA MIJATOVIĆ; DAMIR ABRAMOVIĆ; ANDRIJA BATARELO; ĐURO KOLUNDŽIĆ; Božo Koroš; Ivan Dragija; Jelena Ptiček; MIRKO TIRIĆ; DANIJEL PRIJATELJ; MARTINA DUBRAVEC; NEVENKA VILUS; ŠTEFANIJA TIRIĆ; LIDIJA ŠPEHAR ŠTOS; Mate Špehar; Dragutin Dubravec; DAVOR PISAČIĆ</izvorni_sadrzaj>
    <derivirana_varijabla naziv="DomainObject.Predmet.StrankaFormated_1">  PRIVREDNA BANKA ZAGREB - DIONIČKO DRUŠTVO zastupanog po punomoćniku ODVJETNIČKO DRUŠTVO LEKO I PARTNERI; KIDMA D.O.O.; PRIVREDNA BANKA D.D.; ANA I GORAN DRAGIJA; PODRAVSKA BANAKA D.D.; GOLDNE-GLOBE D.O.O.; INTERIJERI PAVIĆ VL. IVO PAVIĆ; ĐURĐA BEŠAN; GALOKS DRAGARIJE D.O.O.; KREŠO URADIN; MARIJA MARKIĆ; KRISTINA MIJATOVIĆ; DAMIR ABRAMOVIĆ; ANDRIJA BATARELO; ĐURO KOLUNDŽIĆ; Božo Koroš; Ivan Dragija; Jelena Ptiček; MIRKO TIRIĆ; DANIJEL PRIJATELJ; MARTINA DUBRAVEC; NEVENKA VILUS; ŠTEFANIJA TIRIĆ; LIDIJA ŠPEHAR ŠTOS; Mate Špehar; Dragutin Dubravec; DAVOR PISAČIĆ</derivirana_varijabla>
  </DomainObject.Predmet.StrankaFormated>
  <DomainObject.Predmet.StrankaFormatedOIB>
    <izvorni_sadrzaj>  PRIVREDNA BANKA ZAGREB - DIONIČKO DRUŠTVO, OIB 02535697732 zastupanog po punomoćniku ODVJETNIČKO DRUŠTVO LEKO I PARTNERI; KIDMA D.O.O., OIB 08707010206; PRIVREDNA BANKA D.D.; ANA I GORAN DRAGIJA; PODRAVSKA BANAKA D.D., OIB 97326283154; GOLDNE-GLOBE D.O.O., OIB 26459728924; INTERIJERI PAVIĆ VL. IVO PAVIĆ, OIB 34733465328; ĐURĐA BEŠAN; GALOKS DRAGARIJE D.O.O.; KREŠO URADIN; MARIJA MARKIĆ; KRISTINA MIJATOVIĆ; DAMIR ABRAMOVIĆ, OIB 09123654314; ANDRIJA BATARELO; ĐURO KOLUNDŽIĆ; Božo Koroš; Ivan Dragija; Jelena Ptiček; MIRKO TIRIĆ; DANIJEL PRIJATELJ; MARTINA DUBRAVEC; NEVENKA VILUS; ŠTEFANIJA TIRIĆ; LIDIJA ŠPEHAR ŠTOS; Mate Špehar; Dragutin Dubravec; DAVOR PISAČIĆ</izvorni_sadrzaj>
    <derivirana_varijabla naziv="DomainObject.Predmet.StrankaFormatedOIB_1">  PRIVREDNA BANKA ZAGREB - DIONIČKO DRUŠTVO, OIB 02535697732 zastupanog po punomoćniku ODVJETNIČKO DRUŠTVO LEKO I PARTNERI; KIDMA D.O.O., OIB 08707010206; PRIVREDNA BANKA D.D.; ANA I GORAN DRAGIJA; PODRAVSKA BANAKA D.D., OIB 97326283154; GOLDNE-GLOBE D.O.O., OIB 26459728924; INTERIJERI PAVIĆ VL. IVO PAVIĆ, OIB 34733465328; ĐURĐA BEŠAN; GALOKS DRAGARIJE D.O.O.; KREŠO URADIN; MARIJA MARKIĆ; KRISTINA MIJATOVIĆ; DAMIR ABRAMOVIĆ, OIB 09123654314; ANDRIJA BATARELO; ĐURO KOLUNDŽIĆ; Božo Koroš; Ivan Dragija; Jelena Ptiček; MIRKO TIRIĆ; DANIJEL PRIJATELJ; MARTINA DUBRAVEC; NEVENKA VILUS; ŠTEFANIJA TIRIĆ; LIDIJA ŠPEHAR ŠTOS; Mate Špehar; Dragutin Dubravec; DAVOR PISAČIĆ</derivirana_varijabla>
  </DomainObject.Predmet.StrankaFormatedOIB>
  <DomainObject.Predmet.StrankaFormatedWithAdress>
    <izvorni_sadrzaj> PRIVREDNA BANKA ZAGREB - DIONIČKO DRUŠTVO, Radnička cesta 50, 10000 Zagreb zastupanog po punomoćniku ODVJETNIČKO DRUŠTVO LEKO I PARTNERI; KIDMA D.O.O.; PRIVREDNA BANKA D.D.; ANA I GORAN DRAGIJA; PODRAVSKA BANAKA D.D.; GOLDNE-GLOBE D.O.O.; INTERIJERI PAVIĆ VL. IVO PAVIĆ; ĐURĐA BEŠAN; GALOKS DRAGARIJE D.O.O.; KREŠO URADIN; MARIJA MARKIĆ; KRISTINA MIJATOVIĆ; DAMIR ABRAMOVIĆ, Lukovo 46, 10340 Vrbovec; ANDRIJA BATARELO; ĐURO KOLUNDŽIĆ; Božo Koroš; Ivan Dragija; Jelena Ptiček; MIRKO TIRIĆ; DANIJEL PRIJATELJ; MARTINA DUBRAVEC; NEVENKA VILUS; ŠTEFANIJA TIRIĆ; LIDIJA ŠPEHAR ŠTOS; Mate Špehar; Dragutin Dubravec; DAVOR PISAČIĆ</izvorni_sadrzaj>
    <derivirana_varijabla naziv="DomainObject.Predmet.StrankaFormatedWithAdress_1"> PRIVREDNA BANKA ZAGREB - DIONIČKO DRUŠTVO, Radnička cesta 50, 10000 Zagreb zastupanog po punomoćniku ODVJETNIČKO DRUŠTVO LEKO I PARTNERI; KIDMA D.O.O.; PRIVREDNA BANKA D.D.; ANA I GORAN DRAGIJA; PODRAVSKA BANAKA D.D.; GOLDNE-GLOBE D.O.O.; INTERIJERI PAVIĆ VL. IVO PAVIĆ; ĐURĐA BEŠAN; GALOKS DRAGARIJE D.O.O.; KREŠO URADIN; MARIJA MARKIĆ; KRISTINA MIJATOVIĆ; DAMIR ABRAMOVIĆ, Lukovo 46, 10340 Vrbovec; ANDRIJA BATARELO; ĐURO KOLUNDŽIĆ; Božo Koroš; Ivan Dragija; Jelena Ptiček; MIRKO TIRIĆ; DANIJEL PRIJATELJ; MARTINA DUBRAVEC; NEVENKA VILUS; ŠTEFANIJA TIRIĆ; LIDIJA ŠPEHAR ŠTOS; Mate Špehar; Dragutin Dubravec; DAVOR PISAČIĆ</derivirana_varijabla>
  </DomainObject.Predmet.StrankaFormatedWithAdress>
  <DomainObject.Predmet.StrankaFormatedWithAdressOIB>
    <izvorni_sadrzaj> PRIVREDNA BANKA ZAGREB - DIONIČKO DRUŠTVO, OIB 02535697732, Radnička cesta 50, 10000 Zagreb zastupanog po punomoćniku ODVJETNIČKO DRUŠTVO LEKO I PARTNERI; KIDMA D.O.O., OIB 08707010206; PRIVREDNA BANKA D.D.; ANA I GORAN DRAGIJA; PODRAVSKA BANAKA D.D., OIB 97326283154; GOLDNE-GLOBE D.O.O., OIB 26459728924; INTERIJERI PAVIĆ VL. IVO PAVIĆ, OIB 34733465328; ĐURĐA BEŠAN; GALOKS DRAGARIJE D.O.O.; KREŠO URADIN; MARIJA MARKIĆ; KRISTINA MIJATOVIĆ; DAMIR ABRAMOVIĆ, OIB 09123654314, Lukovo 46, 10340 Vrbovec; ANDRIJA BATARELO; ĐURO KOLUNDŽIĆ; Božo Koroš; Ivan Dragija; Jelena Ptiček; MIRKO TIRIĆ; DANIJEL PRIJATELJ; MARTINA DUBRAVEC; NEVENKA VILUS; ŠTEFANIJA TIRIĆ; LIDIJA ŠPEHAR ŠTOS; Mate Špehar; Dragutin Dubravec; DAVOR PISAČIĆ</izvorni_sadrzaj>
    <derivirana_varijabla naziv="DomainObject.Predmet.StrankaFormatedWithAdressOIB_1"> PRIVREDNA BANKA ZAGREB - DIONIČKO DRUŠTVO, OIB 02535697732, Radnička cesta 50, 10000 Zagreb zastupanog po punomoćniku ODVJETNIČKO DRUŠTVO LEKO I PARTNERI; KIDMA D.O.O., OIB 08707010206; PRIVREDNA BANKA D.D.; ANA I GORAN DRAGIJA; PODRAVSKA BANAKA D.D., OIB 97326283154; GOLDNE-GLOBE D.O.O., OIB 26459728924; INTERIJERI PAVIĆ VL. IVO PAVIĆ, OIB 34733465328; ĐURĐA BEŠAN; GALOKS DRAGARIJE D.O.O.; KREŠO URADIN; MARIJA MARKIĆ; KRISTINA MIJATOVIĆ; DAMIR ABRAMOVIĆ, OIB 09123654314, Lukovo 46, 10340 Vrbovec; ANDRIJA BATARELO; ĐURO KOLUNDŽIĆ; Božo Koroš; Ivan Dragija; Jelena Ptiček; MIRKO TIRIĆ; DANIJEL PRIJATELJ; MARTINA DUBRAVEC; NEVENKA VILUS; ŠTEFANIJA TIRIĆ; LIDIJA ŠPEHAR ŠTOS; Mate Špehar; Dragutin Dubravec; DAVOR PISAČIĆ</derivirana_varijabla>
  </DomainObject.Predmet.StrankaFormatedWithAdressOIB>
  <DomainObject.Predmet.StrankaWithAdress>
    <izvorni_sadrzaj>PRIVREDNA BANKA ZAGREB - DIONIČKO DRUŠTVO Radnička cesta 50,10000 Zagreb,KIDMA D.O.O. ,PRIVREDNA BANKA D.D. ,ANA I GORAN DRAGIJA ,PODRAVSKA BANAKA D.D. ,GOLDNE-GLOBE D.O.O. ,INTERIJERI PAVIĆ VL. IVO PAVIĆ ,ĐURĐA BEŠAN ,GALOKS DRAGARIJE D.O.O. ,KREŠO URADIN ,MARIJA MARKIĆ ,KRISTINA MIJATOVIĆ ,DAMIR ABRAMOVIĆ Lukovo 46,10340 Vrbovec,ANDRIJA BATARELO ,ĐURO KOLUNDŽIĆ ,Božo Koroš ,Ivan Dragija ,Jelena Ptiček ,MIRKO TIRIĆ ,DANIJEL PRIJATELJ ,MARTINA DUBRAVEC ,NEVENKA VILUS ,ŠTEFANIJA TIRIĆ ,LIDIJA ŠPEHAR ŠTOS ,Mate Špehar ,Dragutin Dubravec ,DAVOR PISAČIĆ </izvorni_sadrzaj>
    <derivirana_varijabla naziv="DomainObject.Predmet.StrankaWithAdress_1">PRIVREDNA BANKA ZAGREB - DIONIČKO DRUŠTVO Radnička cesta 50,10000 Zagreb,KIDMA D.O.O. ,PRIVREDNA BANKA D.D. ,ANA I GORAN DRAGIJA ,PODRAVSKA BANAKA D.D. ,GOLDNE-GLOBE D.O.O. ,INTERIJERI PAVIĆ VL. IVO PAVIĆ ,ĐURĐA BEŠAN ,GALOKS DRAGARIJE D.O.O. ,KREŠO URADIN ,MARIJA MARKIĆ ,KRISTINA MIJATOVIĆ ,DAMIR ABRAMOVIĆ Lukovo 46,10340 Vrbovec,ANDRIJA BATARELO ,ĐURO KOLUNDŽIĆ ,Božo Koroš ,Ivan Dragija ,Jelena Ptiček ,MIRKO TIRIĆ ,DANIJEL PRIJATELJ ,MARTINA DUBRAVEC ,NEVENKA VILUS ,ŠTEFANIJA TIRIĆ ,LIDIJA ŠPEHAR ŠTOS ,Mate Špehar ,Dragutin Dubravec ,DAVOR PISAČIĆ </derivirana_varijabla>
  </DomainObject.Predmet.StrankaWithAdress>
  <DomainObject.Predmet.StrankaWithAdressOIB>
    <izvorni_sadrzaj>PRIVREDNA BANKA ZAGREB - DIONIČKO DRUŠTVO, OIB 02535697732, Radnička cesta 50,10000 Zagreb,KIDMA D.O.O., OIB 08707010206,PRIVREDNA BANKA D.D.,ANA I GORAN DRAGIJA,PODRAVSKA BANAKA D.D., OIB 97326283154,GOLDNE-GLOBE D.O.O., OIB 26459728924,INTERIJERI PAVIĆ VL. IVO PAVIĆ, OIB 34733465328,ĐURĐA BEŠAN,GALOKS DRAGARIJE D.O.O.,KREŠO URADIN,MARIJA MARKIĆ,KRISTINA MIJATOVIĆ,DAMIR ABRAMOVIĆ, OIB 09123654314, Lukovo 46,10340 Vrbovec,ANDRIJA BATARELO,ĐURO KOLUNDŽIĆ,Božo Koroš,Ivan Dragija,Jelena Ptiček,MIRKO TIRIĆ,DANIJEL PRIJATELJ,MARTINA DUBRAVEC,NEVENKA VILUS,ŠTEFANIJA TIRIĆ,LIDIJA ŠPEHAR ŠTOS,Mate Špehar,Dragutin Dubravec,DAVOR PISAČIĆ</izvorni_sadrzaj>
    <derivirana_varijabla naziv="DomainObject.Predmet.StrankaWithAdressOIB_1">PRIVREDNA BANKA ZAGREB - DIONIČKO DRUŠTVO, OIB 02535697732, Radnička cesta 50,10000 Zagreb,KIDMA D.O.O., OIB 08707010206,PRIVREDNA BANKA D.D.,ANA I GORAN DRAGIJA,PODRAVSKA BANAKA D.D., OIB 97326283154,GOLDNE-GLOBE D.O.O., OIB 26459728924,INTERIJERI PAVIĆ VL. IVO PAVIĆ, OIB 34733465328,ĐURĐA BEŠAN,GALOKS DRAGARIJE D.O.O.,KREŠO URADIN,MARIJA MARKIĆ,KRISTINA MIJATOVIĆ,DAMIR ABRAMOVIĆ, OIB 09123654314, Lukovo 46,10340 Vrbovec,ANDRIJA BATARELO,ĐURO KOLUNDŽIĆ,Božo Koroš,Ivan Dragija,Jelena Ptiček,MIRKO TIRIĆ,DANIJEL PRIJATELJ,MARTINA DUBRAVEC,NEVENKA VILUS,ŠTEFANIJA TIRIĆ,LIDIJA ŠPEHAR ŠTOS,Mate Špehar,Dragutin Dubravec,DAVOR PISAČIĆ</derivirana_varijabla>
  </DomainObject.Predmet.StrankaWithAdressOIB>
  <DomainObject.Predmet.StrankaNazivFormated>
    <izvorni_sadrzaj>PRIVREDNA BANKA ZAGREB - DIONIČKO DRUŠTVO,KIDMA D.O.O.,PRIVREDNA BANKA D.D.,ANA I GORAN DRAGIJA,PODRAVSKA BANAKA D.D.,GOLDNE-GLOBE D.O.O.,INTERIJERI PAVIĆ VL. IVO PAVIĆ,ĐURĐA BEŠAN,GALOKS DRAGARIJE D.O.O.,KREŠO URADIN,MARIJA MARKIĆ,KRISTINA MIJATOVIĆ,DAMIR ABRAMOVIĆ,ANDRIJA BATARELO,ĐURO KOLUNDŽIĆ,Božo Koroš,Ivan Dragija,Jelena Ptiček,MIRKO TIRIĆ,DANIJEL PRIJATELJ,MARTINA DUBRAVEC,NEVENKA VILUS,ŠTEFANIJA TIRIĆ,LIDIJA ŠPEHAR ŠTOS,Mate Špehar,Dragutin Dubravec,DAVOR PISAČIĆ</izvorni_sadrzaj>
    <derivirana_varijabla naziv="DomainObject.Predmet.StrankaNazivFormated_1">PRIVREDNA BANKA ZAGREB - DIONIČKO DRUŠTVO,KIDMA D.O.O.,PRIVREDNA BANKA D.D.,ANA I GORAN DRAGIJA,PODRAVSKA BANAKA D.D.,GOLDNE-GLOBE D.O.O.,INTERIJERI PAVIĆ VL. IVO PAVIĆ,ĐURĐA BEŠAN,GALOKS DRAGARIJE D.O.O.,KREŠO URADIN,MARIJA MARKIĆ,KRISTINA MIJATOVIĆ,DAMIR ABRAMOVIĆ,ANDRIJA BATARELO,ĐURO KOLUNDŽIĆ,Božo Koroš,Ivan Dragija,Jelena Ptiček,MIRKO TIRIĆ,DANIJEL PRIJATELJ,MARTINA DUBRAVEC,NEVENKA VILUS,ŠTEFANIJA TIRIĆ,LIDIJA ŠPEHAR ŠTOS,Mate Špehar,Dragutin Dubravec,DAVOR PISAČIĆ</derivirana_varijabla>
  </DomainObject.Predmet.StrankaNazivFormated>
  <DomainObject.Predmet.StrankaNazivFormatedOIB>
    <izvorni_sadrzaj>PRIVREDNA BANKA ZAGREB - DIONIČKO DRUŠTVO, OIB 02535697732,KIDMA D.O.O., OIB 08707010206,PRIVREDNA BANKA D.D.,ANA I GORAN DRAGIJA,PODRAVSKA BANAKA D.D., OIB 97326283154,GOLDNE-GLOBE D.O.O., OIB 26459728924,INTERIJERI PAVIĆ VL. IVO PAVIĆ, OIB 34733465328,ĐURĐA BEŠAN,GALOKS DRAGARIJE D.O.O.,KREŠO URADIN,MARIJA MARKIĆ,KRISTINA MIJATOVIĆ,DAMIR ABRAMOVIĆ, OIB 09123654314,ANDRIJA BATARELO,ĐURO KOLUNDŽIĆ,Božo Koroš,Ivan Dragija,Jelena Ptiček,MIRKO TIRIĆ,DANIJEL PRIJATELJ,MARTINA DUBRAVEC,NEVENKA VILUS,ŠTEFANIJA TIRIĆ,LIDIJA ŠPEHAR ŠTOS,Mate Špehar,Dragutin Dubravec,DAVOR PISAČIĆ</izvorni_sadrzaj>
    <derivirana_varijabla naziv="DomainObject.Predmet.StrankaNazivFormatedOIB_1">PRIVREDNA BANKA ZAGREB - DIONIČKO DRUŠTVO, OIB 02535697732,KIDMA D.O.O., OIB 08707010206,PRIVREDNA BANKA D.D.,ANA I GORAN DRAGIJA,PODRAVSKA BANAKA D.D., OIB 97326283154,GOLDNE-GLOBE D.O.O., OIB 26459728924,INTERIJERI PAVIĆ VL. IVO PAVIĆ, OIB 34733465328,ĐURĐA BEŠAN,GALOKS DRAGARIJE D.O.O.,KREŠO URADIN,MARIJA MARKIĆ,KRISTINA MIJATOVIĆ,DAMIR ABRAMOVIĆ, OIB 09123654314,ANDRIJA BATARELO,ĐURO KOLUNDŽIĆ,Božo Koroš,Ivan Dragija,Jelena Ptiček,MIRKO TIRIĆ,DANIJEL PRIJATELJ,MARTINA DUBRAVEC,NEVENKA VILUS,ŠTEFANIJA TIRIĆ,LIDIJA ŠPEHAR ŠTOS,Mate Špehar,Dragutin Dubravec,DAVOR PISAČIĆ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PRIVREDNA BANKA ZAGREB - DIONIČKO DRUŠTVO zastupanog po punomoćniku ODVJETNIČKO DRUŠTVO LEKO I PARTNERI</item>
      <item>KIDMA D.O.O.</item>
      <item>PRIVREDNA BANKA D.D.</item>
      <item>ANA I GORAN DRAGIJA</item>
      <item>PODRAVSKA BANAKA D.D.</item>
      <item>GOLDNE-GLOBE D.O.O.</item>
      <item>INTERIJERI PAVIĆ VL. IVO PAVIĆ</item>
      <item>ĐURĐA BEŠAN</item>
      <item>GALOKS DRAGARIJE D.O.O.</item>
      <item>KREŠO URADIN</item>
      <item>MARIJA MARKIĆ</item>
      <item>KRISTINA MIJATOVIĆ</item>
      <item>DAMIR ABRAMOVIĆ</item>
      <item>ANDRIJA BATARELO</item>
      <item>ĐURO KOLUNDŽIĆ</item>
      <item>Božo Koroš</item>
      <item>Ivan Dragija</item>
      <item>Jelena Ptiček</item>
      <item>MIRKO TIRIĆ</item>
      <item>DANIJEL PRIJATELJ</item>
      <item>MARTINA DUBRAVEC</item>
      <item>NEVENKA VILUS</item>
      <item>ŠTEFANIJA TIRIĆ</item>
      <item>LIDIJA ŠPEHAR ŠTOS</item>
      <item>Mate Špehar</item>
      <item>Dragutin Dubravec</item>
      <item>DAVOR PISAČIĆ</item>
    </izvorni_sadrzaj>
    <derivirana_varijabla naziv="DomainObject.Predmet.StrankaListFormated_1">
      <item>PRIVREDNA BANKA ZAGREB - DIONIČKO DRUŠTVO zastupanog po punomoćniku ODVJETNIČKO DRUŠTVO LEKO I PARTNERI</item>
      <item>KIDMA D.O.O.</item>
      <item>PRIVREDNA BANKA D.D.</item>
      <item>ANA I GORAN DRAGIJA</item>
      <item>PODRAVSKA BANAKA D.D.</item>
      <item>GOLDNE-GLOBE D.O.O.</item>
      <item>INTERIJERI PAVIĆ VL. IVO PAVIĆ</item>
      <item>ĐURĐA BEŠAN</item>
      <item>GALOKS DRAGARIJE D.O.O.</item>
      <item>KREŠO URADIN</item>
      <item>MARIJA MARKIĆ</item>
      <item>KRISTINA MIJATOVIĆ</item>
      <item>DAMIR ABRAMOVIĆ</item>
      <item>ANDRIJA BATARELO</item>
      <item>ĐURO KOLUNDŽIĆ</item>
      <item>Božo Koroš</item>
      <item>Ivan Dragija</item>
      <item>Jelena Ptiček</item>
      <item>MIRKO TIRIĆ</item>
      <item>DANIJEL PRIJATELJ</item>
      <item>MARTINA DUBRAVEC</item>
      <item>NEVENKA VILUS</item>
      <item>ŠTEFANIJA TIRIĆ</item>
      <item>LIDIJA ŠPEHAR ŠTOS</item>
      <item>Mate Špehar</item>
      <item>Dragutin Dubravec</item>
      <item>DAVOR PISAČIĆ</item>
    </derivirana_varijabla>
  </DomainObject.Predmet.StrankaListFormated>
  <DomainObject.Predmet.StrankaListFormatedOIB>
    <izvorni_sadrzaj>
      <item>PRIVREDNA BANKA ZAGREB - DIONIČKO DRUŠTVO, OIB 02535697732 zastupanog po punomoćniku ODVJETNIČKO DRUŠTVO LEKO I PARTNERI</item>
      <item>KIDMA D.O.O., OIB 08707010206</item>
      <item>PRIVREDNA BANKA D.D.</item>
      <item>ANA I GORAN DRAGIJA</item>
      <item>PODRAVSKA BANAKA D.D., OIB 97326283154</item>
      <item>GOLDNE-GLOBE D.O.O., OIB 26459728924</item>
      <item>INTERIJERI PAVIĆ VL. IVO PAVIĆ, OIB 34733465328</item>
      <item>ĐURĐA BEŠAN</item>
      <item>GALOKS DRAGARIJE D.O.O.</item>
      <item>KREŠO URADIN</item>
      <item>MARIJA MARKIĆ</item>
      <item>KRISTINA MIJATOVIĆ</item>
      <item>DAMIR ABRAMOVIĆ, OIB 09123654314</item>
      <item>ANDRIJA BATARELO</item>
      <item>ĐURO KOLUNDŽIĆ</item>
      <item>Božo Koroš</item>
      <item>Ivan Dragija</item>
      <item>Jelena Ptiček</item>
      <item>MIRKO TIRIĆ</item>
      <item>DANIJEL PRIJATELJ</item>
      <item>MARTINA DUBRAVEC</item>
      <item>NEVENKA VILUS</item>
      <item>ŠTEFANIJA TIRIĆ</item>
      <item>LIDIJA ŠPEHAR ŠTOS</item>
      <item>Mate Špehar</item>
      <item>Dragutin Dubravec</item>
      <item>DAVOR PISAČIĆ</item>
    </izvorni_sadrzaj>
    <derivirana_varijabla naziv="DomainObject.Predmet.StrankaListFormatedOIB_1">
      <item>PRIVREDNA BANKA ZAGREB - DIONIČKO DRUŠTVO, OIB 02535697732 zastupanog po punomoćniku ODVJETNIČKO DRUŠTVO LEKO I PARTNERI</item>
      <item>KIDMA D.O.O., OIB 08707010206</item>
      <item>PRIVREDNA BANKA D.D.</item>
      <item>ANA I GORAN DRAGIJA</item>
      <item>PODRAVSKA BANAKA D.D., OIB 97326283154</item>
      <item>GOLDNE-GLOBE D.O.O., OIB 26459728924</item>
      <item>INTERIJERI PAVIĆ VL. IVO PAVIĆ, OIB 34733465328</item>
      <item>ĐURĐA BEŠAN</item>
      <item>GALOKS DRAGARIJE D.O.O.</item>
      <item>KREŠO URADIN</item>
      <item>MARIJA MARKIĆ</item>
      <item>KRISTINA MIJATOVIĆ</item>
      <item>DAMIR ABRAMOVIĆ, OIB 09123654314</item>
      <item>ANDRIJA BATARELO</item>
      <item>ĐURO KOLUNDŽIĆ</item>
      <item>Božo Koroš</item>
      <item>Ivan Dragija</item>
      <item>Jelena Ptiček</item>
      <item>MIRKO TIRIĆ</item>
      <item>DANIJEL PRIJATELJ</item>
      <item>MARTINA DUBRAVEC</item>
      <item>NEVENKA VILUS</item>
      <item>ŠTEFANIJA TIRIĆ</item>
      <item>LIDIJA ŠPEHAR ŠTOS</item>
      <item>Mate Špehar</item>
      <item>Dragutin Dubravec</item>
      <item>DAVOR PISAČIĆ</item>
    </derivirana_varijabla>
  </DomainObject.Predmet.StrankaListFormatedOIB>
  <DomainObject.Predmet.StrankaListFormatedWithAdress>
    <izvorni_sadrzaj>
      <item>PRIVREDNA BANKA ZAGREB - DIONIČKO DRUŠTVO, Radnička cesta 50, 10000 Zagreb zastupanog po punomoćniku ODVJETNIČKO DRUŠTVO LEKO I PARTNERI</item>
      <item>KIDMA D.O.O.</item>
      <item>PRIVREDNA BANKA D.D.</item>
      <item>ANA I GORAN DRAGIJA</item>
      <item>PODRAVSKA BANAKA D.D.</item>
      <item>GOLDNE-GLOBE D.O.O.</item>
      <item>INTERIJERI PAVIĆ VL. IVO PAVIĆ</item>
      <item>ĐURĐA BEŠAN</item>
      <item>GALOKS DRAGARIJE D.O.O.</item>
      <item>KREŠO URADIN</item>
      <item>MARIJA MARKIĆ</item>
      <item>KRISTINA MIJATOVIĆ</item>
      <item>DAMIR ABRAMOVIĆ, Lukovo 46, 10340 Vrbovec</item>
      <item>ANDRIJA BATARELO</item>
      <item>ĐURO KOLUNDŽIĆ</item>
      <item>Božo Koroš</item>
      <item>Ivan Dragija</item>
      <item>Jelena Ptiček</item>
      <item>MIRKO TIRIĆ</item>
      <item>DANIJEL PRIJATELJ</item>
      <item>MARTINA DUBRAVEC</item>
      <item>NEVENKA VILUS</item>
      <item>ŠTEFANIJA TIRIĆ</item>
      <item>LIDIJA ŠPEHAR ŠTOS</item>
      <item>Mate Špehar</item>
      <item>Dragutin Dubravec</item>
      <item>DAVOR PISAČIĆ</item>
    </izvorni_sadrzaj>
    <derivirana_varijabla naziv="DomainObject.Predmet.StrankaListFormatedWithAdress_1">
      <item>PRIVREDNA BANKA ZAGREB - DIONIČKO DRUŠTVO, Radnička cesta 50, 10000 Zagreb zastupanog po punomoćniku ODVJETNIČKO DRUŠTVO LEKO I PARTNERI</item>
      <item>KIDMA D.O.O.</item>
      <item>PRIVREDNA BANKA D.D.</item>
      <item>ANA I GORAN DRAGIJA</item>
      <item>PODRAVSKA BANAKA D.D.</item>
      <item>GOLDNE-GLOBE D.O.O.</item>
      <item>INTERIJERI PAVIĆ VL. IVO PAVIĆ</item>
      <item>ĐURĐA BEŠAN</item>
      <item>GALOKS DRAGARIJE D.O.O.</item>
      <item>KREŠO URADIN</item>
      <item>MARIJA MARKIĆ</item>
      <item>KRISTINA MIJATOVIĆ</item>
      <item>DAMIR ABRAMOVIĆ, Lukovo 46, 10340 Vrbovec</item>
      <item>ANDRIJA BATARELO</item>
      <item>ĐURO KOLUNDŽIĆ</item>
      <item>Božo Koroš</item>
      <item>Ivan Dragija</item>
      <item>Jelena Ptiček</item>
      <item>MIRKO TIRIĆ</item>
      <item>DANIJEL PRIJATELJ</item>
      <item>MARTINA DUBRAVEC</item>
      <item>NEVENKA VILUS</item>
      <item>ŠTEFANIJA TIRIĆ</item>
      <item>LIDIJA ŠPEHAR ŠTOS</item>
      <item>Mate Špehar</item>
      <item>Dragutin Dubravec</item>
      <item>DAVOR PISAČIĆ</item>
    </derivirana_varijabla>
  </DomainObject.Predmet.StrankaListFormatedWithAdress>
  <DomainObject.Predmet.StrankaListFormatedWithAdressOIB>
    <izvorni_sadrzaj>
      <item>PRIVREDNA BANKA ZAGREB - DIONIČKO DRUŠTVO, OIB 02535697732, Radnička cesta 50, 10000 Zagreb zastupanog po punomoćniku ODVJETNIČKO DRUŠTVO LEKO I PARTNERI</item>
      <item>KIDMA D.O.O., OIB 08707010206</item>
      <item>PRIVREDNA BANKA D.D.</item>
      <item>ANA I GORAN DRAGIJA</item>
      <item>PODRAVSKA BANAKA D.D., OIB 97326283154</item>
      <item>GOLDNE-GLOBE D.O.O., OIB 26459728924</item>
      <item>INTERIJERI PAVIĆ VL. IVO PAVIĆ, OIB 34733465328</item>
      <item>ĐURĐA BEŠAN</item>
      <item>GALOKS DRAGARIJE D.O.O.</item>
      <item>KREŠO URADIN</item>
      <item>MARIJA MARKIĆ</item>
      <item>KRISTINA MIJATOVIĆ</item>
      <item>DAMIR ABRAMOVIĆ, OIB 09123654314, Lukovo 46, 10340 Vrbovec</item>
      <item>ANDRIJA BATARELO</item>
      <item>ĐURO KOLUNDŽIĆ</item>
      <item>Božo Koroš</item>
      <item>Ivan Dragija</item>
      <item>Jelena Ptiček</item>
      <item>MIRKO TIRIĆ</item>
      <item>DANIJEL PRIJATELJ</item>
      <item>MARTINA DUBRAVEC</item>
      <item>NEVENKA VILUS</item>
      <item>ŠTEFANIJA TIRIĆ</item>
      <item>LIDIJA ŠPEHAR ŠTOS</item>
      <item>Mate Špehar</item>
      <item>Dragutin Dubravec</item>
      <item>DAVOR PISAČIĆ</item>
    </izvorni_sadrzaj>
    <derivirana_varijabla naziv="DomainObject.Predmet.StrankaListFormatedWithAdressOIB_1">
      <item>PRIVREDNA BANKA ZAGREB - DIONIČKO DRUŠTVO, OIB 02535697732, Radnička cesta 50, 10000 Zagreb zastupanog po punomoćniku ODVJETNIČKO DRUŠTVO LEKO I PARTNERI</item>
      <item>KIDMA D.O.O., OIB 08707010206</item>
      <item>PRIVREDNA BANKA D.D.</item>
      <item>ANA I GORAN DRAGIJA</item>
      <item>PODRAVSKA BANAKA D.D., OIB 97326283154</item>
      <item>GOLDNE-GLOBE D.O.O., OIB 26459728924</item>
      <item>INTERIJERI PAVIĆ VL. IVO PAVIĆ, OIB 34733465328</item>
      <item>ĐURĐA BEŠAN</item>
      <item>GALOKS DRAGARIJE D.O.O.</item>
      <item>KREŠO URADIN</item>
      <item>MARIJA MARKIĆ</item>
      <item>KRISTINA MIJATOVIĆ</item>
      <item>DAMIR ABRAMOVIĆ, OIB 09123654314, Lukovo 46, 10340 Vrbovec</item>
      <item>ANDRIJA BATARELO</item>
      <item>ĐURO KOLUNDŽIĆ</item>
      <item>Božo Koroš</item>
      <item>Ivan Dragija</item>
      <item>Jelena Ptiček</item>
      <item>MIRKO TIRIĆ</item>
      <item>DANIJEL PRIJATELJ</item>
      <item>MARTINA DUBRAVEC</item>
      <item>NEVENKA VILUS</item>
      <item>ŠTEFANIJA TIRIĆ</item>
      <item>LIDIJA ŠPEHAR ŠTOS</item>
      <item>Mate Špehar</item>
      <item>Dragutin Dubravec</item>
      <item>DAVOR PISAČIĆ</item>
    </derivirana_varijabla>
  </DomainObject.Predmet.StrankaListFormatedWithAdressOIB>
  <DomainObject.Predmet.StrankaListNazivFormated>
    <izvorni_sadrzaj>
      <item>PRIVREDNA BANKA ZAGREB - DIONIČKO DRUŠTVO</item>
      <item>KIDMA D.O.O.</item>
      <item>PRIVREDNA BANKA D.D.</item>
      <item>ANA I GORAN DRAGIJA</item>
      <item>PODRAVSKA BANAKA D.D.</item>
      <item>GOLDNE-GLOBE D.O.O.</item>
      <item>INTERIJERI PAVIĆ VL. IVO PAVIĆ</item>
      <item>ĐURĐA BEŠAN</item>
      <item>GALOKS DRAGARIJE D.O.O.</item>
      <item>KREŠO URADIN</item>
      <item>MARIJA MARKIĆ</item>
      <item>KRISTINA MIJATOVIĆ</item>
      <item>DAMIR ABRAMOVIĆ</item>
      <item>ANDRIJA BATARELO</item>
      <item>ĐURO KOLUNDŽIĆ</item>
      <item>Božo Koroš</item>
      <item>Ivan Dragija</item>
      <item>Jelena Ptiček</item>
      <item>MIRKO TIRIĆ</item>
      <item>DANIJEL PRIJATELJ</item>
      <item>MARTINA DUBRAVEC</item>
      <item>NEVENKA VILUS</item>
      <item>ŠTEFANIJA TIRIĆ</item>
      <item>LIDIJA ŠPEHAR ŠTOS</item>
      <item>Mate Špehar</item>
      <item>Dragutin Dubravec</item>
      <item>DAVOR PISAČIĆ</item>
    </izvorni_sadrzaj>
    <derivirana_varijabla naziv="DomainObject.Predmet.StrankaListNazivFormated_1">
      <item>PRIVREDNA BANKA ZAGREB - DIONIČKO DRUŠTVO</item>
      <item>KIDMA D.O.O.</item>
      <item>PRIVREDNA BANKA D.D.</item>
      <item>ANA I GORAN DRAGIJA</item>
      <item>PODRAVSKA BANAKA D.D.</item>
      <item>GOLDNE-GLOBE D.O.O.</item>
      <item>INTERIJERI PAVIĆ VL. IVO PAVIĆ</item>
      <item>ĐURĐA BEŠAN</item>
      <item>GALOKS DRAGARIJE D.O.O.</item>
      <item>KREŠO URADIN</item>
      <item>MARIJA MARKIĆ</item>
      <item>KRISTINA MIJATOVIĆ</item>
      <item>DAMIR ABRAMOVIĆ</item>
      <item>ANDRIJA BATARELO</item>
      <item>ĐURO KOLUNDŽIĆ</item>
      <item>Božo Koroš</item>
      <item>Ivan Dragija</item>
      <item>Jelena Ptiček</item>
      <item>MIRKO TIRIĆ</item>
      <item>DANIJEL PRIJATELJ</item>
      <item>MARTINA DUBRAVEC</item>
      <item>NEVENKA VILUS</item>
      <item>ŠTEFANIJA TIRIĆ</item>
      <item>LIDIJA ŠPEHAR ŠTOS</item>
      <item>Mate Špehar</item>
      <item>Dragutin Dubravec</item>
      <item>DAVOR PISAČIĆ</item>
    </derivirana_varijabla>
  </DomainObject.Predmet.StrankaListNazivFormated>
  <DomainObject.Predmet.StrankaListNazivFormatedOIB>
    <izvorni_sadrzaj>
      <item>PRIVREDNA BANKA ZAGREB - DIONIČKO DRUŠTVO, OIB 02535697732</item>
      <item>KIDMA D.O.O., OIB 08707010206</item>
      <item>PRIVREDNA BANKA D.D.</item>
      <item>ANA I GORAN DRAGIJA</item>
      <item>PODRAVSKA BANAKA D.D., OIB 97326283154</item>
      <item>GOLDNE-GLOBE D.O.O., OIB 26459728924</item>
      <item>INTERIJERI PAVIĆ VL. IVO PAVIĆ, OIB 34733465328</item>
      <item>ĐURĐA BEŠAN</item>
      <item>GALOKS DRAGARIJE D.O.O.</item>
      <item>KREŠO URADIN</item>
      <item>MARIJA MARKIĆ</item>
      <item>KRISTINA MIJATOVIĆ</item>
      <item>DAMIR ABRAMOVIĆ, OIB 09123654314</item>
      <item>ANDRIJA BATARELO</item>
      <item>ĐURO KOLUNDŽIĆ</item>
      <item>Božo Koroš</item>
      <item>Ivan Dragija</item>
      <item>Jelena Ptiček</item>
      <item>MIRKO TIRIĆ</item>
      <item>DANIJEL PRIJATELJ</item>
      <item>MARTINA DUBRAVEC</item>
      <item>NEVENKA VILUS</item>
      <item>ŠTEFANIJA TIRIĆ</item>
      <item>LIDIJA ŠPEHAR ŠTOS</item>
      <item>Mate Špehar</item>
      <item>Dragutin Dubravec</item>
      <item>DAVOR PISAČIĆ</item>
    </izvorni_sadrzaj>
    <derivirana_varijabla naziv="DomainObject.Predmet.StrankaListNazivFormatedOIB_1">
      <item>PRIVREDNA BANKA ZAGREB - DIONIČKO DRUŠTVO, OIB 02535697732</item>
      <item>KIDMA D.O.O., OIB 08707010206</item>
      <item>PRIVREDNA BANKA D.D.</item>
      <item>ANA I GORAN DRAGIJA</item>
      <item>PODRAVSKA BANAKA D.D., OIB 97326283154</item>
      <item>GOLDNE-GLOBE D.O.O., OIB 26459728924</item>
      <item>INTERIJERI PAVIĆ VL. IVO PAVIĆ, OIB 34733465328</item>
      <item>ĐURĐA BEŠAN</item>
      <item>GALOKS DRAGARIJE D.O.O.</item>
      <item>KREŠO URADIN</item>
      <item>MARIJA MARKIĆ</item>
      <item>KRISTINA MIJATOVIĆ</item>
      <item>DAMIR ABRAMOVIĆ, OIB 09123654314</item>
      <item>ANDRIJA BATARELO</item>
      <item>ĐURO KOLUNDŽIĆ</item>
      <item>Božo Koroš</item>
      <item>Ivan Dragija</item>
      <item>Jelena Ptiček</item>
      <item>MIRKO TIRIĆ</item>
      <item>DANIJEL PRIJATELJ</item>
      <item>MARTINA DUBRAVEC</item>
      <item>NEVENKA VILUS</item>
      <item>ŠTEFANIJA TIRIĆ</item>
      <item>LIDIJA ŠPEHAR ŠTOS</item>
      <item>Mate Špehar</item>
      <item>Dragutin Dubravec</item>
      <item>DAVOR PISAČIĆ</item>
    </derivirana_varijabla>
  </DomainObject.Predmet.StrankaListNazivFormatedOIB>
  <DomainObject.Predmet.ProtuStrankaListFormated>
    <izvorni_sadrzaj>
      <item>B.A.B.-GRUPA d.o.o. zastupanog po punomoćniku Miroslav Bos; Augustin Antić</item>
    </izvorni_sadrzaj>
    <derivirana_varijabla naziv="DomainObject.Predmet.ProtuStrankaListFormated_1">
      <item>B.A.B.-GRUPA d.o.o. zastupanog po punomoćniku Miroslav Bos; Augustin Antić</item>
    </derivirana_varijabla>
  </DomainObject.Predmet.ProtuStrankaListFormated>
  <DomainObject.Predmet.ProtuStrankaListFormatedOIB>
    <izvorni_sadrzaj>
      <item>B.A.B.-GRUPA d.o.o., OIB 35042169823 zastupanog po punomoćniku Miroslav Bos; Augustin Antić</item>
    </izvorni_sadrzaj>
    <derivirana_varijabla naziv="DomainObject.Predmet.ProtuStrankaListFormatedOIB_1">
      <item>B.A.B.-GRUPA d.o.o., OIB 35042169823 zastupanog po punomoćniku Miroslav Bos; Augustin Antić</item>
    </derivirana_varijabla>
  </DomainObject.Predmet.ProtuStrankaListFormatedOIB>
  <DomainObject.Predmet.ProtuStrankaListFormatedWithAdress>
    <izvorni_sadrzaj>
      <item>B.A.B.-GRUPA d.o.o., GRADEČKA 35, 10340 Vrbovec zastupanog po punomoćniku Miroslav Bos; Augustin Antić</item>
    </izvorni_sadrzaj>
    <derivirana_varijabla naziv="DomainObject.Predmet.ProtuStrankaListFormatedWithAdress_1">
      <item>B.A.B.-GRUPA d.o.o., GRADEČKA 35, 10340 Vrbovec zastupanog po punomoćniku Miroslav Bos; Augustin Antić</item>
    </derivirana_varijabla>
  </DomainObject.Predmet.ProtuStrankaListFormatedWithAdress>
  <DomainObject.Predmet.ProtuStrankaListFormatedWithAdressOIB>
    <izvorni_sadrzaj>
      <item>B.A.B.-GRUPA d.o.o., OIB 35042169823, GRADEČKA 35, 10340 Vrbovec zastupanog po punomoćniku Miroslav Bos; Augustin Antić</item>
    </izvorni_sadrzaj>
    <derivirana_varijabla naziv="DomainObject.Predmet.ProtuStrankaListFormatedWithAdressOIB_1">
      <item>B.A.B.-GRUPA d.o.o., OIB 35042169823, GRADEČKA 35, 10340 Vrbovec zastupanog po punomoćniku Miroslav Bos; Augustin Antić</item>
    </derivirana_varijabla>
  </DomainObject.Predmet.ProtuStrankaListFormatedWithAdressOIB>
  <DomainObject.Predmet.ProtuStrankaListNazivFormated>
    <izvorni_sadrzaj>
      <item>B.A.B.-GRUPA d.o.o.</item>
    </izvorni_sadrzaj>
    <derivirana_varijabla naziv="DomainObject.Predmet.ProtuStrankaListNazivFormated_1">
      <item>B.A.B.-GRUPA d.o.o.</item>
    </derivirana_varijabla>
  </DomainObject.Predmet.ProtuStrankaListNazivFormated>
  <DomainObject.Predmet.ProtuStrankaListNazivFormatedOIB>
    <izvorni_sadrzaj>
      <item>B.A.B.-GRUPA d.o.o., OIB 35042169823</item>
    </izvorni_sadrzaj>
    <derivirana_varijabla naziv="DomainObject.Predmet.ProtuStrankaListNazivFormatedOIB_1">
      <item>B.A.B.-GRUPA d.o.o., OIB 35042169823</item>
    </derivirana_varijabla>
  </DomainObject.Predmet.ProtuStrankaListNazivFormatedOIB>
  <DomainObject.Predmet.OstaliListFormated>
    <izvorni_sadrzaj>
      <item>ODVJETNIČKO DRUŠTVO LEKO I PARTNERI punomoćnik sudionika u postupku PRIVREDNA BANKA ZAGREB - DIONIČKO DRUŠTVO</item>
      <item>Augustin Antić punomoćnik sudionika u postupku B.A.B.-GRUPA d.o.o.</item>
      <item>Miroslav Bos punomoćnik sudionika u postupku B.A.B.-GRUPA d.o.o.</item>
      <item>Davorka Huljev</item>
    </izvorni_sadrzaj>
    <derivirana_varijabla naziv="DomainObject.Predmet.OstaliListFormated_1">
      <item>ODVJETNIČKO DRUŠTVO LEKO I PARTNERI punomoćnik sudionika u postupku PRIVREDNA BANKA ZAGREB - DIONIČKO DRUŠTVO</item>
      <item>Augustin Antić punomoćnik sudionika u postupku B.A.B.-GRUPA d.o.o.</item>
      <item>Miroslav Bos punomoćnik sudionika u postupku B.A.B.-GRUPA d.o.o.</item>
      <item>Davorka Huljev</item>
    </derivirana_varijabla>
  </DomainObject.Predmet.OstaliListFormated>
  <DomainObject.Predmet.OstaliListFormatedOIB>
    <izvorni_sadrzaj>
      <item>ODVJETNIČKO DRUŠTVO LEKO I PARTNERI punomoćnik sudionika u postupku PRIVREDNA BANKA ZAGREB - DIONIČKO DRUŠTVO</item>
      <item>Augustin Antić punomoćnik sudionika u postupku B.A.B.-GRUPA d.o.o.</item>
      <item>Miroslav Bos punomoćnik sudionika u postupku B.A.B.-GRUPA d.o.o.</item>
      <item>Davorka Huljev, OIB 34743014377</item>
    </izvorni_sadrzaj>
    <derivirana_varijabla naziv="DomainObject.Predmet.OstaliListFormatedOIB_1">
      <item>ODVJETNIČKO DRUŠTVO LEKO I PARTNERI punomoćnik sudionika u postupku PRIVREDNA BANKA ZAGREB - DIONIČKO DRUŠTVO</item>
      <item>Augustin Antić punomoćnik sudionika u postupku B.A.B.-GRUPA d.o.o.</item>
      <item>Miroslav Bos punomoćnik sudionika u postupku B.A.B.-GRUPA d.o.o.</item>
      <item>Davorka Huljev, OIB 34743014377</item>
    </derivirana_varijabla>
  </DomainObject.Predmet.OstaliListFormatedOIB>
  <DomainObject.Predmet.OstaliListFormatedWithAdress>
    <izvorni_sadrzaj>
      <item>ODVJETNIČKO DRUŠTVO LEKO I PARTNERI, MIHANOVIĆEVA 14, 10000 Zagreb punomoćnik sudionika u postupku PRIVREDNA BANKA ZAGREB - DIONIČKO DRUŠTVO</item>
      <item>Augustin Antić, Sopnička 7, Kašinska Sopnica punomoćnik sudionika u postupku B.A.B.-GRUPA d.o.o.</item>
      <item>Miroslav Bos, Koprivnička 50, Glogovac punomoćnik sudionika u postupku B.A.B.-GRUPA d.o.o.</item>
      <item>Davorka Huljev, Miramarska 13d, 10000 Zagreb</item>
    </izvorni_sadrzaj>
    <derivirana_varijabla naziv="DomainObject.Predmet.OstaliListFormatedWithAdress_1">
      <item>ODVJETNIČKO DRUŠTVO LEKO I PARTNERI, MIHANOVIĆEVA 14, 10000 Zagreb punomoćnik sudionika u postupku PRIVREDNA BANKA ZAGREB - DIONIČKO DRUŠTVO</item>
      <item>Augustin Antić, Sopnička 7, Kašinska Sopnica punomoćnik sudionika u postupku B.A.B.-GRUPA d.o.o.</item>
      <item>Miroslav Bos, Koprivnička 50, Glogovac punomoćnik sudionika u postupku B.A.B.-GRUPA d.o.o.</item>
      <item>Davorka Huljev, Miramarska 13d, 10000 Zagreb</item>
    </derivirana_varijabla>
  </DomainObject.Predmet.OstaliListFormatedWithAdress>
  <DomainObject.Predmet.OstaliListFormatedWithAdressOIB>
    <izvorni_sadrzaj>
      <item>ODVJETNIČKO DRUŠTVO LEKO I PARTNERI, MIHANOVIĆEVA 14, 10000 Zagreb punomoćnik sudionika u postupku PRIVREDNA BANKA ZAGREB - DIONIČKO DRUŠTVO</item>
      <item>Augustin Antić, Sopnička 7, Kašinska Sopnica punomoćnik sudionika u postupku B.A.B.-GRUPA d.o.o.</item>
      <item>Miroslav Bos, Koprivnička 50, Glogovac punomoćnik sudionika u postupku B.A.B.-GRUPA d.o.o.</item>
      <item>Davorka Huljev, OIB 34743014377, Miramarska 13d, 10000 Zagreb</item>
    </izvorni_sadrzaj>
    <derivirana_varijabla naziv="DomainObject.Predmet.OstaliListFormatedWithAdressOIB_1">
      <item>ODVJETNIČKO DRUŠTVO LEKO I PARTNERI, MIHANOVIĆEVA 14, 10000 Zagreb punomoćnik sudionika u postupku PRIVREDNA BANKA ZAGREB - DIONIČKO DRUŠTVO</item>
      <item>Augustin Antić, Sopnička 7, Kašinska Sopnica punomoćnik sudionika u postupku B.A.B.-GRUPA d.o.o.</item>
      <item>Miroslav Bos, Koprivnička 50, Glogovac punomoćnik sudionika u postupku B.A.B.-GRUPA d.o.o.</item>
      <item>Davorka Huljev, OIB 34743014377, Miramarska 13d, 10000 Zagreb</item>
    </derivirana_varijabla>
  </DomainObject.Predmet.OstaliListFormatedWithAdressOIB>
  <DomainObject.Predmet.OstaliListNazivFormated>
    <izvorni_sadrzaj>
      <item>ODVJETNIČKO DRUŠTVO LEKO I PARTNERI</item>
      <item>Augustin Antić</item>
      <item>Miroslav Bos</item>
      <item>Davorka Huljev</item>
    </izvorni_sadrzaj>
    <derivirana_varijabla naziv="DomainObject.Predmet.OstaliListNazivFormated_1">
      <item>ODVJETNIČKO DRUŠTVO LEKO I PARTNERI</item>
      <item>Augustin Antić</item>
      <item>Miroslav Bos</item>
      <item>Davorka Huljev</item>
    </derivirana_varijabla>
  </DomainObject.Predmet.OstaliListNazivFormated>
  <DomainObject.Predmet.OstaliListNazivFormatedOIB>
    <izvorni_sadrzaj>
      <item>ODVJETNIČKO DRUŠTVO LEKO I PARTNERI</item>
      <item>Augustin Antić</item>
      <item>Miroslav Bos</item>
      <item>Davorka Huljev, OIB 34743014377</item>
    </izvorni_sadrzaj>
    <derivirana_varijabla naziv="DomainObject.Predmet.OstaliListNazivFormatedOIB_1">
      <item>ODVJETNIČKO DRUŠTVO LEKO I PARTNERI</item>
      <item>Augustin Antić</item>
      <item>Miroslav Bos</item>
      <item>Davorka Huljev, OIB 34743014377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St-621/2011-285</izvorni_sadrzaj>
    <derivirana_varijabla naziv="DomainObject.PoslovniBrojDokumenta_1">St-621/2011-285</derivirana_varijabla>
  </DomainObject.PoslovniBrojDokumenta>
  <DomainObject.Predmet.StrankaIDrugi>
    <izvorni_sadrzaj>PRIVREDNA BANKA D.D. i dr.</izvorni_sadrzaj>
    <derivirana_varijabla naziv="DomainObject.Predmet.StrankaIDrugi_1">PRIVREDNA BANKA D.D. i dr.</derivirana_varijabla>
  </DomainObject.Predmet.StrankaIDrugi>
  <DomainObject.Predmet.ProtustrankaIDrugi>
    <izvorni_sadrzaj>B.A.B.-GRUPA d.o.o.</izvorni_sadrzaj>
    <derivirana_varijabla naziv="DomainObject.Predmet.ProtustrankaIDrugi_1">B.A.B.-GRUPA d.o.o.</derivirana_varijabla>
  </DomainObject.Predmet.ProtustrankaIDrugi>
  <DomainObject.Predmet.StrankaIDrugiAdressOIB>
    <izvorni_sadrzaj>PRIVREDNA BANKA D.D. i dr.</izvorni_sadrzaj>
    <derivirana_varijabla naziv="DomainObject.Predmet.StrankaIDrugiAdressOIB_1">PRIVREDNA BANKA D.D. i dr.</derivirana_varijabla>
  </DomainObject.Predmet.StrankaIDrugiAdressOIB>
  <DomainObject.Predmet.ProtustrankaIDrugiAdressOIB>
    <izvorni_sadrzaj>B.A.B.-GRUPA d.o.o., OIB 35042169823, GRADEČKA 35, 10340 Vrbovec</izvorni_sadrzaj>
    <derivirana_varijabla naziv="DomainObject.Predmet.ProtustrankaIDrugiAdressOIB_1">B.A.B.-GRUPA d.o.o., OIB 35042169823, GRADEČKA 35, 10340 Vrbovec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B.A.B.-GRUPA d.o.o.</item>
      <item>ODVJETNIČKO DRUŠTVO LEKO I PARTNERI</item>
      <item>PRIVREDNA BANKA ZAGREB - DIONIČKO DRUŠTVO</item>
      <item>Augustin Antić</item>
      <item>Miroslav Bos</item>
      <item>Davorka Huljev</item>
      <item>KIDMA D.O.O.</item>
      <item>PRIVREDNA BANKA D.D.</item>
      <item>ANA I GORAN DRAGIJA</item>
      <item>PODRAVSKA BANAKA D.D.</item>
      <item>GOLDNE-GLOBE D.O.O.</item>
      <item>INTERIJERI PAVIĆ VL. IVO PAVIĆ</item>
      <item>ĐURĐA BEŠAN</item>
      <item>GALOKS DRAGARIJE D.O.O.</item>
      <item>KREŠO URADIN</item>
      <item>MARIJA MARKIĆ</item>
      <item>KRISTINA MIJATOVIĆ</item>
      <item>DAMIR ABRAMOVIĆ</item>
      <item>ANDRIJA BATARELO</item>
      <item>ĐURO KOLUNDŽIĆ</item>
      <item>Božo Koroš</item>
      <item>Ivan Dragija</item>
      <item>Jelena Ptiček</item>
      <item>MIRKO TIRIĆ</item>
      <item>DANIJEL PRIJATELJ</item>
      <item>MARTINA DUBRAVEC</item>
      <item>NEVENKA VILUS</item>
      <item>ŠTEFANIJA TIRIĆ</item>
      <item>LIDIJA ŠPEHAR ŠTOS</item>
      <item>Mate Špehar</item>
      <item>Dragutin Dubravec</item>
      <item>DAVOR PISAČIĆ</item>
    </izvorni_sadrzaj>
    <derivirana_varijabla naziv="DomainObject.Predmet.SudioniciListNaziv_1">
      <item>B.A.B.-GRUPA d.o.o.</item>
      <item>ODVJETNIČKO DRUŠTVO LEKO I PARTNERI</item>
      <item>PRIVREDNA BANKA ZAGREB - DIONIČKO DRUŠTVO</item>
      <item>Augustin Antić</item>
      <item>Miroslav Bos</item>
      <item>Davorka Huljev</item>
      <item>KIDMA D.O.O.</item>
      <item>PRIVREDNA BANKA D.D.</item>
      <item>ANA I GORAN DRAGIJA</item>
      <item>PODRAVSKA BANAKA D.D.</item>
      <item>GOLDNE-GLOBE D.O.O.</item>
      <item>INTERIJERI PAVIĆ VL. IVO PAVIĆ</item>
      <item>ĐURĐA BEŠAN</item>
      <item>GALOKS DRAGARIJE D.O.O.</item>
      <item>KREŠO URADIN</item>
      <item>MARIJA MARKIĆ</item>
      <item>KRISTINA MIJATOVIĆ</item>
      <item>DAMIR ABRAMOVIĆ</item>
      <item>ANDRIJA BATARELO</item>
      <item>ĐURO KOLUNDŽIĆ</item>
      <item>Božo Koroš</item>
      <item>Ivan Dragija</item>
      <item>Jelena Ptiček</item>
      <item>MIRKO TIRIĆ</item>
      <item>DANIJEL PRIJATELJ</item>
      <item>MARTINA DUBRAVEC</item>
      <item>NEVENKA VILUS</item>
      <item>ŠTEFANIJA TIRIĆ</item>
      <item>LIDIJA ŠPEHAR ŠTOS</item>
      <item>Mate Špehar</item>
      <item>Dragutin Dubravec</item>
      <item>DAVOR PISAČIĆ</item>
    </derivirana_varijabla>
  </DomainObject.Predmet.SudioniciListNaziv>
  <DomainObject.Predmet.SudioniciListAdressOIB>
    <izvorni_sadrzaj>
      <item>B.A.B.-GRUPA d.o.o., OIB 35042169823, GRADEČKA 35,10340 Vrbovec</item>
      <item>ODVJETNIČKO DRUŠTVO LEKO I PARTNERI, MIHANOVIĆEVA 14,10000 Zagreb</item>
      <item>PRIVREDNA BANKA ZAGREB - DIONIČKO DRUŠTVO, OIB 02535697732, Radnička cesta 50,10000 Zagreb</item>
      <item>Augustin Antić, Sopnička 7,Kašinska Sopnica</item>
      <item>Miroslav Bos, Koprivnička 50,Glogovac</item>
      <item>Davorka Huljev, OIB 34743014377, Miramarska 13d,10000 Zagreb</item>
      <item>KIDMA D.O.O., OIB 08707010206</item>
      <item>PRIVREDNA BANKA D.D.</item>
      <item>ANA I GORAN DRAGIJA</item>
      <item>PODRAVSKA BANAKA D.D., OIB 97326283154</item>
      <item>GOLDNE-GLOBE D.O.O., OIB 26459728924</item>
      <item>INTERIJERI PAVIĆ VL. IVO PAVIĆ, OIB 34733465328</item>
      <item>ĐURĐA BEŠAN</item>
      <item>GALOKS DRAGARIJE D.O.O.</item>
      <item>KREŠO URADIN</item>
      <item>MARIJA MARKIĆ</item>
      <item>KRISTINA MIJATOVIĆ</item>
      <item>DAMIR ABRAMOVIĆ, OIB 09123654314, Lukovo 46,10340 Vrbovec</item>
      <item>ANDRIJA BATARELO</item>
      <item>ĐURO KOLUNDŽIĆ</item>
      <item>Božo Koroš</item>
      <item>Ivan Dragija</item>
      <item>Jelena Ptiček</item>
      <item>MIRKO TIRIĆ</item>
      <item>DANIJEL PRIJATELJ</item>
      <item>MARTINA DUBRAVEC</item>
      <item>NEVENKA VILUS</item>
      <item>ŠTEFANIJA TIRIĆ</item>
      <item>LIDIJA ŠPEHAR ŠTOS</item>
      <item>Mate Špehar</item>
      <item>Dragutin Dubravec</item>
      <item>DAVOR PISAČIĆ</item>
    </izvorni_sadrzaj>
    <derivirana_varijabla naziv="DomainObject.Predmet.SudioniciListAdressOIB_1">
      <item>B.A.B.-GRUPA d.o.o., OIB 35042169823, GRADEČKA 35,10340 Vrbovec</item>
      <item>ODVJETNIČKO DRUŠTVO LEKO I PARTNERI, MIHANOVIĆEVA 14,10000 Zagreb</item>
      <item>PRIVREDNA BANKA ZAGREB - DIONIČKO DRUŠTVO, OIB 02535697732, Radnička cesta 50,10000 Zagreb</item>
      <item>Augustin Antić, Sopnička 7,Kašinska Sopnica</item>
      <item>Miroslav Bos, Koprivnička 50,Glogovac</item>
      <item>Davorka Huljev, OIB 34743014377, Miramarska 13d,10000 Zagreb</item>
      <item>KIDMA D.O.O., OIB 08707010206</item>
      <item>PRIVREDNA BANKA D.D.</item>
      <item>ANA I GORAN DRAGIJA</item>
      <item>PODRAVSKA BANAKA D.D., OIB 97326283154</item>
      <item>GOLDNE-GLOBE D.O.O., OIB 26459728924</item>
      <item>INTERIJERI PAVIĆ VL. IVO PAVIĆ, OIB 34733465328</item>
      <item>ĐURĐA BEŠAN</item>
      <item>GALOKS DRAGARIJE D.O.O.</item>
      <item>KREŠO URADIN</item>
      <item>MARIJA MARKIĆ</item>
      <item>KRISTINA MIJATOVIĆ</item>
      <item>DAMIR ABRAMOVIĆ, OIB 09123654314, Lukovo 46,10340 Vrbovec</item>
      <item>ANDRIJA BATARELO</item>
      <item>ĐURO KOLUNDŽIĆ</item>
      <item>Božo Koroš</item>
      <item>Ivan Dragija</item>
      <item>Jelena Ptiček</item>
      <item>MIRKO TIRIĆ</item>
      <item>DANIJEL PRIJATELJ</item>
      <item>MARTINA DUBRAVEC</item>
      <item>NEVENKA VILUS</item>
      <item>ŠTEFANIJA TIRIĆ</item>
      <item>LIDIJA ŠPEHAR ŠTOS</item>
      <item>Mate Špehar</item>
      <item>Dragutin Dubravec</item>
      <item>DAVOR PISAČIĆ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35042169823</item>
      <item>, OIB null</item>
      <item>, OIB 02535697732</item>
      <item>, OIB null</item>
      <item>, OIB null</item>
      <item>, OIB 34743014377</item>
      <item>, OIB 08707010206</item>
      <item>, OIB null</item>
      <item>, OIB null</item>
      <item>, OIB 97326283154</item>
      <item>, OIB 26459728924</item>
      <item>, OIB 34733465328</item>
      <item>, OIB null</item>
      <item>, OIB null</item>
      <item>, OIB null</item>
      <item>, OIB null</item>
      <item>, OIB null</item>
      <item>, OIB 09123654314</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35042169823</item>
      <item>, OIB null</item>
      <item>, OIB 02535697732</item>
      <item>, OIB null</item>
      <item>, OIB null</item>
      <item>, OIB 34743014377</item>
      <item>, OIB 08707010206</item>
      <item>, OIB null</item>
      <item>, OIB null</item>
      <item>, OIB 97326283154</item>
      <item>, OIB 26459728924</item>
      <item>, OIB 34733465328</item>
      <item>, OIB null</item>
      <item>, OIB null</item>
      <item>, OIB null</item>
      <item>, OIB null</item>
      <item>, OIB null</item>
      <item>, OIB 09123654314</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99</properties:Words>
  <properties:Characters>512</properties:Characters>
  <properties:Lines>34</properties:Lines>
  <properties:Paragraphs>12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2015-12-10T12:17:00Z</dcterms:created>
  <dc:creator>nmarkovic</dc:creator>
  <cp:lastModifiedBy>Ivana Stampf</cp:lastModifiedBy>
  <cp:lastPrinted>2014-03-31T10:11:00Z</cp:lastPrinted>
  <dcterms:modified xmlns:xsi="http://www.w3.org/2001/XMLSchema-instance" xsi:type="dcterms:W3CDTF">2015-12-10T12:22:00Z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St-621/2011-285 / Odluka - Ostalo</vt:lpwstr>
  </prop:property>
  <prop:property name="CC_coloring" pid="4" fmtid="{D5CDD505-2E9C-101B-9397-08002B2CF9AE}">
    <vt:bool>false</vt:bool>
  </prop:property>
  <prop:property name="BrojStranica" pid="5" fmtid="{D5CDD505-2E9C-101B-9397-08002B2CF9AE}">
    <vt:i4>1</vt:i4>
  </prop:property>
</prop:Properties>
</file>