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98b7" w14:paraId="ecc98b7" w:rsidRDefault="001B58ED" w:rsidP="001B58ED" w:rsidR="001B58ED" w:rsidRPr="001B58ED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1B58ED">
        <w:rPr>
          <w:rFonts w:cs="Times New Roman" w:eastAsia="Times New Roman" w:hAnsi="Times New Roman" w:ascii="Times New Roman"/>
          <w:bCs/>
          <w:color w:val="FF0000"/>
          <w:sz w:val="24"/>
          <w:szCs w:val="24"/>
        </w:rPr>
        <w:t xml:space="preserve">                    </w:t>
      </w:r>
      <w:r w:rsidRPr="001B58ED">
        <w:rPr>
          <w:rFonts w:cs="Times New Roman" w:eastAsia="Times New Roman" w:hAnsi="Times New Roman" w:ascii="Times New Roman"/>
          <w:noProof/>
          <w:color w:val="FF0000"/>
          <w:sz w:val="24"/>
          <w:szCs w:val="24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58ED" w:rsidP="001B58ED" w:rsidR="001B58ED" w:rsidRPr="001B58ED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1B58ED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1B58ED" w:rsidP="001B58ED" w:rsidR="001B58ED" w:rsidRPr="001B58E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1B58ED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1B58ED" w:rsidP="001B58ED" w:rsidR="001B58ED" w:rsidRPr="001B58ED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1B58ED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1B58ED" w:rsidP="001B58ED" w:rsidR="001B58ED" w:rsidRPr="001B58ED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1B58ED" w:rsidP="001B58ED" w:rsidR="001B58ED" w:rsidRPr="001B58ED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1B58ED" w:rsidP="001B58ED" w:rsidR="001B58ED" w:rsidRPr="001B58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B58E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1B58ED" w:rsidP="001B58ED" w:rsidR="001B58ED" w:rsidRPr="001B58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B58ED" w:rsidP="001B58ED" w:rsidR="001B58ED" w:rsidRPr="00DF7B4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F7B44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1B58ED" w:rsidP="001B58ED" w:rsidR="001B58ED" w:rsidRPr="00DF7B4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B58ED" w:rsidP="001B58ED" w:rsidR="001B58ED" w:rsidRPr="00DF7B44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7B44">
        <w:rPr>
          <w:rFonts w:cs="Times New Roman" w:eastAsia="Times New Roman" w:hAnsi="Times New Roman" w:ascii="Times New Roman"/>
          <w:sz w:val="24"/>
          <w:szCs w:val="24"/>
        </w:rPr>
        <w:t>Trgovački sud u Pazinu, po sucu Damiru Rabaru,</w:t>
      </w:r>
      <w:r w:rsidRPr="00DF7B44">
        <w:rPr>
          <w:rFonts w:cs="Times New Roman" w:hAnsi="Times New Roman" w:ascii="Times New Roman"/>
          <w:sz w:val="24"/>
          <w:szCs w:val="24"/>
        </w:rPr>
        <w:t xml:space="preserve"> </w:t>
      </w:r>
      <w:r w:rsidRPr="00DF7B44">
        <w:rPr>
          <w:rFonts w:cs="Times New Roman" w:eastAsia="Times New Roman" w:hAnsi="Times New Roman" w:ascii="Times New Roman"/>
          <w:sz w:val="24"/>
          <w:szCs w:val="24"/>
        </w:rPr>
        <w:t xml:space="preserve">u stečajnom postupku nad pravnom osobom (dužnikom) </w:t>
      </w:r>
      <w:r w:rsidR="00DF7B44" w:rsidRPr="00DF7B44">
        <w:rPr>
          <w:rFonts w:cs="Times New Roman" w:eastAsia="Times New Roman" w:hAnsi="Times New Roman" w:ascii="Times New Roman"/>
          <w:sz w:val="24"/>
          <w:szCs w:val="24"/>
        </w:rPr>
        <w:t>ČETIRI ASA d.o.o. Rovinj</w:t>
      </w:r>
      <w:r w:rsidRPr="00DF7B44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DF7B44" w:rsidRPr="00DF7B44">
        <w:rPr>
          <w:rFonts w:cs="Times New Roman" w:eastAsia="Times New Roman" w:hAnsi="Times New Roman" w:ascii="Times New Roman"/>
          <w:sz w:val="24"/>
          <w:szCs w:val="24"/>
        </w:rPr>
        <w:t>Vladimira Švalbe 45</w:t>
      </w:r>
      <w:r w:rsidRPr="00DF7B44">
        <w:rPr>
          <w:rFonts w:cs="Times New Roman" w:eastAsia="Times New Roman" w:hAnsi="Times New Roman" w:ascii="Times New Roman"/>
          <w:sz w:val="24"/>
          <w:szCs w:val="24"/>
        </w:rPr>
        <w:t xml:space="preserve">, OIB </w:t>
      </w:r>
      <w:r w:rsidR="00DF7B44" w:rsidRPr="00DF7B44">
        <w:rPr>
          <w:rFonts w:cs="Times New Roman" w:eastAsia="Times New Roman" w:hAnsi="Times New Roman" w:ascii="Times New Roman"/>
          <w:sz w:val="24"/>
          <w:szCs w:val="24"/>
        </w:rPr>
        <w:t>64322421677</w:t>
      </w:r>
      <w:r w:rsidRPr="00DF7B44">
        <w:rPr>
          <w:rFonts w:cs="Times New Roman" w:eastAsia="Times New Roman" w:hAnsi="Times New Roman" w:ascii="Times New Roman"/>
          <w:sz w:val="24"/>
          <w:szCs w:val="24"/>
        </w:rPr>
        <w:t>, povodom zahtjeva za nastavko</w:t>
      </w:r>
      <w:r w:rsidR="00630CEA">
        <w:rPr>
          <w:rFonts w:cs="Times New Roman" w:eastAsia="Times New Roman" w:hAnsi="Times New Roman" w:ascii="Times New Roman"/>
          <w:sz w:val="24"/>
          <w:szCs w:val="24"/>
        </w:rPr>
        <w:t>m postupka radi naknade diobe, 8</w:t>
      </w:r>
      <w:r w:rsidRPr="00DF7B44">
        <w:rPr>
          <w:rFonts w:cs="Times New Roman" w:eastAsia="Times New Roman" w:hAnsi="Times New Roman" w:ascii="Times New Roman"/>
          <w:sz w:val="24"/>
          <w:szCs w:val="24"/>
        </w:rPr>
        <w:t xml:space="preserve">. veljače 2017. </w:t>
      </w:r>
    </w:p>
    <w:p w:rsidRDefault="001B58ED" w:rsidP="001B58ED" w:rsidR="001B58ED" w:rsidRPr="001B58ED">
      <w:pPr>
        <w:spacing w:lineRule="auto" w:line="240" w:after="0"/>
        <w:rPr>
          <w:rFonts w:cs="Times New Roman" w:eastAsia="Times New Roman" w:hAnsi="Times New Roman" w:ascii="Times New Roman"/>
          <w:color w:val="FF0000"/>
          <w:sz w:val="24"/>
          <w:szCs w:val="24"/>
        </w:rPr>
      </w:pPr>
    </w:p>
    <w:p w:rsidRDefault="001B58ED" w:rsidP="001B58ED" w:rsidR="001B58ED" w:rsidRPr="0060259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60259D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1B58ED" w:rsidP="001B58ED" w:rsidR="001B58ED" w:rsidRPr="001B58E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1B58ED" w:rsidP="001B58ED" w:rsidR="001B58ED" w:rsidRPr="001B58E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58ED">
        <w:rPr>
          <w:rFonts w:cs="Times New Roman" w:hAnsi="Times New Roman" w:ascii="Times New Roman"/>
          <w:sz w:val="24"/>
          <w:szCs w:val="24"/>
        </w:rPr>
        <w:t xml:space="preserve">I. Nalaže se predlagatelju – </w:t>
      </w:r>
      <w:r w:rsidRPr="001B58ED">
        <w:rPr>
          <w:rFonts w:cs="Times New Roman" w:eastAsia="Times New Roman" w:hAnsi="Times New Roman" w:ascii="Times New Roman"/>
          <w:sz w:val="24"/>
          <w:szCs w:val="24"/>
          <w:lang w:eastAsia="hr-HR"/>
        </w:rPr>
        <w:t>Anici Oršić iz Rovinja, Carera 6, OIB: 72181830963</w:t>
      </w:r>
      <w:r w:rsidRPr="001B58ED">
        <w:rPr>
          <w:rFonts w:cs="Times New Roman" w:hAnsi="Times New Roman" w:ascii="Times New Roman"/>
          <w:sz w:val="24"/>
          <w:szCs w:val="24"/>
        </w:rPr>
        <w:t>, da u roku od 8 dana od dana dostave ovog rješenja uplati:</w:t>
      </w:r>
    </w:p>
    <w:p w:rsidRDefault="001B58ED" w:rsidP="001B58ED" w:rsidR="001B58ED" w:rsidRPr="001B58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58ED">
        <w:rPr>
          <w:rFonts w:cs="Times New Roman" w:hAnsi="Times New Roman" w:ascii="Times New Roman"/>
          <w:sz w:val="24"/>
          <w:szCs w:val="24"/>
        </w:rPr>
        <w:tab/>
        <w:t xml:space="preserve">- predujam od 1.000,00 kn (slovima: tisuću kuna) u Fond za namirenje troškova stečajnog postupka ovoga suda broj HR 43 2390001 1300029763, pozivom na broj 3333-5-2017, </w:t>
      </w:r>
    </w:p>
    <w:p w:rsidRDefault="001B58ED" w:rsidP="001B58ED" w:rsidR="001B58ED" w:rsidRPr="001B58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58ED">
        <w:rPr>
          <w:rFonts w:cs="Times New Roman" w:hAnsi="Times New Roman" w:ascii="Times New Roman"/>
          <w:sz w:val="24"/>
          <w:szCs w:val="24"/>
        </w:rPr>
        <w:tab/>
        <w:t>- dodatni iznos predujma u visini od 1</w:t>
      </w:r>
      <w:r w:rsidR="009556C1">
        <w:rPr>
          <w:rFonts w:cs="Times New Roman" w:hAnsi="Times New Roman" w:ascii="Times New Roman"/>
          <w:sz w:val="24"/>
          <w:szCs w:val="24"/>
        </w:rPr>
        <w:t>0</w:t>
      </w:r>
      <w:r w:rsidRPr="001B58ED">
        <w:rPr>
          <w:rFonts w:cs="Times New Roman" w:hAnsi="Times New Roman" w:ascii="Times New Roman"/>
          <w:sz w:val="24"/>
          <w:szCs w:val="24"/>
        </w:rPr>
        <w:t>.000,00 kuna (slovima: petnaest tisuća kuna) za pokriće troškova postupka na depozit ovog suda broj:</w:t>
      </w:r>
      <w:r w:rsidRPr="001B58ED">
        <w:rPr>
          <w:rFonts w:cs="Times New Roman" w:hAnsi="Times New Roman" w:ascii="Times New Roman"/>
          <w:bCs/>
          <w:sz w:val="24"/>
          <w:szCs w:val="24"/>
        </w:rPr>
        <w:t> HR43 2390001 1300029763</w:t>
      </w:r>
      <w:r w:rsidRPr="001B58ED">
        <w:rPr>
          <w:rFonts w:cs="Times New Roman" w:hAnsi="Times New Roman" w:ascii="Times New Roman"/>
          <w:sz w:val="24"/>
          <w:szCs w:val="24"/>
        </w:rPr>
        <w:t>, pozivom na broj 020-5-2017, i dostavi dokaz o uplati stečajnom sucu.</w:t>
      </w:r>
    </w:p>
    <w:p w:rsidRDefault="001B58ED" w:rsidP="001B58ED" w:rsidR="001B58ED" w:rsidRPr="001B58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58ED" w:rsidP="001B58ED" w:rsidR="001B58ED" w:rsidRPr="001B58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58ED">
        <w:rPr>
          <w:rFonts w:cs="Times New Roman" w:hAnsi="Times New Roman" w:ascii="Times New Roman"/>
          <w:sz w:val="24"/>
          <w:szCs w:val="24"/>
        </w:rPr>
        <w:tab/>
        <w:t>II. Ako predlagatelj ne postupi na način na koji mu je naloženo u točki I. izreke ovog rješenja, prijedlog za nastavkom postupka radi naknade diobe će se odbaciti.</w:t>
      </w:r>
    </w:p>
    <w:p w:rsidRDefault="001B58ED" w:rsidP="001B58ED" w:rsidR="001B58ED" w:rsidRPr="001B58ED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1B58ED" w:rsidP="001B58ED" w:rsidR="001B58ED" w:rsidRPr="00DF7B4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F7B44">
        <w:rPr>
          <w:rFonts w:cs="Times New Roman" w:hAnsi="Times New Roman" w:ascii="Times New Roman"/>
          <w:sz w:val="24"/>
          <w:szCs w:val="24"/>
        </w:rPr>
        <w:t>Obrazloženje</w:t>
      </w:r>
    </w:p>
    <w:p w:rsidRDefault="001B58ED" w:rsidP="001B58ED" w:rsidR="001B58ED" w:rsidRPr="00625F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58ED" w:rsidP="001B58ED" w:rsidR="001B58ED" w:rsidRPr="00625F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25FD4">
        <w:rPr>
          <w:rFonts w:cs="Times New Roman" w:hAnsi="Times New Roman" w:ascii="Times New Roman"/>
          <w:sz w:val="24"/>
          <w:szCs w:val="24"/>
        </w:rPr>
        <w:tab/>
        <w:t>Rješenjem posl. broj: St-</w:t>
      </w:r>
      <w:r w:rsidR="00DF7B44" w:rsidRPr="00625FD4">
        <w:rPr>
          <w:rFonts w:cs="Times New Roman" w:hAnsi="Times New Roman" w:ascii="Times New Roman"/>
          <w:sz w:val="24"/>
          <w:szCs w:val="24"/>
        </w:rPr>
        <w:t>275</w:t>
      </w:r>
      <w:r w:rsidRPr="00625FD4">
        <w:rPr>
          <w:rFonts w:cs="Times New Roman" w:hAnsi="Times New Roman" w:ascii="Times New Roman"/>
          <w:sz w:val="24"/>
          <w:szCs w:val="24"/>
        </w:rPr>
        <w:t xml:space="preserve">/2016-5 od </w:t>
      </w:r>
      <w:r w:rsidR="00DF7B44" w:rsidRPr="00625FD4">
        <w:rPr>
          <w:rFonts w:cs="Times New Roman" w:hAnsi="Times New Roman" w:ascii="Times New Roman"/>
          <w:sz w:val="24"/>
          <w:szCs w:val="24"/>
        </w:rPr>
        <w:t>21</w:t>
      </w:r>
      <w:r w:rsidRPr="00625FD4">
        <w:rPr>
          <w:rFonts w:cs="Times New Roman" w:hAnsi="Times New Roman" w:ascii="Times New Roman"/>
          <w:sz w:val="24"/>
          <w:szCs w:val="24"/>
        </w:rPr>
        <w:t xml:space="preserve">. travnja 2016. godine otvoren je i zaključen skraćeni stečajni postupak nad dužnikom. Navedeno rješenje postalo je pravomoćno </w:t>
      </w:r>
      <w:r w:rsidR="00DF7B44" w:rsidRPr="00625FD4">
        <w:rPr>
          <w:rFonts w:cs="Times New Roman" w:hAnsi="Times New Roman" w:ascii="Times New Roman"/>
          <w:sz w:val="24"/>
          <w:szCs w:val="24"/>
        </w:rPr>
        <w:t>9</w:t>
      </w:r>
      <w:r w:rsidRPr="00625FD4">
        <w:rPr>
          <w:rFonts w:cs="Times New Roman" w:hAnsi="Times New Roman" w:ascii="Times New Roman"/>
          <w:sz w:val="24"/>
          <w:szCs w:val="24"/>
        </w:rPr>
        <w:t xml:space="preserve">. </w:t>
      </w:r>
      <w:r w:rsidR="00DF7B44" w:rsidRPr="00625FD4">
        <w:rPr>
          <w:rFonts w:cs="Times New Roman" w:hAnsi="Times New Roman" w:ascii="Times New Roman"/>
          <w:sz w:val="24"/>
          <w:szCs w:val="24"/>
        </w:rPr>
        <w:t xml:space="preserve">svibnja </w:t>
      </w:r>
      <w:r w:rsidRPr="00625FD4">
        <w:rPr>
          <w:rFonts w:cs="Times New Roman" w:hAnsi="Times New Roman" w:ascii="Times New Roman"/>
          <w:sz w:val="24"/>
          <w:szCs w:val="24"/>
        </w:rPr>
        <w:t>2016. godine.</w:t>
      </w:r>
    </w:p>
    <w:p w:rsidRDefault="001B58ED" w:rsidP="001B58ED" w:rsidR="001B58ED" w:rsidRPr="00625F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58ED" w:rsidP="001B58ED" w:rsidR="001B58ED" w:rsidRPr="00625FD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25FD4">
        <w:rPr>
          <w:rFonts w:cs="Times New Roman" w:hAnsi="Times New Roman" w:ascii="Times New Roman"/>
          <w:sz w:val="24"/>
          <w:szCs w:val="24"/>
        </w:rPr>
        <w:tab/>
        <w:t xml:space="preserve">Podneskom od </w:t>
      </w:r>
      <w:r w:rsidR="00DF7B44" w:rsidRPr="00625FD4">
        <w:rPr>
          <w:rFonts w:cs="Times New Roman" w:hAnsi="Times New Roman" w:ascii="Times New Roman"/>
          <w:sz w:val="24"/>
          <w:szCs w:val="24"/>
        </w:rPr>
        <w:t>13</w:t>
      </w:r>
      <w:r w:rsidRPr="00625FD4">
        <w:rPr>
          <w:rFonts w:cs="Times New Roman" w:hAnsi="Times New Roman" w:ascii="Times New Roman"/>
          <w:sz w:val="24"/>
          <w:szCs w:val="24"/>
        </w:rPr>
        <w:t xml:space="preserve">. </w:t>
      </w:r>
      <w:r w:rsidR="00DF7B44" w:rsidRPr="00625FD4">
        <w:rPr>
          <w:rFonts w:cs="Times New Roman" w:hAnsi="Times New Roman" w:ascii="Times New Roman"/>
          <w:sz w:val="24"/>
          <w:szCs w:val="24"/>
        </w:rPr>
        <w:t xml:space="preserve">siječnja </w:t>
      </w:r>
      <w:r w:rsidRPr="00625FD4">
        <w:rPr>
          <w:rFonts w:cs="Times New Roman" w:hAnsi="Times New Roman" w:ascii="Times New Roman"/>
          <w:sz w:val="24"/>
          <w:szCs w:val="24"/>
        </w:rPr>
        <w:t>201</w:t>
      </w:r>
      <w:r w:rsidR="00DF7B44" w:rsidRPr="00625FD4">
        <w:rPr>
          <w:rFonts w:cs="Times New Roman" w:hAnsi="Times New Roman" w:ascii="Times New Roman"/>
          <w:sz w:val="24"/>
          <w:szCs w:val="24"/>
        </w:rPr>
        <w:t>7</w:t>
      </w:r>
      <w:r w:rsidRPr="00625FD4">
        <w:rPr>
          <w:rFonts w:cs="Times New Roman" w:hAnsi="Times New Roman" w:ascii="Times New Roman"/>
          <w:sz w:val="24"/>
          <w:szCs w:val="24"/>
        </w:rPr>
        <w:t xml:space="preserve">. godine vjerovnik </w:t>
      </w:r>
      <w:r w:rsidR="00DF7B44" w:rsidRPr="00625FD4">
        <w:rPr>
          <w:rFonts w:cs="Times New Roman" w:hAnsi="Times New Roman" w:ascii="Times New Roman"/>
          <w:sz w:val="24"/>
          <w:szCs w:val="24"/>
        </w:rPr>
        <w:t xml:space="preserve">– </w:t>
      </w:r>
      <w:r w:rsidR="00DF7B44" w:rsidRPr="00625FD4">
        <w:rPr>
          <w:rFonts w:cs="Times New Roman" w:eastAsia="Times New Roman" w:hAnsi="Times New Roman" w:ascii="Times New Roman"/>
          <w:sz w:val="24"/>
          <w:szCs w:val="24"/>
          <w:lang w:eastAsia="hr-HR"/>
        </w:rPr>
        <w:t>Anica Oršić iz Rovinja, Carera 6</w:t>
      </w:r>
      <w:r w:rsidRPr="00625FD4">
        <w:rPr>
          <w:rFonts w:cs="Times New Roman" w:hAnsi="Times New Roman" w:ascii="Times New Roman"/>
          <w:sz w:val="24"/>
          <w:szCs w:val="24"/>
        </w:rPr>
        <w:t>, podn</w:t>
      </w:r>
      <w:r w:rsidR="00DF7B44" w:rsidRPr="00625FD4">
        <w:rPr>
          <w:rFonts w:cs="Times New Roman" w:hAnsi="Times New Roman" w:ascii="Times New Roman"/>
          <w:sz w:val="24"/>
          <w:szCs w:val="24"/>
        </w:rPr>
        <w:t xml:space="preserve">ijela je putem punomoćnika </w:t>
      </w:r>
      <w:r w:rsidRPr="00625FD4">
        <w:rPr>
          <w:rFonts w:cs="Times New Roman" w:hAnsi="Times New Roman" w:ascii="Times New Roman"/>
          <w:sz w:val="24"/>
          <w:szCs w:val="24"/>
        </w:rPr>
        <w:t xml:space="preserve">prijedlog za </w:t>
      </w:r>
      <w:r w:rsidRPr="00625FD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nastavljanje postupka radi naknadne diobe. </w:t>
      </w:r>
      <w:r w:rsidRPr="00625F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istom podnesku navodi se da se dužnik vodi kao vlasnik </w:t>
      </w:r>
      <w:r w:rsidR="00625FD4" w:rsidRPr="00625FD4">
        <w:rPr>
          <w:rFonts w:cs="Times New Roman" w:eastAsia="Times New Roman" w:hAnsi="Times New Roman" w:ascii="Times New Roman"/>
          <w:sz w:val="24"/>
          <w:szCs w:val="24"/>
          <w:lang w:eastAsia="hr-HR"/>
        </w:rPr>
        <w:t>osobnog automobila marke Hyundai Tucson, model 2.0, godina proizvodnje 2008.</w:t>
      </w:r>
      <w:r w:rsidRPr="00625F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</w:p>
    <w:p w:rsidRDefault="00625FD4" w:rsidP="001B58ED" w:rsidR="00625FD4" w:rsidRPr="00625F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58ED" w:rsidP="001B58ED" w:rsidR="001B58ED" w:rsidRPr="00625F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25FD4">
        <w:rPr>
          <w:rFonts w:cs="Times New Roman" w:hAnsi="Times New Roman" w:ascii="Times New Roman"/>
          <w:sz w:val="24"/>
          <w:szCs w:val="24"/>
        </w:rPr>
        <w:tab/>
        <w:t>Odredbom čl. 289. st. 3. SZ-a propisano je da o</w:t>
      </w:r>
      <w:r w:rsidRPr="00625FD4">
        <w:rPr>
          <w:rFonts w:cs="Times New Roman" w:hAnsi="Times New Roman" w:ascii="Times New Roman"/>
          <w:sz w:val="24"/>
          <w:szCs w:val="24"/>
          <w:shd w:fill="FFFFFF" w:color="auto" w:val="clear"/>
        </w:rPr>
        <w:t>dređivanje nastavljanja postupka radi naknadne diobe sud može uvjetovati uplatom predujma kojim će se namiriti troškovi nastavljanja postupka radi naknadne diobe.</w:t>
      </w:r>
    </w:p>
    <w:p w:rsidRDefault="001B58ED" w:rsidP="001B58ED" w:rsidR="001B58ED" w:rsidRPr="001B58ED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1B58ED" w:rsidP="001B58ED" w:rsidR="001B58ED" w:rsidRPr="00625F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625FD4">
        <w:rPr>
          <w:rFonts w:cs="Times New Roman" w:hAnsi="Times New Roman" w:ascii="Times New Roman"/>
          <w:sz w:val="24"/>
          <w:szCs w:val="24"/>
        </w:rPr>
        <w:tab/>
        <w:t>Odredbom čl. 114. st. 1. SZ-a propisano je da je p</w:t>
      </w:r>
      <w:r w:rsidRPr="00625FD4">
        <w:rPr>
          <w:rFonts w:cs="Times New Roman" w:hAnsi="Times New Roman" w:ascii="Times New Roman"/>
          <w:sz w:val="24"/>
          <w:szCs w:val="24"/>
          <w:shd w:fill="FFFFFF" w:color="auto" w:val="clear"/>
        </w:rPr>
        <w:t>odnositelj prijedloga za otvaranje stečajnoga postupka dužan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1B58ED" w:rsidP="001B58ED" w:rsidR="001B58ED" w:rsidRPr="00625F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1B58ED" w:rsidP="001B58ED" w:rsidR="001B58ED" w:rsidRPr="00625F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625FD4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Odredbom čl. 114. st. 5. SZ-a propisano je da ako podnositelj prijedloga za otvaranje stečajnoga postupka nije uplatio predujam, sud će prijedlog odbaciti kao nedopušten.</w:t>
      </w:r>
    </w:p>
    <w:p w:rsidRDefault="001B58ED" w:rsidP="001B58ED" w:rsidR="001B58ED" w:rsidRPr="00625FD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1B58ED" w:rsidP="001B58ED" w:rsidR="001B58ED" w:rsidRPr="00625FD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625FD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Radi svega navedenog, temeljem čl. 289. st. 3. SZ-a, u vezi s </w:t>
      </w:r>
      <w:r w:rsidRPr="00625FD4">
        <w:rPr>
          <w:rFonts w:cs="Times New Roman" w:hAnsi="Times New Roman" w:ascii="Times New Roman"/>
          <w:sz w:val="24"/>
          <w:szCs w:val="24"/>
        </w:rPr>
        <w:t>čl. 431. st. 2. SZ-a,</w:t>
      </w:r>
      <w:r w:rsidRPr="00625FD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te odgovarajućom primjenom čl. 114. st. 1. i st. 3. SZ-a, valjalo je odlučiti kao u izreci ovog rješenja.</w:t>
      </w:r>
    </w:p>
    <w:p w:rsidRDefault="001B58ED" w:rsidP="001B58ED" w:rsidR="001B58ED" w:rsidRPr="00625FD4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630CEA" w:rsidP="001B58ED" w:rsidR="001B58ED" w:rsidRPr="00625FD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U Pazinu, 8</w:t>
      </w:r>
      <w:r w:rsidR="001B58ED" w:rsidRPr="00625FD4">
        <w:rPr>
          <w:rFonts w:cs="Times New Roman" w:eastAsia="Times New Roman" w:hAnsi="Times New Roman" w:ascii="Times New Roman"/>
          <w:sz w:val="24"/>
          <w:szCs w:val="24"/>
        </w:rPr>
        <w:t xml:space="preserve">. veljače 2017. </w:t>
      </w:r>
    </w:p>
    <w:p w:rsidRDefault="001B58ED" w:rsidP="001B58ED" w:rsidR="001B58ED" w:rsidRPr="00625FD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1B58ED" w:rsidP="001B58ED" w:rsidR="001B58ED" w:rsidRPr="00625FD4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625FD4">
        <w:rPr>
          <w:rFonts w:cs="Times New Roman" w:eastAsia="Times New Roman" w:hAnsi="Times New Roman" w:ascii="Times New Roman"/>
          <w:sz w:val="24"/>
          <w:szCs w:val="24"/>
        </w:rPr>
        <w:t>Stečajni sudac</w:t>
      </w:r>
    </w:p>
    <w:p w:rsidRDefault="001B58ED" w:rsidP="00970B43" w:rsidR="001B58ED" w:rsidRPr="00625FD4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625FD4">
        <w:rPr>
          <w:rFonts w:cs="Times New Roman" w:eastAsia="Times New Roman" w:hAnsi="Times New Roman" w:ascii="Times New Roman"/>
          <w:sz w:val="24"/>
          <w:szCs w:val="24"/>
        </w:rPr>
        <w:t>Damir Rabar</w:t>
      </w:r>
      <w:r w:rsidR="00970B43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1B58ED" w:rsidP="001B58ED" w:rsidR="001B58ED" w:rsidRPr="001B58ED">
      <w:pPr>
        <w:spacing w:lineRule="auto" w:line="240" w:after="0"/>
        <w:rPr>
          <w:rFonts w:cs="Times New Roman" w:eastAsia="Times New Roman" w:hAnsi="Times New Roman" w:ascii="Times New Roman"/>
          <w:color w:val="FF0000"/>
          <w:sz w:val="24"/>
          <w:szCs w:val="24"/>
        </w:rPr>
      </w:pPr>
    </w:p>
    <w:p w:rsidRDefault="001B58ED" w:rsidP="001B58ED" w:rsidR="001B58ED" w:rsidRPr="001B58ED">
      <w:pPr>
        <w:spacing w:lineRule="auto" w:line="240" w:after="0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1B58ED" w:rsidP="001B58ED" w:rsidR="001B58ED" w:rsidRPr="001B58ED">
      <w:pPr>
        <w:spacing w:lineRule="auto" w:line="240" w:after="0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1B58ED" w:rsidP="001B58ED" w:rsidR="001B58ED" w:rsidRPr="00625FD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58ED" w:rsidP="001B58ED" w:rsidR="001B58ED" w:rsidRPr="00625FD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25FD4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1B58ED" w:rsidP="001B58ED" w:rsidR="001B58ED" w:rsidRPr="00625FD4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625FD4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1B58ED" w:rsidP="001B58ED" w:rsidR="001B58ED" w:rsidRPr="00625F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58ED" w:rsidP="001B58ED" w:rsidR="001B58ED" w:rsidRPr="00625F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58ED" w:rsidP="001B58ED" w:rsidR="001B58ED" w:rsidRPr="00625FD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25FD4">
        <w:rPr>
          <w:rFonts w:cs="Times New Roman" w:hAnsi="Times New Roman" w:ascii="Times New Roman"/>
          <w:sz w:val="24"/>
          <w:szCs w:val="24"/>
        </w:rPr>
        <w:t>DNA:</w:t>
      </w:r>
    </w:p>
    <w:p w:rsidRDefault="001B58ED" w:rsidP="001B58ED" w:rsidR="001B58ED" w:rsidRPr="00625FD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25FD4">
        <w:rPr>
          <w:rFonts w:cs="Times New Roman" w:hAnsi="Times New Roman" w:ascii="Times New Roman"/>
          <w:sz w:val="24"/>
          <w:szCs w:val="24"/>
        </w:rPr>
        <w:t xml:space="preserve">- predlagatelju </w:t>
      </w:r>
      <w:r w:rsidR="00625FD4">
        <w:rPr>
          <w:rFonts w:cs="Times New Roman" w:hAnsi="Times New Roman" w:ascii="Times New Roman"/>
          <w:sz w:val="24"/>
          <w:szCs w:val="24"/>
        </w:rPr>
        <w:t>po pun.</w:t>
      </w:r>
    </w:p>
    <w:p w:rsidRDefault="001B58ED" w:rsidP="001B58ED" w:rsidR="001B58ED" w:rsidRPr="00625FD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25FD4">
        <w:rPr>
          <w:rFonts w:cs="Times New Roman" w:hAnsi="Times New Roman" w:ascii="Times New Roman"/>
          <w:sz w:val="24"/>
          <w:szCs w:val="24"/>
        </w:rPr>
        <w:t>- e-oglasna ploča (8 dana)</w:t>
      </w:r>
    </w:p>
    <w:p w:rsidRDefault="001B58ED" w:rsidP="001B58ED" w:rsidR="001B58ED" w:rsidRPr="00625FD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B58ED" w:rsidP="001B58ED" w:rsidR="001B58ED" w:rsidRPr="00625FD4">
      <w:pPr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1B58ED" w:rsidP="001B58ED" w:rsidR="001B58ED" w:rsidRPr="001B58ED">
      <w:pPr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EB20CC" w:rsidR="00EB20CC" w:rsidRPr="001B58ED">
      <w:pPr>
        <w:rPr>
          <w:color w:val="FF0000"/>
        </w:rPr>
      </w:pPr>
    </w:p>
    <w:sectPr w:rsidSect="00B056F7" w:rsidR="00EB20CC" w:rsidRPr="001B58E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09B" w:rsidR="00C5709B">
      <w:pPr>
        <w:spacing w:lineRule="auto" w:line="240" w:after="0"/>
      </w:pPr>
      <w:r>
        <w:separator/>
      </w:r>
    </w:p>
  </w:endnote>
  <w:endnote w:id="0" w:type="continuationSeparator">
    <w:p w:rsidRDefault="00C5709B" w:rsidR="00C570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09B" w:rsidR="00C5709B">
      <w:pPr>
        <w:spacing w:lineRule="auto" w:line="240" w:after="0"/>
      </w:pPr>
      <w:r>
        <w:separator/>
      </w:r>
    </w:p>
  </w:footnote>
  <w:footnote w:id="0" w:type="continuationSeparator">
    <w:p w:rsidRDefault="00C5709B" w:rsidR="00C570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103558184"/>
      <w:docPartObj>
        <w:docPartGallery w:val="Page Numbers (Top of Page)"/>
        <w:docPartUnique/>
      </w:docPartObj>
    </w:sdtPr>
    <w:sdtEndPr/>
    <w:sdtContent>
      <w:p w:rsidRDefault="001B58ED" w:rsidP="00B056F7" w:rsidR="00630CEA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C839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839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71BF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  <w:t>Posl. broj: 1 St-</w:t>
        </w:r>
        <w:r w:rsidR="00625FD4">
          <w:rPr>
            <w:rFonts w:cs="Times New Roman" w:hAnsi="Times New Roman" w:ascii="Times New Roman"/>
            <w:sz w:val="24"/>
            <w:szCs w:val="24"/>
          </w:rPr>
          <w:t>5</w:t>
        </w:r>
        <w:r>
          <w:rPr>
            <w:rFonts w:cs="Times New Roman" w:hAnsi="Times New Roman" w:ascii="Times New Roman"/>
            <w:sz w:val="24"/>
            <w:szCs w:val="24"/>
          </w:rPr>
          <w:t>/1</w:t>
        </w:r>
        <w:r w:rsidR="00630CEA">
          <w:rPr>
            <w:rFonts w:cs="Times New Roman" w:hAnsi="Times New Roman" w:ascii="Times New Roman"/>
            <w:sz w:val="24"/>
            <w:szCs w:val="24"/>
          </w:rPr>
          <w:t>7-8</w:t>
        </w:r>
      </w:p>
      <w:p w:rsidRDefault="00630CEA" w:rsidP="00B056F7" w:rsidR="00B056F7" w:rsidRPr="00C83974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(ranije: St-275/16)</w:t>
        </w:r>
      </w:p>
    </w:sdtContent>
  </w:sdt>
  <w:p w:rsidRDefault="00E71BFD" w:rsidR="00B056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8ED" w:rsidP="00B056F7" w:rsidR="00B056F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broj: 1 St-</w:t>
    </w:r>
    <w:r w:rsidR="006025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/1</w:t>
    </w:r>
    <w:r w:rsidR="0060259D">
      <w:rPr>
        <w:rFonts w:cs="Times New Roman" w:hAnsi="Times New Roman" w:ascii="Times New Roman"/>
        <w:sz w:val="24"/>
        <w:szCs w:val="24"/>
      </w:rPr>
      <w:t>7</w:t>
    </w:r>
    <w:r>
      <w:rPr>
        <w:rFonts w:cs="Times New Roman" w:hAnsi="Times New Roman" w:ascii="Times New Roman"/>
        <w:sz w:val="24"/>
        <w:szCs w:val="24"/>
      </w:rPr>
      <w:t xml:space="preserve"> -</w:t>
    </w:r>
    <w:r w:rsidR="00630CEA">
      <w:rPr>
        <w:rFonts w:cs="Times New Roman" w:hAnsi="Times New Roman" w:ascii="Times New Roman"/>
        <w:sz w:val="24"/>
        <w:szCs w:val="24"/>
      </w:rPr>
      <w:t>8</w:t>
    </w:r>
  </w:p>
  <w:p w:rsidRDefault="00630CEA" w:rsidP="00B056F7" w:rsidR="00630CEA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(ranije: St-275/16)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8ED"/>
    <w:rsid w:val="001B58ED"/>
    <w:rsid w:val="004674A3"/>
    <w:rsid w:val="0060259D"/>
    <w:rsid w:val="00625FD4"/>
    <w:rsid w:val="00630CEA"/>
    <w:rsid w:val="009556C1"/>
    <w:rsid w:val="00970B43"/>
    <w:rsid w:val="00C5709B"/>
    <w:rsid w:val="00DF7B44"/>
    <w:rsid w:val="00E71BFD"/>
    <w:rsid w:val="00EB2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8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58E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58ED"/>
  </w:style>
  <w:style w:styleId="Tekstbalonia" w:type="paragraph">
    <w:name w:val="Balloon Text"/>
    <w:basedOn w:val="Normal"/>
    <w:link w:val="TekstbaloniaChar"/>
    <w:uiPriority w:val="99"/>
    <w:semiHidden/>
    <w:unhideWhenUsed/>
    <w:rsid w:val="001B58E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8E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25FD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25FD4"/>
  </w:style>
  <w:style w:styleId="Tekstrezerviranogmjesta" w:type="character">
    <w:name w:val="Placeholder Text"/>
    <w:basedOn w:val="Zadanifontodlomka"/>
    <w:uiPriority w:val="99"/>
    <w:semiHidden/>
    <w:rsid w:val="00E71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BFD"/>
    <w:rPr>
      <w:rFonts w:cs="Times New Roman" w:eastAsia="Times New Roman" w:hAnsi="Times New Roman" w:ascii="Times New Roman"/>
      <w:bCs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BFD"/>
    <w:rPr>
      <w:rFonts w:cs="Times New Roman" w:eastAsia="Times New Roman" w:hAnsi="Times New Roman" w:ascii="Times New Roman"/>
      <w:bCs/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BFD"/>
    <w:rPr>
      <w:rFonts w:cs="Times New Roman" w:eastAsia="Times New Roman" w:hAnsi="Times New Roman" w:ascii="Times New Roman"/>
      <w:bCs w:val="false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BFD"/>
    <w:rPr>
      <w:rFonts w:cs="Times New Roman" w:eastAsia="Times New Roman" w:hAnsi="Times New Roman" w:ascii="Times New Roman"/>
      <w:bCs w:val="false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8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58E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58ED"/>
  </w:style>
  <w:style w:styleId="Tekstbalonia" w:type="paragraph">
    <w:name w:val="Balloon Text"/>
    <w:basedOn w:val="Normal"/>
    <w:link w:val="TekstbaloniaChar"/>
    <w:uiPriority w:val="99"/>
    <w:semiHidden/>
    <w:unhideWhenUsed/>
    <w:rsid w:val="001B58E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8E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25FD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25FD4"/>
  </w:style>
  <w:style w:styleId="Tekstrezerviranogmjesta" w:type="character">
    <w:name w:val="Placeholder Text"/>
    <w:basedOn w:val="Zadanifontodlomka"/>
    <w:uiPriority w:val="99"/>
    <w:semiHidden/>
    <w:rsid w:val="00E71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BFD"/>
    <w:rPr>
      <w:rFonts w:ascii="Times New Roman" w:cs="Times New Roman" w:eastAsia="Times New Roman" w:hAnsi="Times New Roman"/>
      <w:bCs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BFD"/>
    <w:rPr>
      <w:rFonts w:ascii="Times New Roman" w:cs="Times New Roman" w:eastAsia="Times New Roman" w:hAnsi="Times New Roman"/>
      <w:bCs/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BFD"/>
    <w:rPr>
      <w:rFonts w:ascii="Times New Roman" w:cs="Times New Roman" w:eastAsia="Times New Roman" w:hAnsi="Times New Roman"/>
      <w:bCs w:val="0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BFD"/>
    <w:rPr>
      <w:rFonts w:ascii="Times New Roman" w:cs="Times New Roman" w:eastAsia="Times New Roman" w:hAnsi="Times New Roman"/>
      <w:bCs w:val="0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
nastavak postupka nad steč. masom</izvorni_sadrzaj>
    <derivirana_varijabla naziv="DomainObject.Predmet.Opis_1">novi broj radi prijedloga za
nastavak postupka nad steč. masom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ČETIRI ASA d.o.o. ROVINJ</izvorni_sadrzaj>
    <derivirana_varijabla naziv="DomainObject.Predmet.ProtustrankaFormated_1">  ČETIRI ASA d.o.o. ROVINJ</derivirana_varijabla>
  </DomainObject.Predmet.ProtustrankaFormated>
  <DomainObject.Predmet.ProtustrankaFormatedOIB>
    <izvorni_sadrzaj>  ČETIRI ASA d.o.o. ROVINJ, OIB 64322421677</izvorni_sadrzaj>
    <derivirana_varijabla naziv="DomainObject.Predmet.ProtustrankaFormatedOIB_1">  ČETIRI ASA d.o.o. ROVINJ, OIB 64322421677</derivirana_varijabla>
  </DomainObject.Predmet.ProtustrankaFormatedOIB>
  <DomainObject.Predmet.ProtustrankaFormatedWithAdress>
    <izvorni_sadrzaj> ČETIRI ASA d.o.o. ROVINJ, Vladimira Švalbe 45, 52210 Rovinj</izvorni_sadrzaj>
    <derivirana_varijabla naziv="DomainObject.Predmet.ProtustrankaFormatedWithAdress_1"> ČETIRI ASA d.o.o. ROVINJ, Vladimira Švalbe 45, 52210 Rovinj</derivirana_varijabla>
  </DomainObject.Predmet.ProtustrankaFormatedWithAdress>
  <DomainObject.Predmet.ProtustrankaFormatedWithAdressOIB>
    <izvorni_sadrzaj> ČETIRI ASA d.o.o. ROVINJ, OIB 64322421677, Vladimira Švalbe 45, 52210 Rovinj</izvorni_sadrzaj>
    <derivirana_varijabla naziv="DomainObject.Predmet.ProtustrankaFormatedWithAdressOIB_1"> ČETIRI ASA d.o.o. ROVINJ, OIB 64322421677, Vladimira Švalbe 45, 52210 Rovinj</derivirana_varijabla>
  </DomainObject.Predmet.ProtustrankaFormatedWithAdressOIB>
  <DomainObject.Predmet.ProtustrankaWithAdress>
    <izvorni_sadrzaj>ČETIRI ASA d.o.o. ROVINJ Vladimira Švalbe 45, 52210 Rovinj</izvorni_sadrzaj>
    <derivirana_varijabla naziv="DomainObject.Predmet.ProtustrankaWithAdress_1">ČETIRI ASA d.o.o. ROVINJ Vladimira Švalbe 45, 52210 Rovinj</derivirana_varijabla>
  </DomainObject.Predmet.ProtustrankaWithAdress>
  <DomainObject.Predmet.ProtustrankaWithAdressOIB>
    <izvorni_sadrzaj>ČETIRI ASA d.o.o. ROVINJ, OIB 64322421677, Vladimira Švalbe 45, 52210 Rovinj</izvorni_sadrzaj>
    <derivirana_varijabla naziv="DomainObject.Predmet.ProtustrankaWithAdressOIB_1">ČETIRI ASA d.o.o. ROVINJ, OIB 64322421677, Vladimira Švalbe 45, 52210 Rovinj</derivirana_varijabla>
  </DomainObject.Predmet.ProtustrankaWithAdressOIB>
  <DomainObject.Predmet.ProtustrankaNazivFormated>
    <izvorni_sadrzaj>ČETIRI ASA d.o.o. ROVINJ</izvorni_sadrzaj>
    <derivirana_varijabla naziv="DomainObject.Predmet.ProtustrankaNazivFormated_1">ČETIRI ASA d.o.o. ROVINJ</derivirana_varijabla>
  </DomainObject.Predmet.ProtustrankaNazivFormated>
  <DomainObject.Predmet.ProtustrankaNazivFormatedOIB>
    <izvorni_sadrzaj>ČETIRI ASA d.o.o. ROVINJ, OIB 64322421677</izvorni_sadrzaj>
    <derivirana_varijabla naziv="DomainObject.Predmet.ProtustrankaNazivFormatedOIB_1">ČETIRI ASA d.o.o. ROVINJ, OIB 64322421677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ANICA ORŠIĆ, ROVINJ zastupanog po punomoćniku odvj. ANKA ZAHARIJA</izvorni_sadrzaj>
    <derivirana_varijabla naziv="DomainObject.Predmet.StrankaFormated_1">  ANICA ORŠIĆ, ROVINJ zastupanog po punomoćniku odvj. ANKA ZAHARIJA</derivirana_varijabla>
  </DomainObject.Predmet.StrankaFormated>
  <DomainObject.Predmet.StrankaFormatedOIB>
    <izvorni_sadrzaj>  ANICA ORŠIĆ, ROVINJ, OIB 71281830963 zastupanog po punomoćniku odvj. ANKA ZAHARIJA</izvorni_sadrzaj>
    <derivirana_varijabla naziv="DomainObject.Predmet.StrankaFormatedOIB_1">  ANICA ORŠIĆ, ROVINJ, OIB 71281830963 zastupanog po punomoćniku odvj. ANKA ZAHARIJA</derivirana_varijabla>
  </DomainObject.Predmet.StrankaFormatedOIB>
  <DomainObject.Predmet.StrankaFormatedWithAdress>
    <izvorni_sadrzaj> ANICA ORŠIĆ, ROVINJ, Carera 6, 52210 Rovinj zastupanog po punomoćniku odvj. ANKA ZAHARIJA</izvorni_sadrzaj>
    <derivirana_varijabla naziv="DomainObject.Predmet.StrankaFormatedWithAdress_1"> ANICA ORŠIĆ, ROVINJ, Carera 6, 52210 Rovinj zastupanog po punomoćniku odvj. ANKA ZAHARIJA</derivirana_varijabla>
  </DomainObject.Predmet.StrankaFormatedWithAdress>
  <DomainObject.Predmet.StrankaFormatedWithAdressOIB>
    <izvorni_sadrzaj> ANICA ORŠIĆ, ROVINJ, OIB 71281830963, Carera 6, 52210 Rovinj zastupanog po punomoćniku odvj. ANKA ZAHARIJA</izvorni_sadrzaj>
    <derivirana_varijabla naziv="DomainObject.Predmet.StrankaFormatedWithAdressOIB_1"> ANICA ORŠIĆ, ROVINJ, OIB 71281830963, Carera 6, 52210 Rovinj zastupanog po punomoćniku odvj. ANKA ZAHARIJA</derivirana_varijabla>
  </DomainObject.Predmet.StrankaFormatedWithAdressOIB>
  <DomainObject.Predmet.StrankaWithAdress>
    <izvorni_sadrzaj>ANICA ORŠIĆ, ROVINJ Carera 6,52210 Rovinj</izvorni_sadrzaj>
    <derivirana_varijabla naziv="DomainObject.Predmet.StrankaWithAdress_1">ANICA ORŠIĆ, ROVINJ Carera 6,52210 Rovinj</derivirana_varijabla>
  </DomainObject.Predmet.StrankaWithAdress>
  <DomainObject.Predmet.StrankaWithAdressOIB>
    <izvorni_sadrzaj>ANICA ORŠIĆ, ROVINJ, OIB 71281830963, Carera 6,52210 Rovinj</izvorni_sadrzaj>
    <derivirana_varijabla naziv="DomainObject.Predmet.StrankaWithAdressOIB_1">ANICA ORŠIĆ, ROVINJ, OIB 71281830963, Carera 6,52210 Rovinj</derivirana_varijabla>
  </DomainObject.Predmet.StrankaWithAdressOIB>
  <DomainObject.Predmet.StrankaNazivFormated>
    <izvorni_sadrzaj>ANICA ORŠIĆ, ROVINJ</izvorni_sadrzaj>
    <derivirana_varijabla naziv="DomainObject.Predmet.StrankaNazivFormated_1">ANICA ORŠIĆ, ROVINJ</derivirana_varijabla>
  </DomainObject.Predmet.StrankaNazivFormated>
  <DomainObject.Predmet.StrankaNazivFormatedOIB>
    <izvorni_sadrzaj>ANICA ORŠIĆ, ROVINJ, OIB 71281830963</izvorni_sadrzaj>
    <derivirana_varijabla naziv="DomainObject.Predmet.StrankaNazivFormatedOIB_1">ANICA ORŠIĆ, ROVINJ, OIB 71281830963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4273.48</izvorni_sadrzaj>
    <derivirana_varijabla naziv="DomainObject.Predmet.TrenutnaVrijednost_1">4273.48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ANICA ORŠIĆ, ROVINJ zastupanog po punomoćniku odvj. ANKA ZAHARIJA</item>
    </izvorni_sadrzaj>
    <derivirana_varijabla naziv="DomainObject.Predmet.StrankaListFormated_1">
      <item>ANICA ORŠIĆ, ROVINJ zastupanog po punomoćniku odvj. ANKA ZAHARIJA</item>
    </derivirana_varijabla>
  </DomainObject.Predmet.StrankaListFormated>
  <DomainObject.Predmet.StrankaListFormatedOIB>
    <izvorni_sadrzaj>
      <item>ANICA ORŠIĆ, ROVINJ, OIB 71281830963 zastupanog po punomoćniku odvj. ANKA ZAHARIJA</item>
    </izvorni_sadrzaj>
    <derivirana_varijabla naziv="DomainObject.Predmet.StrankaListFormatedOIB_1">
      <item>ANICA ORŠIĆ, ROVINJ, OIB 71281830963 zastupanog po punomoćniku odvj. ANKA ZAHARIJA</item>
    </derivirana_varijabla>
  </DomainObject.Predmet.StrankaListFormatedOIB>
  <DomainObject.Predmet.StrankaListFormatedWithAdress>
    <izvorni_sadrzaj>
      <item>ANICA ORŠIĆ, ROVINJ, Carera 6, 52210 Rovinj zastupanog po punomoćniku odvj. ANKA ZAHARIJA</item>
    </izvorni_sadrzaj>
    <derivirana_varijabla naziv="DomainObject.Predmet.StrankaListFormatedWithAdress_1">
      <item>ANICA ORŠIĆ, ROVINJ, Carera 6, 52210 Rovinj zastupanog po punomoćniku odvj. ANKA ZAHARIJA</item>
    </derivirana_varijabla>
  </DomainObject.Predmet.StrankaListFormatedWithAdress>
  <DomainObject.Predmet.StrankaListFormatedWithAdressOIB>
    <izvorni_sadrzaj>
      <item>ANICA ORŠIĆ, ROVINJ, OIB 71281830963, Carera 6, 52210 Rovinj zastupanog po punomoćniku odvj. ANKA ZAHARIJA</item>
    </izvorni_sadrzaj>
    <derivirana_varijabla naziv="DomainObject.Predmet.StrankaListFormatedWithAdressOIB_1">
      <item>ANICA ORŠIĆ, ROVINJ, OIB 71281830963, Carera 6, 52210 Rovinj zastupanog po punomoćniku odvj. ANKA ZAHARIJA</item>
    </derivirana_varijabla>
  </DomainObject.Predmet.StrankaListFormatedWithAdressOIB>
  <DomainObject.Predmet.StrankaListNazivFormated>
    <izvorni_sadrzaj>
      <item>ANICA ORŠIĆ, ROVINJ</item>
    </izvorni_sadrzaj>
    <derivirana_varijabla naziv="DomainObject.Predmet.StrankaListNazivFormated_1">
      <item>ANICA ORŠIĆ, ROVINJ</item>
    </derivirana_varijabla>
  </DomainObject.Predmet.StrankaListNazivFormated>
  <DomainObject.Predmet.StrankaListNazivFormatedOIB>
    <izvorni_sadrzaj>
      <item>ANICA ORŠIĆ, ROVINJ, OIB 71281830963</item>
    </izvorni_sadrzaj>
    <derivirana_varijabla naziv="DomainObject.Predmet.StrankaListNazivFormatedOIB_1">
      <item>ANICA ORŠIĆ, ROVINJ, OIB 71281830963</item>
    </derivirana_varijabla>
  </DomainObject.Predmet.StrankaListNazivFormatedOIB>
  <DomainObject.Predmet.ProtuStrankaListFormated>
    <izvorni_sadrzaj>
      <item>ČETIRI ASA d.o.o. ROVINJ</item>
    </izvorni_sadrzaj>
    <derivirana_varijabla naziv="DomainObject.Predmet.ProtuStrankaListFormated_1">
      <item>ČETIRI ASA d.o.o. ROVINJ</item>
    </derivirana_varijabla>
  </DomainObject.Predmet.ProtuStrankaListFormated>
  <DomainObject.Predmet.ProtuStrankaListFormatedOIB>
    <izvorni_sadrzaj>
      <item>ČETIRI ASA d.o.o. ROVINJ, OIB 64322421677</item>
    </izvorni_sadrzaj>
    <derivirana_varijabla naziv="DomainObject.Predmet.ProtuStrankaListFormatedOIB_1">
      <item>ČETIRI ASA d.o.o. ROVINJ, OIB 64322421677</item>
    </derivirana_varijabla>
  </DomainObject.Predmet.ProtuStrankaListFormatedOIB>
  <DomainObject.Predmet.ProtuStrankaListFormatedWithAdress>
    <izvorni_sadrzaj>
      <item>ČETIRI ASA d.o.o. ROVINJ, Vladimira Švalbe 45, 52210 Rovinj</item>
    </izvorni_sadrzaj>
    <derivirana_varijabla naziv="DomainObject.Predmet.ProtuStrankaListFormatedWithAdress_1">
      <item>ČETIRI ASA d.o.o. ROVINJ, Vladimira Švalbe 45, 52210 Rovinj</item>
    </derivirana_varijabla>
  </DomainObject.Predmet.ProtuStrankaListFormatedWithAdress>
  <DomainObject.Predmet.ProtuStrankaListFormatedWithAdressOIB>
    <izvorni_sadrzaj>
      <item>ČETIRI ASA d.o.o. ROVINJ, OIB 64322421677, Vladimira Švalbe 45, 52210 Rovinj</item>
    </izvorni_sadrzaj>
    <derivirana_varijabla naziv="DomainObject.Predmet.ProtuStrankaListFormatedWithAdressOIB_1">
      <item>ČETIRI ASA d.o.o. ROVINJ, OIB 64322421677, Vladimira Švalbe 45, 52210 Rovinj</item>
    </derivirana_varijabla>
  </DomainObject.Predmet.ProtuStrankaListFormatedWithAdressOIB>
  <DomainObject.Predmet.ProtuStrankaListNazivFormated>
    <izvorni_sadrzaj>
      <item>ČETIRI ASA d.o.o. ROVINJ</item>
    </izvorni_sadrzaj>
    <derivirana_varijabla naziv="DomainObject.Predmet.ProtuStrankaListNazivFormated_1">
      <item>ČETIRI ASA d.o.o. ROVINJ</item>
    </derivirana_varijabla>
  </DomainObject.Predmet.ProtuStrankaListNazivFormated>
  <DomainObject.Predmet.ProtuStrankaListNazivFormatedOIB>
    <izvorni_sadrzaj>
      <item>ČETIRI ASA d.o.o. ROVINJ, OIB 64322421677</item>
    </izvorni_sadrzaj>
    <derivirana_varijabla naziv="DomainObject.Predmet.ProtuStrankaListNazivFormatedOIB_1">
      <item>ČETIRI ASA d.o.o. ROVINJ, OIB 64322421677</item>
    </derivirana_varijabla>
  </DomainObject.Predmet.ProtuStrankaListNazivFormatedOIB>
  <DomainObject.Predmet.OstaliListFormated>
    <izvorni_sadrzaj>
      <item>odvj. ANKA ZAHARIJA punomoćnik sudionika u postupku ANICA ORŠIĆ, ROVINJ</item>
    </izvorni_sadrzaj>
    <derivirana_varijabla naziv="DomainObject.Predmet.OstaliListFormated_1">
      <item>odvj. ANKA ZAHARIJA punomoćnik sudionika u postupku ANICA ORŠIĆ, ROVINJ</item>
    </derivirana_varijabla>
  </DomainObject.Predmet.OstaliListFormated>
  <DomainObject.Predmet.OstaliListFormatedOIB>
    <izvorni_sadrzaj>
      <item>odvj. ANKA ZAHARIJA punomoćnik sudionika u postupku ANICA ORŠIĆ, ROVINJ</item>
    </izvorni_sadrzaj>
    <derivirana_varijabla naziv="DomainObject.Predmet.OstaliListFormatedOIB_1">
      <item>odvj. ANKA ZAHARIJA punomoćnik sudionika u postupku ANICA ORŠIĆ, ROVINJ</item>
    </derivirana_varijabla>
  </DomainObject.Predmet.OstaliListFormatedOIB>
  <DomainObject.Predmet.OstaliListFormatedWithAdress>
    <izvorni_sadrzaj>
      <item>odvj. ANKA ZAHARIJA, Carera 6, 52210 Rovinj punomoćnik sudionika u postupku ANICA ORŠIĆ, ROVINJ</item>
    </izvorni_sadrzaj>
    <derivirana_varijabla naziv="DomainObject.Predmet.OstaliListFormatedWithAdress_1">
      <item>odvj. ANKA ZAHARIJA, Carera 6, 52210 Rovinj punomoćnik sudionika u postupku ANICA ORŠIĆ, ROVINJ</item>
    </derivirana_varijabla>
  </DomainObject.Predmet.OstaliListFormatedWithAdress>
  <DomainObject.Predmet.OstaliListFormatedWithAdressOIB>
    <izvorni_sadrzaj>
      <item>odvj. ANKA ZAHARIJA, Carera 6, 52210 Rovinj punomoćnik sudionika u postupku ANICA ORŠIĆ, ROVINJ</item>
    </izvorni_sadrzaj>
    <derivirana_varijabla naziv="DomainObject.Predmet.OstaliListFormatedWithAdressOIB_1">
      <item>odvj. ANKA ZAHARIJA, Carera 6, 52210 Rovinj punomoćnik sudionika u postupku ANICA ORŠIĆ, ROVINJ</item>
    </derivirana_varijabla>
  </DomainObject.Predmet.OstaliListFormatedWithAdressOIB>
  <DomainObject.Predmet.OstaliListNazivFormated>
    <izvorni_sadrzaj>
      <item>odvj. ANKA ZAHARIJA</item>
    </izvorni_sadrzaj>
    <derivirana_varijabla naziv="DomainObject.Predmet.OstaliListNazivFormated_1">
      <item>odvj. ANKA ZAHARIJA</item>
    </derivirana_varijabla>
  </DomainObject.Predmet.OstaliListNazivFormated>
  <DomainObject.Predmet.OstaliListNazivFormatedOIB>
    <izvorni_sadrzaj>
      <item>odvj. ANKA ZAHARIJA</item>
    </izvorni_sadrzaj>
    <derivirana_varijabla naziv="DomainObject.Predmet.OstaliListNazivFormatedOIB_1">
      <item>odvj. ANKA ZAHARIJA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ANICA ORŠIĆ, ROVINJ</izvorni_sadrzaj>
    <derivirana_varijabla naziv="DomainObject.Predmet.StrankaIDrugi_1">ANICA ORŠIĆ, ROVINJ</derivirana_varijabla>
  </DomainObject.Predmet.StrankaIDrugi>
  <DomainObject.Predmet.ProtustrankaIDrugi>
    <izvorni_sadrzaj>ČETIRI ASA d.o.o. ROVINJ</izvorni_sadrzaj>
    <derivirana_varijabla naziv="DomainObject.Predmet.ProtustrankaIDrugi_1">ČETIRI ASA d.o.o. ROVINJ</derivirana_varijabla>
  </DomainObject.Predmet.ProtustrankaIDrugi>
  <DomainObject.Predmet.StrankaIDrugiAdressOIB>
    <izvorni_sadrzaj>ANICA ORŠIĆ, ROVINJ, OIB 71281830963, Carera 6, 52210 Rovinj</izvorni_sadrzaj>
    <derivirana_varijabla naziv="DomainObject.Predmet.StrankaIDrugiAdressOIB_1">ANICA ORŠIĆ, ROVINJ, OIB 71281830963, Carera 6, 52210 Rovinj</derivirana_varijabla>
  </DomainObject.Predmet.StrankaIDrugiAdressOIB>
  <DomainObject.Predmet.ProtustrankaIDrugiAdressOIB>
    <izvorni_sadrzaj>ČETIRI ASA d.o.o. ROVINJ, OIB 64322421677, Vladimira Švalbe 45, 52210 Rovinj</izvorni_sadrzaj>
    <derivirana_varijabla naziv="DomainObject.Predmet.ProtustrankaIDrugiAdressOIB_1">ČETIRI ASA d.o.o. ROVINJ, OIB 64322421677, Vladimira Švalbe 45,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ČETIRI ASA d.o.o. ROVINJ</item>
      <item>ANICA ORŠIĆ, ROVINJ</item>
      <item>odvj. ANKA ZAHARIJA</item>
    </izvorni_sadrzaj>
    <derivirana_varijabla naziv="DomainObject.Predmet.SudioniciListNaziv_1">
      <item>ČETIRI ASA d.o.o. ROVINJ</item>
      <item>ANICA ORŠIĆ, ROVINJ</item>
      <item>odvj. ANKA ZAHARIJA</item>
    </derivirana_varijabla>
  </DomainObject.Predmet.SudioniciListNaziv>
  <DomainObject.Predmet.SudioniciListAdressOIB>
    <izvorni_sadrzaj>
      <item>ČETIRI ASA d.o.o. ROVINJ, OIB 64322421677, Vladimira Švalbe 45,52210 Rovinj</item>
      <item>ANICA ORŠIĆ, ROVINJ, OIB 71281830963, Carera 6,52210 Rovinj</item>
      <item>odvj. ANKA ZAHARIJA, Carera 6,52210 Rovinj</item>
    </izvorni_sadrzaj>
    <derivirana_varijabla naziv="DomainObject.Predmet.SudioniciListAdressOIB_1">
      <item>ČETIRI ASA d.o.o. ROVINJ, OIB 64322421677, Vladimira Švalbe 45,52210 Rovinj</item>
      <item>ANICA ORŠIĆ, ROVINJ, OIB 71281830963, Carera 6,52210 Rovinj</item>
      <item>odvj. ANKA ZAHARIJA, Carera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64322421677</item>
      <item>, OIB 71281830963</item>
      <item>, OIB null</item>
    </izvorni_sadrzaj>
    <derivirana_varijabla naziv="DomainObject.Predmet.SudioniciListNazivOIB_1">
      <item>, OIB 64322421677</item>
      <item>, OIB 71281830963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2505</properties:Characters>
  <properties:Lines>77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2017-02-08T06:56:00Z</dcterms:created>
  <dc:creator>Damir Rabar</dc:creator>
  <cp:lastModifiedBy>Lorena Paris Aničić</cp:lastModifiedBy>
  <cp:lastPrinted>2017-02-08T06:59:00Z</cp:lastPrinted>
  <dcterms:modified xmlns:xsi="http://www.w3.org/2001/XMLSchema-instance" xsi:type="dcterms:W3CDTF">2017-02-08T07:00:00Z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