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06e1" w14:paraId="5ed06e1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D96444">
        <w:t>4816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D96444">
        <w:t>MAT-SAMOBOR d.o.o. OIB:53013698177, Samobor, Hercegovačka 11</w:t>
      </w:r>
      <w:r w:rsidR="004507FC">
        <w:t>,</w:t>
      </w:r>
      <w:r w:rsidRPr="001F7DF5">
        <w:t xml:space="preserve"> dana</w:t>
      </w:r>
      <w:r>
        <w:t xml:space="preserve"> </w:t>
      </w:r>
      <w:r w:rsidR="004272E0">
        <w:t>12</w:t>
      </w:r>
      <w:r w:rsidR="00CB6548">
        <w:t>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D96444" w:rsidRPr="00D9644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96444" w:rsidRPr="00D96444">
        <w:rPr>
          <w:rFonts w:hAnsi="Times New Roman" w:ascii="Times New Roman"/>
        </w:rPr>
        <w:t>MAT-SAMOBOR d.o.o. OIB:53013698177, Samobor, Hercegovačka 11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272E0">
        <w:rPr>
          <w:rFonts w:hAnsi="Times New Roman" w:ascii="Times New Roman"/>
          <w:szCs w:val="24"/>
        </w:rPr>
        <w:t>12</w:t>
      </w:r>
      <w:r w:rsidR="00CB6548">
        <w:rPr>
          <w:rFonts w:hAnsi="Times New Roman" w:ascii="Times New Roman"/>
          <w:szCs w:val="24"/>
        </w:rPr>
        <w:t>.2.2016</w:t>
      </w:r>
      <w:r>
        <w:rPr>
          <w:rFonts w:hAnsi="Times New Roman" w:ascii="Times New Roman"/>
          <w:szCs w:val="24"/>
        </w:rPr>
        <w:t xml:space="preserve">. godine u </w:t>
      </w:r>
      <w:r w:rsidR="006A7807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 sati i </w:t>
      </w:r>
      <w:r w:rsidR="00D96444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6A7807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 w:rsidR="004272E0">
        <w:rPr>
          <w:rFonts w:hAnsi="Times New Roman" w:ascii="Times New Roman"/>
          <w:szCs w:val="24"/>
        </w:rPr>
        <w:t xml:space="preserve">e </w:t>
      </w:r>
      <w:r w:rsidR="00B82DE6">
        <w:rPr>
          <w:rFonts w:hAnsi="Times New Roman" w:ascii="Times New Roman"/>
          <w:szCs w:val="24"/>
        </w:rPr>
        <w:t>Petra Gjurašić, OIB:42344632101, Zagreb, Petrinjska 28</w:t>
      </w: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BE5BDA" w:rsidP="00BE5BDA" w:rsidR="00B82DE6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B82DE6">
        <w:t>MAT-SAMOBOR d.o.o. OIB:53013698177, Samobor, Hercegovačka 11</w:t>
      </w:r>
    </w:p>
    <w:p w:rsidRDefault="00B82DE6" w:rsidP="00BE5BDA" w:rsidR="00B82DE6">
      <w:pPr>
        <w:jc w:val="both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B82DE6">
        <w:t>27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4272E0">
        <w:t>12</w:t>
      </w:r>
      <w:r w:rsidR="00CB6548">
        <w:t>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41AE7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B82DE6">
      <w:t>4816</w:t>
    </w:r>
    <w:r w:rsidR="008458AF">
      <w:t>/2015.</w:t>
    </w:r>
  </w:p>
  <w:p w:rsidRDefault="00441AE7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61334"/>
    <w:rsid w:val="000710B7"/>
    <w:rsid w:val="000A19FE"/>
    <w:rsid w:val="000D6184"/>
    <w:rsid w:val="00102BB1"/>
    <w:rsid w:val="001117CA"/>
    <w:rsid w:val="00112A52"/>
    <w:rsid w:val="001452BE"/>
    <w:rsid w:val="00167BBE"/>
    <w:rsid w:val="001C5143"/>
    <w:rsid w:val="001E121E"/>
    <w:rsid w:val="00201E7D"/>
    <w:rsid w:val="00277826"/>
    <w:rsid w:val="002A3ED2"/>
    <w:rsid w:val="002E302E"/>
    <w:rsid w:val="00317445"/>
    <w:rsid w:val="003245C6"/>
    <w:rsid w:val="00356ABD"/>
    <w:rsid w:val="003609F8"/>
    <w:rsid w:val="00372AAE"/>
    <w:rsid w:val="003D692E"/>
    <w:rsid w:val="003E3507"/>
    <w:rsid w:val="00400844"/>
    <w:rsid w:val="00407DE7"/>
    <w:rsid w:val="00426BAD"/>
    <w:rsid w:val="004272E0"/>
    <w:rsid w:val="00441AE7"/>
    <w:rsid w:val="004507FC"/>
    <w:rsid w:val="005173B7"/>
    <w:rsid w:val="00561DA9"/>
    <w:rsid w:val="0057118E"/>
    <w:rsid w:val="005820D0"/>
    <w:rsid w:val="005C2E2A"/>
    <w:rsid w:val="00611754"/>
    <w:rsid w:val="006159BE"/>
    <w:rsid w:val="0063095E"/>
    <w:rsid w:val="006A7807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2DE6"/>
    <w:rsid w:val="00B842FA"/>
    <w:rsid w:val="00BC0336"/>
    <w:rsid w:val="00BC4D48"/>
    <w:rsid w:val="00BC69C0"/>
    <w:rsid w:val="00BE1C83"/>
    <w:rsid w:val="00BE5BDA"/>
    <w:rsid w:val="00C00BD5"/>
    <w:rsid w:val="00C67F75"/>
    <w:rsid w:val="00C750ED"/>
    <w:rsid w:val="00C80FF2"/>
    <w:rsid w:val="00C97383"/>
    <w:rsid w:val="00CB6548"/>
    <w:rsid w:val="00D96444"/>
    <w:rsid w:val="00E00CB1"/>
    <w:rsid w:val="00E11006"/>
    <w:rsid w:val="00E3117D"/>
    <w:rsid w:val="00E42C31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41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41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4816</izvorni_sadrzaj>
    <derivirana_varijabla naziv="DomainObject.Predmet.Broj_1">4816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St-4816/2015</izvorni_sadrzaj>
    <derivirana_varijabla naziv="DomainObject.Predmet.OznakaBroj_1">St-4816/2015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MAT-SAMOBOR d.o.o.</izvorni_sadrzaj>
    <derivirana_varijabla naziv="DomainObject.Predmet.ProtustrankaFormated_1">  MAT-SAMOBOR d.o.o.</derivirana_varijabla>
  </DomainObject.Predmet.ProtustrankaFormated>
  <DomainObject.Predmet.ProtustrankaFormatedOIB>
    <izvorni_sadrzaj>  MAT-SAMOBOR d.o.o., OIB 53013698177</izvorni_sadrzaj>
    <derivirana_varijabla naziv="DomainObject.Predmet.ProtustrankaFormatedOIB_1">  MAT-SAMOBOR d.o.o., OIB 53013698177</derivirana_varijabla>
  </DomainObject.Predmet.ProtustrankaFormatedOIB>
  <DomainObject.Predmet.ProtustrankaFormatedWithAdress>
    <izvorni_sadrzaj> MAT-SAMOBOR d.o.o., Hercegovačka 11, 10430 Samobor</izvorni_sadrzaj>
    <derivirana_varijabla naziv="DomainObject.Predmet.ProtustrankaFormatedWithAdress_1"> MAT-SAMOBOR d.o.o., Hercegovačka 11, 10430 Samobor</derivirana_varijabla>
  </DomainObject.Predmet.ProtustrankaFormatedWithAdress>
  <DomainObject.Predmet.ProtustrankaFormatedWithAdressOIB>
    <izvorni_sadrzaj> MAT-SAMOBOR d.o.o., OIB 53013698177, Hercegovačka 11, 10430 Samobor</izvorni_sadrzaj>
    <derivirana_varijabla naziv="DomainObject.Predmet.ProtustrankaFormatedWithAdressOIB_1"> MAT-SAMOBOR d.o.o., OIB 53013698177, Hercegovačka 11, 10430 Samobor</derivirana_varijabla>
  </DomainObject.Predmet.ProtustrankaFormatedWithAdressOIB>
  <DomainObject.Predmet.ProtustrankaWithAdress>
    <izvorni_sadrzaj>MAT-SAMOBOR d.o.o. Hercegovačka 11, 10430 Samobor</izvorni_sadrzaj>
    <derivirana_varijabla naziv="DomainObject.Predmet.ProtustrankaWithAdress_1">MAT-SAMOBOR d.o.o. Hercegovačka 11, 10430 Samobor</derivirana_varijabla>
  </DomainObject.Predmet.ProtustrankaWithAdress>
  <DomainObject.Predmet.ProtustrankaWithAdressOIB>
    <izvorni_sadrzaj>MAT-SAMOBOR d.o.o., OIB 53013698177, Hercegovačka 11, 10430 Samobor</izvorni_sadrzaj>
    <derivirana_varijabla naziv="DomainObject.Predmet.ProtustrankaWithAdressOIB_1">MAT-SAMOBOR d.o.o., OIB 53013698177, Hercegovačka 11, 10430 Samobor</derivirana_varijabla>
  </DomainObject.Predmet.ProtustrankaWithAdressOIB>
  <DomainObject.Predmet.ProtustrankaNazivFormated>
    <izvorni_sadrzaj>MAT-SAMOBOR d.o.o.</izvorni_sadrzaj>
    <derivirana_varijabla naziv="DomainObject.Predmet.ProtustrankaNazivFormated_1">MAT-SAMOBOR d.o.o.</derivirana_varijabla>
  </DomainObject.Predmet.ProtustrankaNazivFormated>
  <DomainObject.Predmet.ProtustrankaNazivFormatedOIB>
    <izvorni_sadrzaj>MAT-SAMOBOR d.o.o., OIB 53013698177</izvorni_sadrzaj>
    <derivirana_varijabla naziv="DomainObject.Predmet.ProtustrankaNazivFormatedOIB_1">MAT-SAMOBOR d.o.o., OIB 53013698177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MAT-SAMOBOR d.o.o.</item>
    </izvorni_sadrzaj>
    <derivirana_varijabla naziv="DomainObject.Predmet.ProtuStrankaListFormated_1">
      <item>MAT-SAMOBOR d.o.o.</item>
    </derivirana_varijabla>
  </DomainObject.Predmet.ProtuStrankaListFormated>
  <DomainObject.Predmet.ProtuStrankaListFormatedOIB>
    <izvorni_sadrzaj>
      <item>MAT-SAMOBOR d.o.o., OIB 53013698177</item>
    </izvorni_sadrzaj>
    <derivirana_varijabla naziv="DomainObject.Predmet.ProtuStrankaListFormatedOIB_1">
      <item>MAT-SAMOBOR d.o.o., OIB 53013698177</item>
    </derivirana_varijabla>
  </DomainObject.Predmet.ProtuStrankaListFormatedOIB>
  <DomainObject.Predmet.ProtuStrankaListFormatedWithAdress>
    <izvorni_sadrzaj>
      <item>MAT-SAMOBOR d.o.o., Hercegovačka 11, 10430 Samobor</item>
    </izvorni_sadrzaj>
    <derivirana_varijabla naziv="DomainObject.Predmet.ProtuStrankaListFormatedWithAdress_1">
      <item>MAT-SAMOBOR d.o.o., Hercegovačka 11, 10430 Samobor</item>
    </derivirana_varijabla>
  </DomainObject.Predmet.ProtuStrankaListFormatedWithAdress>
  <DomainObject.Predmet.ProtuStrankaListFormatedWithAdressOIB>
    <izvorni_sadrzaj>
      <item>MAT-SAMOBOR d.o.o., OIB 53013698177, Hercegovačka 11, 10430 Samobor</item>
    </izvorni_sadrzaj>
    <derivirana_varijabla naziv="DomainObject.Predmet.ProtuStrankaListFormatedWithAdressOIB_1">
      <item>MAT-SAMOBOR d.o.o., OIB 53013698177, Hercegovačka 11, 10430 Samobor</item>
    </derivirana_varijabla>
  </DomainObject.Predmet.ProtuStrankaListFormatedWithAdressOIB>
  <DomainObject.Predmet.ProtuStrankaListNazivFormated>
    <izvorni_sadrzaj>
      <item>MAT-SAMOBOR d.o.o.</item>
    </izvorni_sadrzaj>
    <derivirana_varijabla naziv="DomainObject.Predmet.ProtuStrankaListNazivFormated_1">
      <item>MAT-SAMOBOR d.o.o.</item>
    </derivirana_varijabla>
  </DomainObject.Predmet.ProtuStrankaListNazivFormated>
  <DomainObject.Predmet.ProtuStrankaListNazivFormatedOIB>
    <izvorni_sadrzaj>
      <item>MAT-SAMOBOR d.o.o., OIB 53013698177</item>
    </izvorni_sadrzaj>
    <derivirana_varijabla naziv="DomainObject.Predmet.ProtuStrankaListNazivFormatedOIB_1">
      <item>MAT-SAMOBOR d.o.o., OIB 53013698177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MAT-SAMOBOR d.o.o.</izvorni_sadrzaj>
    <derivirana_varijabla naziv="DomainObject.Predmet.ProtustrankaIDrugi_1">MAT-SAMOBOR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MAT-SAMOBOR d.o.o., OIB 53013698177, Hercegovačka 11, 10430 Samobor</izvorni_sadrzaj>
    <derivirana_varijabla naziv="DomainObject.Predmet.ProtustrankaIDrugiAdressOIB_1">MAT-SAMOBOR d.o.o., OIB 53013698177, Hercegovačka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MAT-SAMOBOR d.o.o.</item>
    </izvorni_sadrzaj>
    <derivirana_varijabla naziv="DomainObject.Predmet.SudioniciListNaziv_1">
      <item>FINA Regionalni centar Zagreb</item>
      <item>MAT-SAMOBOR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MAT-SAMOBOR d.o.o., OIB 53013698177, Hercegovačka 11,10430 Samobor</item>
    </izvorni_sadrzaj>
    <derivirana_varijabla naziv="DomainObject.Predmet.SudioniciListAdressOIB_1">
      <item>FINA Regionalni centar Zagreb, OIB 85821130368, Trg svibanjskih žrtava 1995. 1,10000 Zagreb</item>
      <item>MAT-SAMOBOR d.o.o., OIB 53013698177, Hercegovačka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53013698177</item>
    </izvorni_sadrzaj>
    <derivirana_varijabla naziv="DomainObject.Predmet.SudioniciListNazivOIB_1">
      <item>, OIB 85821130368</item>
      <item>, OIB 53013698177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6F31E-5F2A-4B72-BC7C-C6EF55DD1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1939</properties:Characters>
  <properties:Lines>73</properties:Lines>
  <properties:Paragraphs>27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2016-02-12T09:18:00Z</cp:lastPrinted>
  <dcterms:modified xmlns:xsi="http://www.w3.org/2001/XMLSchema-instance" xsi:type="dcterms:W3CDTF">2016-02-12T09:19:00Z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