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f7b8" w14:paraId="2a5f7b8" w:rsidRDefault="0044030D" w:rsidR="0044030D" w:rsidRPr="00537DFF">
      <w:pPr>
        <w:pStyle w:val="Tijeloteksta"/>
        <w:jc w:val="both"/>
        <w:outlineLvl w:val="0"/>
        <w15:collapsed w:val="false"/>
      </w:pPr>
      <w:bookmarkStart w:name="_GoBack" w:id="0"/>
      <w:bookmarkEnd w:id="0"/>
      <w:r w:rsidRPr="00537DFF">
        <w:tab/>
      </w:r>
      <w:r w:rsidRPr="00537DFF">
        <w:tab/>
      </w:r>
      <w:r w:rsidRPr="00537DFF">
        <w:tab/>
      </w:r>
      <w:r w:rsidRPr="00537DFF">
        <w:tab/>
      </w:r>
      <w:r w:rsidRPr="00537DFF">
        <w:tab/>
      </w:r>
      <w:r w:rsidRPr="00537DFF">
        <w:tab/>
      </w:r>
    </w:p>
    <w:p w:rsidRDefault="00537DFF" w:rsidP="00537DFF" w:rsidR="00537DFF" w:rsidRPr="00537DFF">
      <w:pPr>
        <w:jc w:val="center"/>
      </w:pPr>
      <w:r w:rsidRPr="00537DFF">
        <w:t>R E P U B L I K A    H R V A T S K A</w:t>
      </w:r>
    </w:p>
    <w:p w:rsidRDefault="0044030D" w:rsidP="0044030D" w:rsidR="0044030D" w:rsidRPr="00537DFF">
      <w:pPr>
        <w:jc w:val="both"/>
      </w:pPr>
      <w:r w:rsidRPr="00537DFF">
        <w:t xml:space="preserve">                                    </w:t>
      </w:r>
    </w:p>
    <w:p w:rsidRDefault="007646F7" w:rsidP="00537DFF" w:rsidR="007646F7" w:rsidRPr="00537DFF">
      <w:pPr>
        <w:jc w:val="center"/>
      </w:pPr>
      <w:r w:rsidRPr="00537DFF">
        <w:t>R J E Š E N J E</w:t>
      </w:r>
    </w:p>
    <w:p w:rsidRDefault="007646F7" w:rsidP="007646F7" w:rsidR="007646F7" w:rsidRPr="00537DFF"/>
    <w:p w:rsidRDefault="00684EE2" w:rsidP="006777CA" w:rsidR="0044030D">
      <w:pPr>
        <w:ind w:firstLine="708"/>
        <w:jc w:val="both"/>
      </w:pPr>
      <w:r>
        <w:t>Trgovački sud u Zagrebu po sucu pojedincu</w:t>
      </w:r>
      <w:r w:rsidR="006777CA">
        <w:t xml:space="preserve"> Nevenki Siladi </w:t>
      </w:r>
      <w:r w:rsidR="007646F7" w:rsidRPr="00537DFF">
        <w:t xml:space="preserve">Rstić u stečajnom postupku otvorenim nad stečajnim dužnikom </w:t>
      </w:r>
      <w:r w:rsidR="006777CA">
        <w:t>UNIVERZAL d.o.o. za obradu metala i proizvodnju hidrauličnih instalacija u stečaju, Zagreb, Medarska 67, OIB: 79045452342</w:t>
      </w:r>
      <w:r>
        <w:t>,</w:t>
      </w:r>
      <w:r w:rsidR="007646F7" w:rsidRPr="00537DFF">
        <w:t xml:space="preserve"> </w:t>
      </w:r>
      <w:r w:rsidR="006777CA">
        <w:t>15</w:t>
      </w:r>
      <w:r w:rsidR="003860A1" w:rsidRPr="00537DFF">
        <w:t xml:space="preserve">. </w:t>
      </w:r>
      <w:r w:rsidR="006777CA">
        <w:t>listopada</w:t>
      </w:r>
      <w:r w:rsidR="007646F7" w:rsidRPr="00537DFF">
        <w:t xml:space="preserve"> </w:t>
      </w:r>
      <w:r w:rsidR="00632B65">
        <w:t>2015</w:t>
      </w:r>
      <w:r w:rsidR="007646F7" w:rsidRPr="00537DFF">
        <w:t>.</w:t>
      </w:r>
    </w:p>
    <w:p w:rsidRDefault="00B34C81" w:rsidP="006777CA" w:rsidR="00B34C81" w:rsidRPr="00537DFF">
      <w:pPr>
        <w:ind w:firstLine="708"/>
        <w:jc w:val="both"/>
      </w:pPr>
    </w:p>
    <w:p w:rsidRDefault="0044030D" w:rsidP="00D9697E" w:rsidR="0044030D" w:rsidRPr="00537DFF">
      <w:pPr>
        <w:jc w:val="center"/>
      </w:pPr>
      <w:r w:rsidRPr="00537DFF">
        <w:t>r i j e š i o    j e</w:t>
      </w:r>
    </w:p>
    <w:p w:rsidRDefault="0044030D" w:rsidP="008F7C1A" w:rsidR="0044030D" w:rsidRPr="00537DFF"/>
    <w:p w:rsidRDefault="00684EE2" w:rsidP="00A658EE" w:rsidR="00684EE2">
      <w:pPr>
        <w:pStyle w:val="Odlomakpopisa"/>
        <w:numPr>
          <w:ilvl w:val="0"/>
          <w:numId w:val="16"/>
        </w:numPr>
        <w:ind w:hanging="709" w:left="709"/>
        <w:jc w:val="both"/>
      </w:pPr>
      <w:r>
        <w:t xml:space="preserve">Određuje se prodaja nekretnine </w:t>
      </w:r>
      <w:r w:rsidR="0044030D" w:rsidRPr="00537DFF">
        <w:t>steča</w:t>
      </w:r>
      <w:r w:rsidR="00536EC2" w:rsidRPr="00537DFF">
        <w:t>jnog</w:t>
      </w:r>
      <w:r w:rsidR="004B1E94" w:rsidRPr="00537DFF">
        <w:t xml:space="preserve"> dužnika</w:t>
      </w:r>
      <w:r w:rsidR="00536CF4" w:rsidRPr="00537DFF">
        <w:t xml:space="preserve"> </w:t>
      </w:r>
      <w:r w:rsidR="006777CA">
        <w:t>UNIVERZAL d.o.o. za obradu metala i proizvodnju hidrauličnih instalacija u stečaju, Zagreb, Medarska 67, OIB: 79045452342</w:t>
      </w:r>
      <w:r w:rsidR="004B1E94" w:rsidRPr="00537DFF">
        <w:t>,</w:t>
      </w:r>
      <w:r w:rsidR="006777CA">
        <w:t xml:space="preserve"> upisanih</w:t>
      </w:r>
      <w:r w:rsidR="00F16AB1" w:rsidRPr="00537DFF">
        <w:t xml:space="preserve"> u zemljišnim knjigama Općinskog suda</w:t>
      </w:r>
      <w:r>
        <w:t xml:space="preserve"> u Novom Zagrebu</w:t>
      </w:r>
      <w:r w:rsidR="006777CA">
        <w:t>, zemljišnoknjižni odjel Zaprešić i to:</w:t>
      </w:r>
    </w:p>
    <w:p w:rsidRDefault="006777CA" w:rsidP="006777CA" w:rsidR="006777CA">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534, k.o. Bistra Donja</w:t>
            </w:r>
          </w:p>
        </w:tc>
        <w:tc>
          <w:tcPr>
            <w:tcW w:type="dxa" w:w="1417"/>
            <w:vAlign w:val="center"/>
          </w:tcPr>
          <w:p w:rsidRDefault="00417A25" w:rsidP="00417A25" w:rsidR="00417A25">
            <w:pPr>
              <w:ind w:right="317" w:left="33"/>
            </w:pPr>
            <w:r>
              <w:t>kat. čest br. 4919</w:t>
            </w:r>
          </w:p>
        </w:tc>
        <w:tc>
          <w:tcPr>
            <w:tcW w:type="dxa" w:w="1843"/>
            <w:vAlign w:val="center"/>
          </w:tcPr>
          <w:p w:rsidRDefault="00417A25" w:rsidP="00417A25" w:rsidR="00417A25" w:rsidRPr="00417A25">
            <w:pPr>
              <w:jc w:val="center"/>
              <w:rPr>
                <w:sz w:val="22"/>
                <w:szCs w:val="22"/>
              </w:rPr>
            </w:pPr>
            <w:r w:rsidRPr="00417A25">
              <w:rPr>
                <w:sz w:val="22"/>
                <w:szCs w:val="22"/>
              </w:rPr>
              <w:t>ORANICA LINIJE U LUGU</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1485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417A25" w:rsidR="00417A25">
            <w:r>
              <w:t xml:space="preserve">Nekretnina upisana u zk. ul. 535, k.o. Bistra Donja, </w:t>
            </w:r>
          </w:p>
        </w:tc>
        <w:tc>
          <w:tcPr>
            <w:tcW w:type="dxa" w:w="1417"/>
            <w:vAlign w:val="center"/>
          </w:tcPr>
          <w:p w:rsidRDefault="00417A25" w:rsidP="00417A25" w:rsidR="00417A25">
            <w:r>
              <w:t>kat. čest</w:t>
            </w:r>
          </w:p>
          <w:p w:rsidRDefault="00417A25" w:rsidP="00417A25" w:rsidR="00417A25">
            <w:r>
              <w:t>br. 4924</w:t>
            </w:r>
          </w:p>
        </w:tc>
        <w:tc>
          <w:tcPr>
            <w:tcW w:type="dxa" w:w="1843"/>
            <w:vAlign w:val="center"/>
          </w:tcPr>
          <w:p w:rsidRDefault="00417A25" w:rsidP="00417A25" w:rsidR="00417A25" w:rsidRPr="00417A25">
            <w:pPr>
              <w:jc w:val="center"/>
              <w:rPr>
                <w:sz w:val="22"/>
                <w:szCs w:val="22"/>
              </w:rPr>
            </w:pPr>
            <w:r w:rsidRPr="00417A25">
              <w:rPr>
                <w:sz w:val="22"/>
                <w:szCs w:val="22"/>
              </w:rPr>
              <w:t>ORANICA LINIJE U LUGU</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1089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536, k.o. Bistra Donja</w:t>
            </w:r>
          </w:p>
        </w:tc>
        <w:tc>
          <w:tcPr>
            <w:tcW w:type="dxa" w:w="1417"/>
            <w:vAlign w:val="center"/>
          </w:tcPr>
          <w:p w:rsidRDefault="00417A25" w:rsidP="00417A25" w:rsidR="00417A25">
            <w:r>
              <w:t>kat. čest</w:t>
            </w:r>
          </w:p>
          <w:p w:rsidRDefault="00417A25" w:rsidP="00417A25" w:rsidR="00417A25">
            <w:r>
              <w:t>br. 4925</w:t>
            </w:r>
          </w:p>
        </w:tc>
        <w:tc>
          <w:tcPr>
            <w:tcW w:type="dxa" w:w="1843"/>
            <w:vAlign w:val="center"/>
          </w:tcPr>
          <w:p w:rsidRDefault="00417A25" w:rsidP="00417A25" w:rsidR="00417A25" w:rsidRPr="00417A25">
            <w:pPr>
              <w:jc w:val="center"/>
              <w:rPr>
                <w:sz w:val="22"/>
                <w:szCs w:val="22"/>
              </w:rPr>
            </w:pPr>
            <w:r w:rsidRPr="00417A25">
              <w:rPr>
                <w:sz w:val="22"/>
                <w:szCs w:val="22"/>
              </w:rPr>
              <w:t>ORANICA LINIJE U LUGU</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692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417A25" w:rsidR="00417A25">
            <w:r>
              <w:t xml:space="preserve">Nekretnina upisana u zk. ul. 1607, k.o. Bistra Donja, </w:t>
            </w:r>
          </w:p>
        </w:tc>
        <w:tc>
          <w:tcPr>
            <w:tcW w:type="dxa" w:w="1417"/>
            <w:vAlign w:val="center"/>
          </w:tcPr>
          <w:p w:rsidRDefault="00417A25" w:rsidP="00417A25" w:rsidR="00417A25">
            <w:r>
              <w:t>kat. čest</w:t>
            </w:r>
          </w:p>
          <w:p w:rsidRDefault="00417A25" w:rsidP="00417A25" w:rsidR="00417A25">
            <w:r>
              <w:t>br. 4926</w:t>
            </w:r>
          </w:p>
        </w:tc>
        <w:tc>
          <w:tcPr>
            <w:tcW w:type="dxa" w:w="1843"/>
            <w:vAlign w:val="center"/>
          </w:tcPr>
          <w:p w:rsidRDefault="00417A25" w:rsidP="00417A25" w:rsidR="00417A25" w:rsidRPr="00417A25">
            <w:pPr>
              <w:jc w:val="center"/>
              <w:rPr>
                <w:sz w:val="22"/>
                <w:szCs w:val="22"/>
              </w:rPr>
            </w:pPr>
            <w:r w:rsidRPr="00417A25">
              <w:rPr>
                <w:sz w:val="22"/>
                <w:szCs w:val="22"/>
              </w:rPr>
              <w:t>ORANICA LINIJA U LUGU</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372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1703, k.o. Bistra Donja</w:t>
            </w:r>
          </w:p>
        </w:tc>
        <w:tc>
          <w:tcPr>
            <w:tcW w:type="dxa" w:w="1417"/>
            <w:vAlign w:val="center"/>
          </w:tcPr>
          <w:p w:rsidRDefault="00417A25" w:rsidP="00417A25" w:rsidR="00417A25">
            <w:r>
              <w:t>kat. čest</w:t>
            </w:r>
          </w:p>
          <w:p w:rsidRDefault="00417A25" w:rsidP="00417A25" w:rsidR="00417A25">
            <w:r>
              <w:t>br. 4921</w:t>
            </w:r>
          </w:p>
        </w:tc>
        <w:tc>
          <w:tcPr>
            <w:tcW w:type="dxa" w:w="1843"/>
            <w:vAlign w:val="center"/>
          </w:tcPr>
          <w:p w:rsidRDefault="00417A25" w:rsidP="00417A25" w:rsidR="00417A25" w:rsidRPr="00417A25">
            <w:pPr>
              <w:jc w:val="center"/>
              <w:rPr>
                <w:sz w:val="22"/>
                <w:szCs w:val="22"/>
              </w:rPr>
            </w:pPr>
            <w:r w:rsidRPr="00417A25">
              <w:rPr>
                <w:sz w:val="22"/>
                <w:szCs w:val="22"/>
              </w:rPr>
              <w:t>ORANICA</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868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1725, k.o. Bistra Donja</w:t>
            </w:r>
          </w:p>
        </w:tc>
        <w:tc>
          <w:tcPr>
            <w:tcW w:type="dxa" w:w="1417"/>
            <w:vAlign w:val="center"/>
          </w:tcPr>
          <w:p w:rsidRDefault="00417A25" w:rsidP="00417A25" w:rsidR="00417A25">
            <w:r>
              <w:t>kat. čest</w:t>
            </w:r>
          </w:p>
          <w:p w:rsidRDefault="00417A25" w:rsidP="00417A25" w:rsidR="00417A25">
            <w:r>
              <w:t>br. 4917</w:t>
            </w:r>
          </w:p>
        </w:tc>
        <w:tc>
          <w:tcPr>
            <w:tcW w:type="dxa" w:w="1843"/>
            <w:vAlign w:val="center"/>
          </w:tcPr>
          <w:p w:rsidRDefault="00417A25" w:rsidP="00417A25" w:rsidR="00417A25" w:rsidRPr="00417A25">
            <w:pPr>
              <w:jc w:val="center"/>
              <w:rPr>
                <w:sz w:val="22"/>
                <w:szCs w:val="22"/>
              </w:rPr>
            </w:pPr>
            <w:r w:rsidRPr="00417A25">
              <w:rPr>
                <w:sz w:val="22"/>
                <w:szCs w:val="22"/>
              </w:rPr>
              <w:t>ORANICA</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1523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417A25" w:rsidR="00417A25">
            <w:r>
              <w:t xml:space="preserve">Nekretnina upisana u zk. ul. 1897, k.o. Bistra Donja, </w:t>
            </w:r>
          </w:p>
        </w:tc>
        <w:tc>
          <w:tcPr>
            <w:tcW w:type="dxa" w:w="1417"/>
            <w:vAlign w:val="center"/>
          </w:tcPr>
          <w:p w:rsidRDefault="00417A25" w:rsidP="00417A25" w:rsidR="00417A25">
            <w:r>
              <w:t>kat. čest</w:t>
            </w:r>
          </w:p>
          <w:p w:rsidRDefault="00417A25" w:rsidP="00417A25" w:rsidR="00417A25">
            <w:r>
              <w:t>br. 4922</w:t>
            </w:r>
          </w:p>
        </w:tc>
        <w:tc>
          <w:tcPr>
            <w:tcW w:type="dxa" w:w="1843"/>
            <w:vAlign w:val="center"/>
          </w:tcPr>
          <w:p w:rsidRDefault="00417A25" w:rsidP="00417A25" w:rsidR="00417A25" w:rsidRPr="00417A25">
            <w:pPr>
              <w:jc w:val="center"/>
              <w:rPr>
                <w:sz w:val="22"/>
                <w:szCs w:val="22"/>
              </w:rPr>
            </w:pPr>
            <w:r w:rsidRPr="00417A25">
              <w:rPr>
                <w:sz w:val="22"/>
                <w:szCs w:val="22"/>
              </w:rPr>
              <w:t>ORANICA LINIJA</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1194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1898, k.o. Bistra Donja</w:t>
            </w:r>
          </w:p>
        </w:tc>
        <w:tc>
          <w:tcPr>
            <w:tcW w:type="dxa" w:w="1417"/>
            <w:vAlign w:val="center"/>
          </w:tcPr>
          <w:p w:rsidRDefault="00417A25" w:rsidP="00417A25" w:rsidR="00417A25">
            <w:r>
              <w:t>kat. čest</w:t>
            </w:r>
          </w:p>
          <w:p w:rsidRDefault="00417A25" w:rsidP="00417A25" w:rsidR="00417A25">
            <w:r>
              <w:t>br. 4920</w:t>
            </w:r>
          </w:p>
        </w:tc>
        <w:tc>
          <w:tcPr>
            <w:tcW w:type="dxa" w:w="1843"/>
            <w:vAlign w:val="center"/>
          </w:tcPr>
          <w:p w:rsidRDefault="00417A25" w:rsidP="00417A25" w:rsidR="00417A25" w:rsidRPr="00417A25">
            <w:pPr>
              <w:jc w:val="center"/>
              <w:rPr>
                <w:sz w:val="22"/>
                <w:szCs w:val="22"/>
              </w:rPr>
            </w:pPr>
            <w:r w:rsidRPr="00417A25">
              <w:rPr>
                <w:sz w:val="22"/>
                <w:szCs w:val="22"/>
              </w:rPr>
              <w:t>ORANICA LINIJA</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691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2009, k.o. Bistra Donja</w:t>
            </w:r>
          </w:p>
        </w:tc>
        <w:tc>
          <w:tcPr>
            <w:tcW w:type="dxa" w:w="1417"/>
            <w:vAlign w:val="center"/>
          </w:tcPr>
          <w:p w:rsidRDefault="00417A25" w:rsidP="00417A25" w:rsidR="00417A25">
            <w:r>
              <w:t>kat. čest</w:t>
            </w:r>
          </w:p>
          <w:p w:rsidRDefault="00417A25" w:rsidP="00417A25" w:rsidR="00417A25">
            <w:r>
              <w:t>br. 4923</w:t>
            </w:r>
          </w:p>
        </w:tc>
        <w:tc>
          <w:tcPr>
            <w:tcW w:type="dxa" w:w="1843"/>
            <w:vAlign w:val="center"/>
          </w:tcPr>
          <w:p w:rsidRDefault="00417A25" w:rsidP="00417A25" w:rsidR="00417A25" w:rsidRPr="00417A25">
            <w:pPr>
              <w:jc w:val="center"/>
              <w:rPr>
                <w:sz w:val="22"/>
                <w:szCs w:val="22"/>
              </w:rPr>
            </w:pPr>
            <w:r w:rsidRPr="00417A25">
              <w:rPr>
                <w:sz w:val="22"/>
                <w:szCs w:val="22"/>
              </w:rPr>
              <w:t>ORANICA LINIJE</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675 čhv</w:t>
            </w:r>
          </w:p>
        </w:tc>
      </w:tr>
      <w:tr w:rsidTr="00B34C81" w:rsidR="00417A25">
        <w:trPr>
          <w:trHeight w:val="708"/>
        </w:trPr>
        <w:tc>
          <w:tcPr>
            <w:tcW w:type="dxa" w:w="392"/>
          </w:tcPr>
          <w:p w:rsidRDefault="00417A25" w:rsidP="00B34C81" w:rsidR="00417A25">
            <w:pPr>
              <w:pStyle w:val="Odlomakpopisa"/>
              <w:numPr>
                <w:ilvl w:val="0"/>
                <w:numId w:val="23"/>
              </w:numPr>
              <w:ind w:hanging="720"/>
            </w:pPr>
          </w:p>
        </w:tc>
        <w:tc>
          <w:tcPr>
            <w:tcW w:type="dxa" w:w="3544"/>
            <w:vAlign w:val="center"/>
          </w:tcPr>
          <w:p w:rsidRDefault="00417A25" w:rsidP="001D36E1" w:rsidR="00417A25">
            <w:r>
              <w:t>Nekretnina upisana u zk. ul. 4767, k.o. Bistra Donja</w:t>
            </w:r>
          </w:p>
        </w:tc>
        <w:tc>
          <w:tcPr>
            <w:tcW w:type="dxa" w:w="1417"/>
            <w:vAlign w:val="center"/>
          </w:tcPr>
          <w:p w:rsidRDefault="00417A25" w:rsidP="00417A25" w:rsidR="00417A25">
            <w:r>
              <w:t>kat. čest br. 4918</w:t>
            </w:r>
          </w:p>
        </w:tc>
        <w:tc>
          <w:tcPr>
            <w:tcW w:type="dxa" w:w="1843"/>
            <w:vAlign w:val="center"/>
          </w:tcPr>
          <w:p w:rsidRDefault="00417A25" w:rsidP="00417A25" w:rsidR="00417A25" w:rsidRPr="00417A25">
            <w:pPr>
              <w:jc w:val="center"/>
              <w:rPr>
                <w:sz w:val="22"/>
                <w:szCs w:val="22"/>
              </w:rPr>
            </w:pPr>
            <w:r w:rsidRPr="00417A25">
              <w:rPr>
                <w:sz w:val="22"/>
                <w:szCs w:val="22"/>
              </w:rPr>
              <w:t>ORANICA</w:t>
            </w:r>
          </w:p>
        </w:tc>
        <w:tc>
          <w:tcPr>
            <w:tcW w:type="dxa" w:w="1099"/>
            <w:vAlign w:val="center"/>
          </w:tcPr>
          <w:p w:rsidRDefault="00417A25" w:rsidP="00417A25" w:rsidR="00417A25">
            <w:pPr>
              <w:ind w:hanging="34" w:left="34"/>
              <w:jc w:val="center"/>
            </w:pPr>
            <w:r>
              <w:t>površine</w:t>
            </w:r>
          </w:p>
        </w:tc>
        <w:tc>
          <w:tcPr>
            <w:tcW w:type="dxa" w:w="1170"/>
            <w:vAlign w:val="center"/>
          </w:tcPr>
          <w:p w:rsidRDefault="00417A25" w:rsidP="001D36E1" w:rsidR="00417A25">
            <w:pPr>
              <w:jc w:val="right"/>
            </w:pPr>
            <w:r>
              <w:t>144 čhv</w:t>
            </w:r>
          </w:p>
        </w:tc>
      </w:tr>
    </w:tbl>
    <w:p w:rsidRDefault="00087DE1" w:rsidP="00A01FE1" w:rsidR="00087DE1">
      <w:pPr>
        <w:pStyle w:val="Odlomakpopisa"/>
        <w:ind w:left="709"/>
        <w:jc w:val="both"/>
      </w:pPr>
    </w:p>
    <w:p w:rsidRDefault="00A01FE1" w:rsidP="00A01FE1" w:rsidR="00A01FE1" w:rsidRPr="00A01FE1">
      <w:pPr>
        <w:autoSpaceDE w:val="false"/>
        <w:autoSpaceDN w:val="false"/>
        <w:adjustRightInd w:val="false"/>
        <w:ind w:firstLine="709"/>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A01FE1" w:rsidP="00A01FE1" w:rsidR="00A01FE1">
      <w:pPr>
        <w:autoSpaceDE w:val="false"/>
        <w:autoSpaceDN w:val="false"/>
        <w:adjustRightInd w:val="false"/>
        <w:jc w:val="both"/>
      </w:pPr>
      <w:r>
        <w:rPr>
          <w:bCs/>
        </w:rPr>
        <w:t>P</w:t>
      </w:r>
      <w:r w:rsidRPr="00A01FE1">
        <w:rPr>
          <w:bCs/>
        </w:rPr>
        <w:t>etrovaradinska 1</w:t>
      </w:r>
      <w:r>
        <w:rPr>
          <w:bCs/>
        </w:rPr>
        <w:t>:</w:t>
      </w:r>
    </w:p>
    <w:p w:rsidRDefault="00A01FE1" w:rsidP="00A01FE1" w:rsidR="00A01FE1">
      <w:pPr>
        <w:pStyle w:val="Odlomakpopisa"/>
        <w:numPr>
          <w:ilvl w:val="0"/>
          <w:numId w:val="21"/>
        </w:numPr>
        <w:autoSpaceDE w:val="false"/>
        <w:autoSpaceDN w:val="false"/>
        <w:adjustRightInd w:val="false"/>
        <w:jc w:val="both"/>
      </w:pPr>
      <w:r>
        <w:t xml:space="preserve"> </w:t>
      </w:r>
    </w:p>
    <w:p w:rsidRDefault="00394757" w:rsidP="00417A25" w:rsidR="00A01FE1">
      <w:pPr>
        <w:pStyle w:val="Odlomakpopisa"/>
        <w:numPr>
          <w:ilvl w:val="0"/>
          <w:numId w:val="22"/>
        </w:numPr>
        <w:autoSpaceDE w:val="false"/>
        <w:autoSpaceDN w:val="false"/>
        <w:adjustRightInd w:val="false"/>
        <w:ind w:hanging="425" w:left="709"/>
        <w:jc w:val="both"/>
      </w:pPr>
      <w:r>
        <w:t>Založno pravo upisano t</w:t>
      </w:r>
      <w:r w:rsidR="00A01FE1" w:rsidRPr="00A01FE1">
        <w:t>emeljem sporazuma radi osiguranja novčane tražbine zasnivanjem založnog prava od</w:t>
      </w:r>
      <w:r w:rsidR="00A01FE1">
        <w:t xml:space="preserve"> </w:t>
      </w:r>
      <w:r w:rsidR="00A01FE1" w:rsidRPr="00A01FE1">
        <w:t>26. veljače 2010. sa Ugovorom o kreditu br. 00000009778 i Ugovorom o kreditu broj</w:t>
      </w:r>
      <w:r w:rsidR="00A01FE1">
        <w:t xml:space="preserve"> </w:t>
      </w:r>
      <w:r w:rsidR="00A01FE1" w:rsidRPr="00A01FE1">
        <w:t>00000009777 solemniziran po jav. bilježniku Velimiru Čeriću pod br. OV-2580/10</w:t>
      </w:r>
      <w:r w:rsidR="00A01FE1">
        <w:t xml:space="preserve"> </w:t>
      </w:r>
      <w:r>
        <w:t xml:space="preserve">i to za iznos od </w:t>
      </w:r>
      <w:r w:rsidR="00A01FE1" w:rsidRPr="00522029">
        <w:rPr>
          <w:b/>
        </w:rPr>
        <w:t>350.000,00 EUR</w:t>
      </w:r>
      <w:r w:rsidR="00A01FE1" w:rsidRPr="00A01FE1">
        <w:t xml:space="preserve"> u kunskoj protuvrijednosti po prodajnom tečaju Vjerovnika</w:t>
      </w:r>
      <w:r w:rsidR="00A01FE1">
        <w:t xml:space="preserve"> vri</w:t>
      </w:r>
      <w:r w:rsidR="00A01FE1" w:rsidRPr="00A01FE1">
        <w:t>jedećem na dan dospijeća s pripadajućom kamatom, naknadom i troškovima na</w:t>
      </w:r>
      <w:r w:rsidR="00A01FE1">
        <w:t xml:space="preserve"> </w:t>
      </w:r>
      <w:r w:rsidR="00A01FE1" w:rsidRPr="00A01FE1">
        <w:t>navedeni iznos i drugim uvjetima sukladno Ugovoru o kreditu broj 00000009778, te</w:t>
      </w:r>
      <w:r w:rsidR="00A01FE1">
        <w:t xml:space="preserve"> </w:t>
      </w:r>
      <w:r w:rsidR="00A01FE1" w:rsidRPr="00522029">
        <w:rPr>
          <w:b/>
        </w:rPr>
        <w:t>410.000,00 EUR</w:t>
      </w:r>
      <w:r w:rsidR="00A01FE1" w:rsidRPr="00A01FE1">
        <w:t xml:space="preserve"> u kunskoj protuvrijednosti po prodajnom tečaju Vjerovnika</w:t>
      </w:r>
      <w:r w:rsidR="00A01FE1">
        <w:t xml:space="preserve"> </w:t>
      </w:r>
      <w:r w:rsidR="00A01FE1" w:rsidRPr="00A01FE1">
        <w:t>vrijedećem na dan dospijeća s pripadajućom kamatom, naknadom i troškovima na</w:t>
      </w:r>
      <w:r w:rsidR="00A01FE1">
        <w:t xml:space="preserve"> </w:t>
      </w:r>
      <w:r w:rsidR="00A01FE1" w:rsidRPr="00A01FE1">
        <w:t>navedeni iznos i drugim uvjetima sukladno Ugovoru o kreditu broj 00000009777</w:t>
      </w:r>
      <w:r>
        <w:t>. (Z-857/10)</w:t>
      </w:r>
    </w:p>
    <w:p w:rsidRDefault="00A01FE1" w:rsidP="00417A25" w:rsidR="00A01FE1">
      <w:pPr>
        <w:autoSpaceDE w:val="false"/>
        <w:autoSpaceDN w:val="false"/>
        <w:adjustRightInd w:val="false"/>
        <w:ind w:hanging="709" w:left="709"/>
        <w:jc w:val="both"/>
      </w:pPr>
    </w:p>
    <w:p w:rsidRDefault="00394757" w:rsidP="00417A25" w:rsidR="00A01FE1" w:rsidRPr="00394757">
      <w:pPr>
        <w:pStyle w:val="Odlomakpopisa"/>
        <w:numPr>
          <w:ilvl w:val="0"/>
          <w:numId w:val="22"/>
        </w:numPr>
        <w:autoSpaceDE w:val="false"/>
        <w:autoSpaceDN w:val="false"/>
        <w:adjustRightInd w:val="false"/>
        <w:ind w:hanging="425" w:left="709"/>
        <w:jc w:val="both"/>
        <w:rPr>
          <w:bCs/>
        </w:rPr>
      </w:pPr>
      <w:r>
        <w:t>Založno pravo upisano</w:t>
      </w:r>
      <w:r w:rsidRPr="00A01FE1">
        <w:t xml:space="preserve"> </w:t>
      </w:r>
      <w:r>
        <w:t>t</w:t>
      </w:r>
      <w:r w:rsidR="00A01FE1" w:rsidRPr="00A01FE1">
        <w:t>emeljem Sporazuma radi osiguranja novčane tražbine zasnivanjem založnog prava od</w:t>
      </w:r>
      <w:r w:rsidR="00A01FE1">
        <w:t xml:space="preserve"> </w:t>
      </w:r>
      <w:r w:rsidR="00A01FE1" w:rsidRPr="00A01FE1">
        <w:t>19. srpnja 2010. sa Ugovorom o kreditu br. 00000016235, solemniziranom po Javnom</w:t>
      </w:r>
      <w:r w:rsidR="00A01FE1">
        <w:t xml:space="preserve"> </w:t>
      </w:r>
      <w:r w:rsidR="00A01FE1" w:rsidRPr="00A01FE1">
        <w:t xml:space="preserve">bilježniku Čerić Velimiru pod br. OV-9880/10 od 19. srpnja 2010. </w:t>
      </w:r>
      <w:r w:rsidR="00522029">
        <w:t>za</w:t>
      </w:r>
      <w:r w:rsidR="00A01FE1" w:rsidRPr="00A01FE1">
        <w:t xml:space="preserve"> iznosu od =</w:t>
      </w:r>
      <w:r w:rsidR="00522029">
        <w:t xml:space="preserve"> </w:t>
      </w:r>
      <w:r w:rsidR="00A01FE1" w:rsidRPr="00522029">
        <w:rPr>
          <w:b/>
        </w:rPr>
        <w:t>250.000,00 EUR</w:t>
      </w:r>
      <w:r w:rsidR="00A01FE1" w:rsidRPr="00A01FE1">
        <w:t xml:space="preserve"> uz povrat u kunskoj</w:t>
      </w:r>
      <w:r w:rsidR="00A01FE1">
        <w:t xml:space="preserve"> </w:t>
      </w:r>
      <w:r w:rsidR="00A01FE1" w:rsidRPr="00A01FE1">
        <w:t>protuvrijednosti po prodajnom tečaju Vjerovnika vrijedećem na dan dospijeća s</w:t>
      </w:r>
      <w:r w:rsidR="00A01FE1">
        <w:t xml:space="preserve"> </w:t>
      </w:r>
      <w:r w:rsidR="00A01FE1" w:rsidRPr="00A01FE1">
        <w:t>pripadajućom kamatom, naknadom i troškovima na navedeni iznos i drugim uvjetima</w:t>
      </w:r>
      <w:r w:rsidR="00A01FE1">
        <w:t xml:space="preserve"> </w:t>
      </w:r>
      <w:r w:rsidR="00A01FE1" w:rsidRPr="00A01FE1">
        <w:t>sukladno predmetnom Ugovoru o kreditu broj 00000016235</w:t>
      </w:r>
      <w:r>
        <w:t>.</w:t>
      </w:r>
      <w:r w:rsidR="00522029">
        <w:t xml:space="preserve"> (Z-2712/10)</w:t>
      </w:r>
    </w:p>
    <w:p w:rsidRDefault="00394757" w:rsidP="00417A25" w:rsidR="00394757" w:rsidRPr="00A01FE1">
      <w:pPr>
        <w:pStyle w:val="Odlomakpopisa"/>
        <w:autoSpaceDE w:val="false"/>
        <w:autoSpaceDN w:val="false"/>
        <w:adjustRightInd w:val="false"/>
        <w:ind w:hanging="709" w:left="709"/>
        <w:jc w:val="both"/>
        <w:rPr>
          <w:bCs/>
        </w:rPr>
      </w:pPr>
    </w:p>
    <w:p w:rsidRDefault="00394757" w:rsidP="00417A25" w:rsidR="00A01FE1" w:rsidRPr="00522029">
      <w:pPr>
        <w:pStyle w:val="Odlomakpopisa"/>
        <w:numPr>
          <w:ilvl w:val="0"/>
          <w:numId w:val="22"/>
        </w:numPr>
        <w:autoSpaceDE w:val="false"/>
        <w:autoSpaceDN w:val="false"/>
        <w:adjustRightInd w:val="false"/>
        <w:ind w:hanging="425" w:left="709"/>
        <w:jc w:val="both"/>
        <w:rPr>
          <w:bCs/>
        </w:rPr>
      </w:pPr>
      <w:r>
        <w:t>Založno pravo upisano</w:t>
      </w:r>
      <w:r w:rsidRPr="00394757">
        <w:t xml:space="preserve"> </w:t>
      </w:r>
      <w:r w:rsidR="00522029">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w:t>
      </w:r>
      <w:r w:rsidR="00522029">
        <w:t xml:space="preserve">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w:t>
      </w:r>
      <w:r w:rsidR="00522029">
        <w:t xml:space="preserve"> (Z-3921/10)</w:t>
      </w:r>
    </w:p>
    <w:p w:rsidRDefault="00522029" w:rsidP="00417A25" w:rsidR="00522029" w:rsidRPr="00522029">
      <w:pPr>
        <w:pStyle w:val="Odlomakpopisa"/>
        <w:ind w:hanging="709" w:left="709"/>
        <w:rPr>
          <w:bCs/>
        </w:rPr>
      </w:pPr>
    </w:p>
    <w:p w:rsidRDefault="00522029" w:rsidP="00417A25" w:rsidR="00522029" w:rsidRPr="00522029">
      <w:pPr>
        <w:pStyle w:val="Odlomakpopisa"/>
        <w:numPr>
          <w:ilvl w:val="0"/>
          <w:numId w:val="22"/>
        </w:numPr>
        <w:autoSpaceDE w:val="false"/>
        <w:autoSpaceDN w:val="false"/>
        <w:adjustRightInd w:val="false"/>
        <w:ind w:hanging="425" w:left="709"/>
        <w:jc w:val="both"/>
        <w:rPr>
          <w:bCs/>
        </w:rPr>
      </w:pPr>
      <w:r w:rsidRPr="00522029">
        <w:rPr>
          <w:bCs/>
        </w:rPr>
        <w:t>Na nekretnini upisanoj u zk. ul. 1725, k.o. 4917, zabilježeno je pokretanje i otvaranje pojedinačnog zemljišnoknjižnog ispravnog postupka predlagatelja PLINACRO d.o.o. Zagreb, Savska cesta 88a, radi upisa stvarne služnosti. (nekretnina pod f.) )</w:t>
      </w:r>
    </w:p>
    <w:p w:rsidRDefault="00522029" w:rsidP="00522029" w:rsidR="00522029" w:rsidRPr="00522029">
      <w:pPr>
        <w:autoSpaceDE w:val="false"/>
        <w:autoSpaceDN w:val="false"/>
        <w:adjustRightInd w:val="false"/>
        <w:jc w:val="both"/>
        <w:rPr>
          <w:bCs/>
        </w:rPr>
      </w:pPr>
    </w:p>
    <w:p w:rsidRDefault="007B28C5" w:rsidP="00417A25" w:rsidR="00537DFF">
      <w:pPr>
        <w:pStyle w:val="Odlomakpopisa"/>
        <w:numPr>
          <w:ilvl w:val="0"/>
          <w:numId w:val="16"/>
        </w:numPr>
        <w:ind w:hanging="709" w:left="709"/>
        <w:jc w:val="both"/>
      </w:pPr>
      <w:r w:rsidRPr="00537DFF">
        <w:t>Zaključkom o prodaji utvrdit će se vrijednost nekretnina, način i uvjeti</w:t>
      </w:r>
      <w:r w:rsidR="00685517" w:rsidRPr="00537DFF">
        <w:t xml:space="preserve"> </w:t>
      </w:r>
      <w:r w:rsidRPr="00537DFF">
        <w:t>prodaje nekretnina iz točke I</w:t>
      </w:r>
      <w:r w:rsidR="00537DFF">
        <w:t>.)</w:t>
      </w:r>
      <w:r w:rsidRPr="00537DFF">
        <w:t xml:space="preserve"> ovog rješenja.</w:t>
      </w:r>
      <w:r w:rsidR="00D545B7" w:rsidRPr="00537DFF">
        <w:tab/>
      </w:r>
      <w:r w:rsidR="00D545B7" w:rsidRPr="00537DFF">
        <w:tab/>
      </w:r>
      <w:r w:rsidR="00D545B7" w:rsidRPr="00537DFF">
        <w:tab/>
      </w:r>
    </w:p>
    <w:p w:rsidRDefault="00D545B7" w:rsidP="00417A25" w:rsidR="007B28C5" w:rsidRPr="00537DFF">
      <w:pPr>
        <w:ind w:left="709"/>
        <w:jc w:val="both"/>
      </w:pPr>
      <w:r w:rsidRPr="00537DFF">
        <w:tab/>
      </w:r>
      <w:r w:rsidRPr="00537DFF">
        <w:tab/>
      </w:r>
      <w:r w:rsidRPr="00537DFF">
        <w:tab/>
      </w:r>
      <w:r w:rsidRPr="00537DFF">
        <w:tab/>
      </w:r>
    </w:p>
    <w:p w:rsidRDefault="007B28C5" w:rsidP="00417A25" w:rsidR="007B28C5" w:rsidRPr="00537DFF">
      <w:pPr>
        <w:numPr>
          <w:ilvl w:val="0"/>
          <w:numId w:val="16"/>
        </w:numPr>
        <w:ind w:hanging="709" w:left="709"/>
        <w:jc w:val="both"/>
      </w:pPr>
      <w:r w:rsidRPr="00537DFF">
        <w:t>Određuje se upis zabilježbe ovog rješenja o prodaji nekretnina stečajnog</w:t>
      </w:r>
      <w:r w:rsidR="00051DA2" w:rsidRPr="00537DFF">
        <w:t xml:space="preserve"> </w:t>
      </w:r>
      <w:r w:rsidRPr="00537DFF">
        <w:t>dužnika u zeml</w:t>
      </w:r>
      <w:r w:rsidR="008F7C1A" w:rsidRPr="00537DFF">
        <w:t>jišnim knjigama Općinskog suda</w:t>
      </w:r>
      <w:r w:rsidR="00051DA2" w:rsidRPr="00537DFF">
        <w:t xml:space="preserve"> u </w:t>
      </w:r>
      <w:r w:rsidR="001C46A8">
        <w:t>Novom Zagrebu</w:t>
      </w:r>
      <w:r w:rsidR="00394757">
        <w:t>, zemljišnoknjižni odjel Zaprešić</w:t>
      </w:r>
    </w:p>
    <w:p w:rsidRDefault="00537DFF" w:rsidP="008F7C1A" w:rsidR="00537DFF" w:rsidRPr="00537DFF">
      <w:pPr>
        <w:ind w:firstLine="708" w:left="4956"/>
        <w:jc w:val="center"/>
      </w:pPr>
    </w:p>
    <w:p w:rsidRDefault="0044030D" w:rsidP="00D9697E" w:rsidR="0044030D" w:rsidRPr="00537DFF">
      <w:pPr>
        <w:jc w:val="center"/>
      </w:pPr>
      <w:r w:rsidRPr="00537DFF">
        <w:lastRenderedPageBreak/>
        <w:t>Obrazloženje</w:t>
      </w:r>
    </w:p>
    <w:p w:rsidRDefault="008E467D" w:rsidP="00D9697E" w:rsidR="008E467D" w:rsidRPr="00537DFF">
      <w:pPr>
        <w:jc w:val="both"/>
      </w:pPr>
    </w:p>
    <w:p w:rsidRDefault="00DB5C36" w:rsidP="00D9697E" w:rsidR="00F24B38">
      <w:pPr>
        <w:jc w:val="both"/>
      </w:pPr>
      <w:r w:rsidRPr="00537DFF">
        <w:tab/>
        <w:t>Rješenjem ovog suda broj St-</w:t>
      </w:r>
      <w:r w:rsidR="006777CA">
        <w:t>1211</w:t>
      </w:r>
      <w:r w:rsidR="003860A1" w:rsidRPr="00537DFF">
        <w:t>/</w:t>
      </w:r>
      <w:r w:rsidR="006777CA">
        <w:t>12</w:t>
      </w:r>
      <w:r w:rsidR="008F7C1A" w:rsidRPr="00537DFF">
        <w:t xml:space="preserve"> </w:t>
      </w:r>
      <w:r w:rsidR="008E467D" w:rsidRPr="00537DFF">
        <w:t xml:space="preserve">od </w:t>
      </w:r>
      <w:r w:rsidR="006777CA">
        <w:t>28</w:t>
      </w:r>
      <w:r w:rsidR="001C46A8">
        <w:t>.</w:t>
      </w:r>
      <w:r w:rsidR="003860A1" w:rsidRPr="00537DFF">
        <w:t xml:space="preserve"> </w:t>
      </w:r>
      <w:r w:rsidR="006777CA">
        <w:t>siječnja</w:t>
      </w:r>
      <w:r w:rsidR="003860A1" w:rsidRPr="00537DFF">
        <w:t xml:space="preserve"> </w:t>
      </w:r>
      <w:r w:rsidR="006777CA">
        <w:t>2013</w:t>
      </w:r>
      <w:r w:rsidR="008E467D" w:rsidRPr="00537DFF">
        <w:t>.</w:t>
      </w:r>
      <w:r w:rsidR="001C46A8">
        <w:t xml:space="preserve"> </w:t>
      </w:r>
      <w:r w:rsidR="008E467D" w:rsidRPr="00537DFF">
        <w:t>godine otvoren je stečajni p</w:t>
      </w:r>
      <w:r w:rsidR="00536EC2" w:rsidRPr="00537DFF">
        <w:t>ostupak nad</w:t>
      </w:r>
      <w:r w:rsidR="008F7C1A" w:rsidRPr="00537DFF">
        <w:t xml:space="preserve"> go</w:t>
      </w:r>
      <w:r w:rsidR="00F24B38" w:rsidRPr="00537DFF">
        <w:t>re navedenim stečajnim dužnikom, a u imovinu koja čini stečajnu masu ulaze i nekretnine navedene u izreci ovog rješenja.</w:t>
      </w:r>
    </w:p>
    <w:p w:rsidRDefault="00394757" w:rsidP="00D9697E" w:rsidR="00394757">
      <w:pPr>
        <w:jc w:val="both"/>
      </w:pPr>
    </w:p>
    <w:p w:rsidRDefault="00F24B38" w:rsidP="00962962" w:rsidR="0046089A">
      <w:pPr>
        <w:jc w:val="both"/>
      </w:pPr>
      <w:r w:rsidRPr="00537DFF">
        <w:tab/>
        <w:t>Kako</w:t>
      </w:r>
      <w:r w:rsidR="00394757">
        <w:t xml:space="preserve"> je</w:t>
      </w:r>
      <w:r w:rsidRPr="00537DFF">
        <w:t xml:space="preserve"> </w:t>
      </w:r>
      <w:r w:rsidR="003860A1" w:rsidRPr="00537DFF">
        <w:t>razlučni vjerovnik</w:t>
      </w:r>
      <w:r w:rsidRPr="00537DFF">
        <w:t xml:space="preserve"> pokrenuo ovršni postupak radi unovčenja nekretnina u vlasništvu stečajnog dužnika to</w:t>
      </w:r>
      <w:r w:rsidR="00394757">
        <w:t xml:space="preserve"> se vodio ovršni postupak koji je u konačnosti završio obustavom istog, nakon čega</w:t>
      </w:r>
      <w:r w:rsidRPr="00537DFF">
        <w:t xml:space="preserve"> je stečajni upravitelj </w:t>
      </w:r>
      <w:r w:rsidR="0046089A" w:rsidRPr="00537DFF">
        <w:t>temeljem odredbe članka 164</w:t>
      </w:r>
      <w:r w:rsidR="00962962">
        <w:t>.</w:t>
      </w:r>
      <w:r w:rsidR="0046089A" w:rsidRPr="00537DFF">
        <w:t xml:space="preserve"> </w:t>
      </w:r>
      <w:r w:rsidR="00962962">
        <w:t xml:space="preserve">Stečajnog zakona (NN 44/96, 29/99, 129/00, 123/03, 82/06, 116/10, 25/12, 133/12; dalje u tekstu SZ) </w:t>
      </w:r>
      <w:r w:rsidR="0046089A" w:rsidRPr="00537DFF">
        <w:t>predložio stečajnom sucu</w:t>
      </w:r>
      <w:r w:rsidR="00394757">
        <w:t xml:space="preserve"> podneskom od 2. listopada 2015. godine,</w:t>
      </w:r>
      <w:r w:rsidR="0046089A" w:rsidRPr="00537DFF">
        <w:t xml:space="preserve"> prodaju gore navedenih nekre</w:t>
      </w:r>
      <w:r w:rsidRPr="00537DFF">
        <w:t xml:space="preserve">tnina </w:t>
      </w:r>
      <w:r w:rsidR="0046089A" w:rsidRPr="00537DFF">
        <w:t>u stečajnom postupku po pravilima ovrhe na nekretninama.</w:t>
      </w:r>
    </w:p>
    <w:p w:rsidRDefault="001C46A8" w:rsidP="00962962" w:rsidR="001C46A8" w:rsidRPr="00537DFF">
      <w:pPr>
        <w:jc w:val="both"/>
      </w:pPr>
    </w:p>
    <w:p w:rsidRDefault="008F7C1A" w:rsidP="0046089A" w:rsidR="008E467D">
      <w:pPr>
        <w:jc w:val="both"/>
      </w:pPr>
      <w:r w:rsidRPr="00537DFF">
        <w:tab/>
      </w:r>
      <w:r w:rsidR="008E467D" w:rsidRPr="00537DFF">
        <w:t>Stoga je temeljem odredbe čl.</w:t>
      </w:r>
      <w:r w:rsidR="00632B65">
        <w:t xml:space="preserve"> </w:t>
      </w:r>
      <w:r w:rsidR="008E467D" w:rsidRPr="00537DFF">
        <w:t>164. st.1. i 3. SZ</w:t>
      </w:r>
      <w:r w:rsidR="00632B65">
        <w:t>-a</w:t>
      </w:r>
      <w:r w:rsidR="008E467D" w:rsidRPr="00537DFF">
        <w:t xml:space="preserve"> odlučeno kao u izreci ovog rješenja.</w:t>
      </w:r>
    </w:p>
    <w:p w:rsidRDefault="00394757" w:rsidP="0046089A" w:rsidR="00394757" w:rsidRPr="00537DFF">
      <w:pPr>
        <w:jc w:val="both"/>
      </w:pPr>
    </w:p>
    <w:p w:rsidRDefault="008E467D" w:rsidP="00D9697E" w:rsidR="008E467D">
      <w:pPr>
        <w:jc w:val="both"/>
      </w:pPr>
      <w:r w:rsidRPr="00537DFF">
        <w:tab/>
        <w:t xml:space="preserve">Zaključkom o prodaji odredit </w:t>
      </w:r>
      <w:r w:rsidR="00DB5C36" w:rsidRPr="00537DFF">
        <w:t xml:space="preserve">će se vrijednost nekretnina, </w:t>
      </w:r>
      <w:r w:rsidRPr="00537DFF">
        <w:t>način i uvjeti  p</w:t>
      </w:r>
      <w:r w:rsidR="008F7C1A" w:rsidRPr="00537DFF">
        <w:t>rodaje sukladno čl.</w:t>
      </w:r>
      <w:r w:rsidR="00962962">
        <w:t xml:space="preserve"> </w:t>
      </w:r>
      <w:r w:rsidR="008F7C1A" w:rsidRPr="00537DFF">
        <w:t>164.</w:t>
      </w:r>
      <w:r w:rsidR="00962962">
        <w:t xml:space="preserve"> </w:t>
      </w:r>
      <w:r w:rsidR="008F7C1A" w:rsidRPr="00537DFF">
        <w:t>st.</w:t>
      </w:r>
      <w:r w:rsidR="00632B65">
        <w:t xml:space="preserve"> </w:t>
      </w:r>
      <w:r w:rsidR="008F7C1A" w:rsidRPr="00537DFF">
        <w:t>4. SZ</w:t>
      </w:r>
      <w:r w:rsidR="00632B65">
        <w:t>-a</w:t>
      </w:r>
      <w:r w:rsidR="005F0EF8" w:rsidRPr="00537DFF">
        <w:t xml:space="preserve">, a </w:t>
      </w:r>
      <w:r w:rsidR="008F7C1A" w:rsidRPr="00537DFF">
        <w:t>temeljem odredbe čl.</w:t>
      </w:r>
      <w:r w:rsidR="00632B65">
        <w:t xml:space="preserve"> </w:t>
      </w:r>
      <w:r w:rsidR="008F7C1A" w:rsidRPr="00537DFF">
        <w:t>164. st. 3. SZ</w:t>
      </w:r>
      <w:r w:rsidR="00632B65">
        <w:t>-a</w:t>
      </w:r>
      <w:r w:rsidR="008F7C1A" w:rsidRPr="00537DFF">
        <w:t xml:space="preserve"> </w:t>
      </w:r>
      <w:r w:rsidR="00394757">
        <w:t xml:space="preserve">nadležni </w:t>
      </w:r>
      <w:r w:rsidR="005F0EF8" w:rsidRPr="00537DFF">
        <w:t>zemljišno knjižni odjel</w:t>
      </w:r>
      <w:r w:rsidR="00394757">
        <w:t xml:space="preserve">, kao gore, </w:t>
      </w:r>
      <w:r w:rsidR="005F0EF8" w:rsidRPr="00537DFF">
        <w:t>izvršit će upis zabilježbe ovog rješenja o prodaji u zemljišne knjige.</w:t>
      </w:r>
    </w:p>
    <w:p w:rsidRDefault="00394757" w:rsidP="00D9697E" w:rsidR="00394757" w:rsidRPr="00537DFF">
      <w:pPr>
        <w:jc w:val="both"/>
      </w:pPr>
    </w:p>
    <w:p w:rsidRDefault="008F7C1A" w:rsidP="00537DFF" w:rsidR="0044030D" w:rsidRPr="00537DFF">
      <w:pPr>
        <w:jc w:val="center"/>
      </w:pPr>
      <w:r w:rsidRPr="00537DFF">
        <w:t xml:space="preserve">U </w:t>
      </w:r>
      <w:r w:rsidR="0044030D" w:rsidRPr="00537DFF">
        <w:t>Zagreb</w:t>
      </w:r>
      <w:r w:rsidRPr="00537DFF">
        <w:t>u</w:t>
      </w:r>
      <w:r w:rsidR="00537DFF" w:rsidRPr="00537DFF">
        <w:t xml:space="preserve">, </w:t>
      </w:r>
      <w:r w:rsidR="00394757">
        <w:t>15</w:t>
      </w:r>
      <w:r w:rsidR="00536CF4" w:rsidRPr="00537DFF">
        <w:t>.</w:t>
      </w:r>
      <w:r w:rsidR="00E7065C" w:rsidRPr="00537DFF">
        <w:t xml:space="preserve"> </w:t>
      </w:r>
      <w:r w:rsidR="00394757">
        <w:t>listopada</w:t>
      </w:r>
      <w:r w:rsidR="003860A1" w:rsidRPr="00537DFF">
        <w:t xml:space="preserve"> </w:t>
      </w:r>
      <w:r w:rsidR="00632B65">
        <w:t>2015</w:t>
      </w:r>
      <w:r w:rsidR="0046089A" w:rsidRPr="00537DFF">
        <w:t>.</w:t>
      </w:r>
      <w:r w:rsidR="008E467D" w:rsidRPr="00537DFF">
        <w:t xml:space="preserve"> </w:t>
      </w:r>
    </w:p>
    <w:p w:rsidRDefault="005F0EF8" w:rsidP="00D9697E" w:rsidR="0044030D" w:rsidRPr="00537DFF">
      <w:pPr>
        <w:jc w:val="both"/>
      </w:pPr>
      <w:r w:rsidRPr="00537DFF">
        <w:tab/>
      </w:r>
      <w:r w:rsidRPr="00537DFF">
        <w:tab/>
      </w:r>
      <w:r w:rsidRPr="00537DFF">
        <w:tab/>
      </w:r>
      <w:r w:rsidRPr="00537DFF">
        <w:tab/>
      </w:r>
      <w:r w:rsidRPr="00537DFF">
        <w:tab/>
      </w:r>
      <w:r w:rsidRPr="00537DFF">
        <w:tab/>
      </w:r>
      <w:r w:rsidRPr="00537DFF">
        <w:tab/>
      </w:r>
      <w:r w:rsidRPr="00537DFF">
        <w:tab/>
      </w:r>
      <w:r w:rsidRPr="00537DFF">
        <w:tab/>
      </w:r>
      <w:r w:rsidR="00537DFF" w:rsidRPr="00537DFF">
        <w:tab/>
        <w:t xml:space="preserve"> </w:t>
      </w:r>
      <w:r w:rsidR="00962962">
        <w:t xml:space="preserve">  </w:t>
      </w:r>
      <w:r w:rsidR="00537DFF" w:rsidRPr="00537DFF">
        <w:t xml:space="preserve">  </w:t>
      </w:r>
      <w:r w:rsidR="0044030D" w:rsidRPr="00537DFF">
        <w:t>SUDAC:</w:t>
      </w:r>
    </w:p>
    <w:p w:rsidRDefault="0044030D" w:rsidP="0044030D" w:rsidR="0044030D" w:rsidRPr="00537DFF">
      <w:pPr>
        <w:jc w:val="both"/>
      </w:pPr>
      <w:r w:rsidRPr="00537DFF">
        <w:t xml:space="preserve">                                                                       </w:t>
      </w:r>
      <w:r w:rsidR="005F0EF8" w:rsidRPr="00537DFF">
        <w:t xml:space="preserve">                              </w:t>
      </w:r>
      <w:r w:rsidR="00537DFF" w:rsidRPr="00537DFF">
        <w:t xml:space="preserve">         </w:t>
      </w:r>
      <w:r w:rsidR="008F7C1A" w:rsidRPr="00537DFF">
        <w:t>Nevenka Siladi Rstić</w:t>
      </w:r>
      <w:r w:rsidR="00537DFF" w:rsidRPr="00537DFF">
        <w:t>, v.r.</w:t>
      </w:r>
    </w:p>
    <w:p w:rsidRDefault="0044030D" w:rsidP="0044030D" w:rsidR="0044030D" w:rsidRPr="00537DFF">
      <w:pPr>
        <w:jc w:val="both"/>
        <w:rPr>
          <w:i/>
        </w:rPr>
      </w:pPr>
      <w:r w:rsidRPr="00537DFF">
        <w:rPr>
          <w:i/>
        </w:rPr>
        <w:t>UPUTA O PRAVNOM LIJEKU:</w:t>
      </w:r>
    </w:p>
    <w:p w:rsidRDefault="0044030D" w:rsidP="0044030D" w:rsidR="008E467D" w:rsidRPr="00537DFF">
      <w:pPr>
        <w:jc w:val="both"/>
        <w:rPr>
          <w:i/>
        </w:rPr>
      </w:pPr>
      <w:r w:rsidRPr="00537DFF">
        <w:rPr>
          <w:i/>
        </w:rPr>
        <w:t xml:space="preserve">Protiv ovog rješenja </w:t>
      </w:r>
      <w:r w:rsidR="008E467D" w:rsidRPr="00537DFF">
        <w:rPr>
          <w:i/>
        </w:rPr>
        <w:t>pravo žalbe imaju stečajni upravitelj i razlučni vjerovnici.</w:t>
      </w:r>
    </w:p>
    <w:p w:rsidRDefault="008E467D" w:rsidP="0044030D" w:rsidR="0044030D" w:rsidRPr="00537DFF">
      <w:pPr>
        <w:jc w:val="both"/>
        <w:rPr>
          <w:i/>
        </w:rPr>
      </w:pPr>
      <w:r w:rsidRPr="00537DFF">
        <w:rPr>
          <w:i/>
        </w:rPr>
        <w:t>Žalba se podn</w:t>
      </w:r>
      <w:r w:rsidR="00E86918" w:rsidRPr="00537DFF">
        <w:rPr>
          <w:i/>
        </w:rPr>
        <w:t>osi ovom sudu u 3 primjerka za V</w:t>
      </w:r>
      <w:r w:rsidRPr="00537DFF">
        <w:rPr>
          <w:i/>
        </w:rPr>
        <w:t xml:space="preserve">isoki trgovački sud RH u roku od 8 dana od dana dostave rješenja.  </w:t>
      </w:r>
    </w:p>
    <w:p w:rsidRDefault="00537DFF" w:rsidP="0044030D" w:rsidR="00537DFF" w:rsidRPr="00537DFF">
      <w:pPr>
        <w:jc w:val="both"/>
        <w:rPr>
          <w:i/>
        </w:rPr>
      </w:pPr>
    </w:p>
    <w:p w:rsidRDefault="00537DFF" w:rsidP="00537DFF" w:rsidR="00537DFF" w:rsidRPr="00537DFF">
      <w:pPr>
        <w:jc w:val="both"/>
      </w:pPr>
      <w:r w:rsidRPr="00537DFF">
        <w:t>Za točnost otpravka – ovlašten službenik</w:t>
      </w:r>
    </w:p>
    <w:p w:rsidRDefault="00537DFF" w:rsidP="00CB186D" w:rsidR="00537DFF" w:rsidRPr="00537DFF">
      <w:pPr>
        <w:jc w:val="both"/>
      </w:pPr>
      <w:r w:rsidRPr="00537DFF">
        <w:tab/>
        <w:t xml:space="preserve"> </w:t>
      </w:r>
      <w:r w:rsidRPr="00537DFF">
        <w:tab/>
        <w:t>Ana Brlek</w:t>
      </w:r>
    </w:p>
    <w:p w:rsidRDefault="00810809" w:rsidP="00810809" w:rsidR="00810809" w:rsidRPr="00537DFF">
      <w:pPr>
        <w:jc w:val="both"/>
      </w:pPr>
    </w:p>
    <w:p w:rsidRDefault="001C46A8" w:rsidP="00810809" w:rsidR="00810809" w:rsidRPr="00537DFF">
      <w:pPr>
        <w:jc w:val="both"/>
      </w:pPr>
      <w:r>
        <w:t>DNa</w:t>
      </w:r>
      <w:r w:rsidR="00810809" w:rsidRPr="00537DFF">
        <w:t>:</w:t>
      </w:r>
    </w:p>
    <w:p w:rsidRDefault="00537DFF" w:rsidP="00537DFF" w:rsidR="00810809" w:rsidRPr="00537DFF">
      <w:pPr>
        <w:numPr>
          <w:ilvl w:val="0"/>
          <w:numId w:val="14"/>
        </w:numPr>
        <w:tabs>
          <w:tab w:pos="1440" w:val="clear"/>
          <w:tab w:pos="284" w:val="num"/>
        </w:tabs>
        <w:ind w:hanging="284" w:left="284"/>
        <w:jc w:val="both"/>
      </w:pPr>
      <w:r w:rsidRPr="00537DFF">
        <w:t>S</w:t>
      </w:r>
      <w:r w:rsidR="00810809" w:rsidRPr="00537DFF">
        <w:t>tečajni upravitelj</w:t>
      </w:r>
      <w:r w:rsidR="00394757">
        <w:t>, Marinko Paić</w:t>
      </w:r>
    </w:p>
    <w:p w:rsidRDefault="00394757" w:rsidP="00417A25" w:rsidR="00417A25" w:rsidRPr="00A01FE1">
      <w:pPr>
        <w:autoSpaceDE w:val="false"/>
        <w:autoSpaceDN w:val="false"/>
        <w:adjustRightInd w:val="false"/>
        <w:ind w:hanging="284" w:left="284"/>
        <w:jc w:val="both"/>
        <w:rPr>
          <w:bCs/>
        </w:rPr>
      </w:pPr>
      <w:r>
        <w:t>2) Razlučn</w:t>
      </w:r>
      <w:r w:rsidR="00417A25">
        <w:t>i</w:t>
      </w:r>
      <w:r w:rsidR="00537DFF" w:rsidRPr="00537DFF">
        <w:t xml:space="preserve"> </w:t>
      </w:r>
      <w:r>
        <w:t xml:space="preserve">vjerovnik </w:t>
      </w:r>
      <w:r w:rsidR="00417A25">
        <w:rPr>
          <w:bCs/>
        </w:rPr>
        <w:t xml:space="preserve">OTP banka d.d. Zadar, Domovinskog rata 3, OIB:52508873833, kao pravni sljednik </w:t>
      </w:r>
      <w:r w:rsidR="00417A25" w:rsidRPr="00A01FE1">
        <w:rPr>
          <w:bCs/>
        </w:rPr>
        <w:t xml:space="preserve">BANCO POPOLARE CROATIA d.d., OIB: 51129133900, </w:t>
      </w:r>
      <w:r w:rsidR="00417A25">
        <w:rPr>
          <w:bCs/>
        </w:rPr>
        <w:t>Zagreb</w:t>
      </w:r>
      <w:r w:rsidR="00417A25" w:rsidRPr="00A01FE1">
        <w:rPr>
          <w:bCs/>
        </w:rPr>
        <w:t>,</w:t>
      </w:r>
    </w:p>
    <w:p w:rsidRDefault="00417A25" w:rsidP="00417A25" w:rsidR="00394757">
      <w:pPr>
        <w:autoSpaceDE w:val="false"/>
        <w:autoSpaceDN w:val="false"/>
        <w:adjustRightInd w:val="false"/>
        <w:ind w:left="284"/>
        <w:jc w:val="both"/>
      </w:pPr>
      <w:r>
        <w:rPr>
          <w:bCs/>
        </w:rPr>
        <w:t>P</w:t>
      </w:r>
      <w:r w:rsidRPr="00A01FE1">
        <w:rPr>
          <w:bCs/>
        </w:rPr>
        <w:t>etrovaradinska 1</w:t>
      </w:r>
    </w:p>
    <w:p w:rsidRDefault="00810809" w:rsidP="00394757" w:rsidR="00810809" w:rsidRPr="00537DFF">
      <w:pPr>
        <w:numPr>
          <w:ilvl w:val="0"/>
          <w:numId w:val="14"/>
        </w:numPr>
        <w:tabs>
          <w:tab w:pos="1440" w:val="clear"/>
          <w:tab w:pos="284" w:val="num"/>
        </w:tabs>
        <w:ind w:hanging="284" w:left="284"/>
        <w:jc w:val="both"/>
      </w:pPr>
      <w:r w:rsidRPr="00537DFF">
        <w:t xml:space="preserve">Zemljišnoknjižnom odjelu Općinskog </w:t>
      </w:r>
      <w:r w:rsidR="00537DFF" w:rsidRPr="00537DFF">
        <w:t xml:space="preserve">suda </w:t>
      </w:r>
      <w:r w:rsidR="001C46A8">
        <w:t xml:space="preserve">u </w:t>
      </w:r>
      <w:r w:rsidR="00B276E7">
        <w:t xml:space="preserve">Novom Zagrebu, </w:t>
      </w:r>
      <w:r w:rsidR="00DF37AE">
        <w:t xml:space="preserve">SS Zaprešić, Zaprešić, </w:t>
      </w:r>
      <w:r w:rsidR="00DF37AE" w:rsidRPr="00DF37AE">
        <w:t>Trg žrtava fašizma</w:t>
      </w:r>
      <w:r w:rsidR="00DF37AE">
        <w:t xml:space="preserve"> 1</w:t>
      </w:r>
    </w:p>
    <w:p w:rsidRDefault="00394757" w:rsidP="00537DFF" w:rsidR="00810809" w:rsidRPr="00537DFF">
      <w:pPr>
        <w:numPr>
          <w:ilvl w:val="0"/>
          <w:numId w:val="14"/>
        </w:numPr>
        <w:tabs>
          <w:tab w:pos="1440" w:val="clear"/>
          <w:tab w:pos="284" w:val="num"/>
        </w:tabs>
        <w:ind w:hanging="284" w:left="284"/>
        <w:jc w:val="both"/>
      </w:pPr>
      <w:r>
        <w:t xml:space="preserve">RH, MF, </w:t>
      </w:r>
      <w:r w:rsidR="00810809" w:rsidRPr="00537DFF">
        <w:t>Porezna uprava</w:t>
      </w:r>
    </w:p>
    <w:p w:rsidRDefault="00394757" w:rsidP="00537DFF" w:rsidR="00810809" w:rsidRPr="00537DFF">
      <w:pPr>
        <w:numPr>
          <w:ilvl w:val="0"/>
          <w:numId w:val="14"/>
        </w:numPr>
        <w:tabs>
          <w:tab w:pos="1440" w:val="clear"/>
          <w:tab w:pos="284" w:val="num"/>
        </w:tabs>
        <w:ind w:hanging="284" w:left="284"/>
        <w:jc w:val="both"/>
      </w:pPr>
      <w:r>
        <w:t>e-</w:t>
      </w:r>
      <w:r w:rsidR="00537DFF" w:rsidRPr="00537DFF">
        <w:t>O</w:t>
      </w:r>
      <w:r w:rsidR="00810809" w:rsidRPr="00537DFF">
        <w:t xml:space="preserve">glasna ploča suda </w:t>
      </w:r>
    </w:p>
    <w:p w:rsidRDefault="00810809" w:rsidP="00810809" w:rsidR="00810809" w:rsidRPr="00537DFF">
      <w:pPr>
        <w:pStyle w:val="Tijeloteksta"/>
        <w:jc w:val="both"/>
        <w:outlineLvl w:val="0"/>
        <w:rPr>
          <w:rFonts w:cs="Times New Roman" w:hAnsi="Times New Roman" w:ascii="Times New Roman"/>
          <w:sz w:val="24"/>
        </w:rPr>
      </w:pPr>
    </w:p>
    <w:p w:rsidRDefault="00810809" w:rsidP="00810809" w:rsidR="00810809" w:rsidRPr="00537DFF">
      <w:pPr>
        <w:jc w:val="both"/>
      </w:pPr>
    </w:p>
    <w:p w:rsidRDefault="0044030D" w:rsidR="0044030D" w:rsidRPr="00537DFF">
      <w:pPr>
        <w:pStyle w:val="Tijeloteksta"/>
        <w:jc w:val="both"/>
        <w:outlineLvl w:val="0"/>
        <w:rPr>
          <w:rFonts w:cs="Times New Roman" w:hAnsi="Times New Roman" w:ascii="Times New Roman"/>
          <w:sz w:val="24"/>
        </w:rPr>
      </w:pPr>
    </w:p>
    <w:p w:rsidRDefault="00E7065C" w:rsidR="00E7065C" w:rsidRPr="00537DFF">
      <w:pPr>
        <w:pStyle w:val="Tijeloteksta"/>
        <w:jc w:val="both"/>
        <w:outlineLvl w:val="0"/>
        <w:rPr>
          <w:rFonts w:cs="Times New Roman" w:hAnsi="Times New Roman" w:ascii="Times New Roman"/>
          <w:sz w:val="24"/>
        </w:rPr>
      </w:pPr>
    </w:p>
    <w:sectPr w:rsidSect="00417A25" w:rsidR="00E7065C" w:rsidRPr="00537DFF">
      <w:headerReference w:type="even" r:id="rId9"/>
      <w:headerReference w:type="default" r:id="rId10"/>
      <w:headerReference w:type="first" r:id="rId11"/>
      <w:pgSz w:code="9" w:h="16838" w:w="11906"/>
      <w:pgMar w:gutter="0" w:footer="709" w:header="709" w:left="1418" w:bottom="1418" w:right="1418" w:top="109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BF3" w:rsidR="00146BF3">
      <w:r>
        <w:separator/>
      </w:r>
    </w:p>
  </w:endnote>
  <w:endnote w:id="0" w:type="continuationSeparator">
    <w:p w:rsidRDefault="00146BF3" w:rsidR="00146B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BF3" w:rsidR="00146BF3">
      <w:r>
        <w:separator/>
      </w:r>
    </w:p>
  </w:footnote>
  <w:footnote w:id="0" w:type="continuationSeparator">
    <w:p w:rsidRDefault="00146BF3" w:rsidR="00146B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CF4" w:rsidR="00536CF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6CF4" w:rsidR="00536CF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6177296"/>
      <w:docPartObj>
        <w:docPartGallery w:val="Page Numbers (Top of Page)"/>
        <w:docPartUnique/>
      </w:docPartObj>
    </w:sdtPr>
    <w:sdtEndPr/>
    <w:sdtContent>
      <w:p w:rsidRDefault="00417A25" w:rsidR="00417A25">
        <w:pPr>
          <w:pStyle w:val="Zaglavlje"/>
          <w:jc w:val="center"/>
        </w:pPr>
        <w:r>
          <w:fldChar w:fldCharType="begin"/>
        </w:r>
        <w:r>
          <w:instrText xml:space="preserve"> PAGE  \* ArabicDash  \* MERGEFORMAT </w:instrText>
        </w:r>
        <w:r>
          <w:fldChar w:fldCharType="separate"/>
        </w:r>
        <w:r w:rsidR="00DF37AE">
          <w:rPr>
            <w:noProof/>
          </w:rPr>
          <w:t>- 3 -</w:t>
        </w:r>
        <w:r>
          <w:fldChar w:fldCharType="end"/>
        </w:r>
      </w:p>
    </w:sdtContent>
  </w:sdt>
  <w:p w:rsidRDefault="00417A25" w:rsidP="00537DFF" w:rsidR="00536CF4">
    <w:pPr>
      <w:pStyle w:val="Zaglavlje"/>
      <w:tabs>
        <w:tab w:pos="4536" w:val="clear"/>
        <w:tab w:pos="9072" w:val="clear"/>
      </w:tabs>
      <w:ind w:right="-2"/>
    </w:pPr>
    <w:r>
      <w:tab/>
    </w:r>
    <w:r>
      <w:tab/>
    </w:r>
    <w:r>
      <w:tab/>
    </w:r>
    <w:r>
      <w:tab/>
    </w:r>
    <w:r>
      <w:tab/>
    </w:r>
    <w:r>
      <w:tab/>
    </w:r>
    <w:r>
      <w:tab/>
    </w:r>
    <w:r>
      <w:tab/>
    </w:r>
    <w:r>
      <w:tab/>
    </w:r>
    <w:r>
      <w:tab/>
      <w:t xml:space="preserve">   47.St-1211/12-</w:t>
    </w:r>
    <w:r>
      <w:rPr>
        <w:sz w:val="20"/>
      </w:rPr>
      <w:t>123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DFF" w:rsidR="00537DFF">
    <w:pPr>
      <w:pStyle w:val="Zaglavlje"/>
    </w:pPr>
  </w:p>
  <w:p w:rsidRDefault="00537DFF" w:rsidR="00537DFF">
    <w:pPr>
      <w:pStyle w:val="Zaglavlje"/>
    </w:pPr>
  </w:p>
  <w:p w:rsidRDefault="00537DFF" w:rsidR="00537DFF" w:rsidRPr="00D01D2B">
    <w:pPr>
      <w:pStyle w:val="Zaglavlje"/>
      <w:rPr>
        <w:sz w:val="20"/>
      </w:rPr>
    </w:pPr>
    <w:r>
      <w:tab/>
    </w:r>
    <w:r>
      <w:tab/>
      <w:t>47.St-</w:t>
    </w:r>
    <w:r w:rsidR="006777CA">
      <w:t>1211</w:t>
    </w:r>
    <w:r>
      <w:t>/</w:t>
    </w:r>
    <w:r w:rsidR="006777CA">
      <w:t>12</w:t>
    </w:r>
    <w:r w:rsidR="00D01D2B">
      <w:t>-</w:t>
    </w:r>
    <w:r w:rsidR="006777CA">
      <w:rPr>
        <w:sz w:val="20"/>
      </w:rPr>
      <w:t>123</w:t>
    </w:r>
  </w:p>
  <w:p w:rsidRDefault="00537DFF" w:rsidR="00537DFF">
    <w:pPr>
      <w:pStyle w:val="Zaglavlje"/>
    </w:pPr>
  </w:p>
  <w:p w:rsidRDefault="00684EE2" w:rsidP="00684EE2" w:rsidR="00684EE2">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84EE2" w:rsidP="00684EE2" w:rsidR="00684EE2"/>
  <w:p w:rsidRDefault="00684EE2" w:rsidP="00953077" w:rsidR="00684EE2">
    <w:pPr>
      <w:pStyle w:val="Zaglavlje"/>
    </w:pPr>
  </w:p>
  <w:p w:rsidRDefault="00684EE2" w:rsidP="00953077" w:rsidR="00684EE2">
    <w:pPr>
      <w:pStyle w:val="Zaglavlje"/>
    </w:pPr>
  </w:p>
  <w:p w:rsidRDefault="00684EE2" w:rsidP="00953077" w:rsidR="00684EE2">
    <w:pPr>
      <w:pStyle w:val="Zaglavlje"/>
    </w:pPr>
  </w:p>
  <w:p w:rsidRDefault="00684EE2" w:rsidP="00953077" w:rsidR="00684EE2">
    <w:pPr>
      <w:pStyle w:val="Zaglavlje"/>
    </w:pPr>
  </w:p>
  <w:p w:rsidRDefault="00684EE2" w:rsidP="000C42FE" w:rsidR="00684EE2" w:rsidRPr="00953077">
    <w:pPr>
      <w:pStyle w:val="Zaglavlje"/>
      <w:ind w:left="426"/>
    </w:pPr>
    <w:r w:rsidRPr="00953077">
      <w:t>REPUBLIKA HRVAT</w:t>
    </w:r>
    <w:r>
      <w:t>S</w:t>
    </w:r>
    <w:r w:rsidRPr="00953077">
      <w:t>KA</w:t>
    </w:r>
  </w:p>
  <w:p w:rsidRDefault="00684EE2" w:rsidP="000C42FE" w:rsidR="00684EE2" w:rsidRPr="00953077">
    <w:pPr>
      <w:pStyle w:val="Zaglavlje"/>
      <w:ind w:left="426"/>
    </w:pPr>
    <w:r w:rsidRPr="00953077">
      <w:t>Trgovački sud u Zagrebu</w:t>
    </w:r>
  </w:p>
  <w:p w:rsidRDefault="00684EE2" w:rsidP="00537DFF" w:rsidR="00536CF4">
    <w:pPr>
      <w:pStyle w:val="Zaglavlje"/>
      <w:ind w:left="426"/>
    </w:pPr>
    <w:r w:rsidRPr="00953077">
      <w:t>Zagreb, Amruševa 2/II, desno (p.p. 455)</w:t>
    </w:r>
    <w:r w:rsidR="00536CF4">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01C355E"/>
    <w:multiLevelType w:val="hybridMultilevel"/>
    <w:tmpl w:val="42B0A718"/>
    <w:lvl w:tplc="52505D6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3600438"/>
    <w:multiLevelType w:val="hybridMultilevel"/>
    <w:tmpl w:val="41AA7F6E"/>
    <w:lvl w:tplc="66265D4A"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C0B6D2B"/>
    <w:multiLevelType w:val="hybridMultilevel"/>
    <w:tmpl w:val="08DC399E"/>
    <w:lvl w:tplc="95C40310" w:ilvl="0">
      <w:start w:val="1"/>
      <w:numFmt w:val="upperRoman"/>
      <w:lvlText w:val="%1."/>
      <w:lvlJc w:val="left"/>
      <w:pPr>
        <w:tabs>
          <w:tab w:pos="1425" w:val="num"/>
        </w:tabs>
        <w:ind w:hanging="720" w:left="1425"/>
      </w:pPr>
      <w:rPr>
        <w:rFonts w:hint="default"/>
      </w:rPr>
    </w:lvl>
    <w:lvl w:tplc="B59A8D58"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3EA5A07"/>
    <w:multiLevelType w:val="hybridMultilevel"/>
    <w:tmpl w:val="B5AC0E76"/>
    <w:lvl w:tplc="7380778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93E4E66"/>
    <w:multiLevelType w:val="hybridMultilevel"/>
    <w:tmpl w:val="4C8284F8"/>
    <w:lvl w:tplc="041A000F"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2">
    <w:nsid w:val="48DC68E0"/>
    <w:multiLevelType w:val="multilevel"/>
    <w:tmpl w:val="2D72DEE8"/>
    <w:lvl w:ilvl="0">
      <w:numFmt w:val="bullet"/>
      <w:lvlText w:val="–"/>
      <w:lvlJc w:val="left"/>
      <w:pPr>
        <w:tabs>
          <w:tab w:pos="1653" w:val="num"/>
        </w:tabs>
        <w:ind w:hanging="885" w:left="1653"/>
      </w:pPr>
      <w:rPr>
        <w:rFonts w:cs="Times New Roman" w:eastAsia="Times New Roman" w:hAnsi="Times New Roman" w:ascii="Times New Roman" w:hint="default"/>
      </w:rPr>
    </w:lvl>
    <w:lvl w:ilvl="1">
      <w:start w:val="1"/>
      <w:numFmt w:val="decimal"/>
      <w:lvlText w:val="%2."/>
      <w:lvlJc w:val="left"/>
      <w:pPr>
        <w:tabs>
          <w:tab w:pos="1848" w:val="num"/>
        </w:tabs>
        <w:ind w:hanging="360" w:left="1848"/>
      </w:pPr>
      <w:rPr>
        <w:rFonts w:hint="default"/>
      </w:rPr>
    </w:lvl>
    <w:lvl w:ilvl="2">
      <w:start w:val="1"/>
      <w:numFmt w:val="bullet"/>
      <w:lvlText w:val=""/>
      <w:lvlJc w:val="left"/>
      <w:pPr>
        <w:tabs>
          <w:tab w:pos="2568" w:val="num"/>
        </w:tabs>
        <w:ind w:hanging="360" w:left="2568"/>
      </w:pPr>
      <w:rPr>
        <w:rFonts w:hAnsi="Wingdings" w:ascii="Wingdings" w:hint="default"/>
      </w:rPr>
    </w:lvl>
    <w:lvl w:ilvl="3">
      <w:start w:val="1"/>
      <w:numFmt w:val="bullet"/>
      <w:lvlText w:val=""/>
      <w:lvlJc w:val="left"/>
      <w:pPr>
        <w:tabs>
          <w:tab w:pos="3288" w:val="num"/>
        </w:tabs>
        <w:ind w:hanging="360" w:left="3288"/>
      </w:pPr>
      <w:rPr>
        <w:rFonts w:hAnsi="Symbol" w:ascii="Symbol" w:hint="default"/>
      </w:rPr>
    </w:lvl>
    <w:lvl w:ilvl="4">
      <w:start w:val="1"/>
      <w:numFmt w:val="bullet"/>
      <w:lvlText w:val="o"/>
      <w:lvlJc w:val="left"/>
      <w:pPr>
        <w:tabs>
          <w:tab w:pos="4008" w:val="num"/>
        </w:tabs>
        <w:ind w:hanging="360" w:left="4008"/>
      </w:pPr>
      <w:rPr>
        <w:rFonts w:cs="Courier New" w:hAnsi="Courier New" w:ascii="Courier New" w:hint="default"/>
      </w:rPr>
    </w:lvl>
    <w:lvl w:ilvl="5">
      <w:start w:val="1"/>
      <w:numFmt w:val="bullet"/>
      <w:lvlText w:val=""/>
      <w:lvlJc w:val="left"/>
      <w:pPr>
        <w:tabs>
          <w:tab w:pos="4728" w:val="num"/>
        </w:tabs>
        <w:ind w:hanging="360" w:left="4728"/>
      </w:pPr>
      <w:rPr>
        <w:rFonts w:hAnsi="Wingdings" w:ascii="Wingdings" w:hint="default"/>
      </w:rPr>
    </w:lvl>
    <w:lvl w:ilvl="6">
      <w:start w:val="1"/>
      <w:numFmt w:val="bullet"/>
      <w:lvlText w:val=""/>
      <w:lvlJc w:val="left"/>
      <w:pPr>
        <w:tabs>
          <w:tab w:pos="5448" w:val="num"/>
        </w:tabs>
        <w:ind w:hanging="360" w:left="5448"/>
      </w:pPr>
      <w:rPr>
        <w:rFonts w:hAnsi="Symbol" w:ascii="Symbol" w:hint="default"/>
      </w:rPr>
    </w:lvl>
    <w:lvl w:ilvl="7">
      <w:start w:val="1"/>
      <w:numFmt w:val="bullet"/>
      <w:lvlText w:val="o"/>
      <w:lvlJc w:val="left"/>
      <w:pPr>
        <w:tabs>
          <w:tab w:pos="6168" w:val="num"/>
        </w:tabs>
        <w:ind w:hanging="360" w:left="6168"/>
      </w:pPr>
      <w:rPr>
        <w:rFonts w:cs="Courier New" w:hAnsi="Courier New" w:ascii="Courier New" w:hint="default"/>
      </w:rPr>
    </w:lvl>
    <w:lvl w:ilvl="8">
      <w:start w:val="1"/>
      <w:numFmt w:val="bullet"/>
      <w:lvlText w:val=""/>
      <w:lvlJc w:val="left"/>
      <w:pPr>
        <w:tabs>
          <w:tab w:pos="6888" w:val="num"/>
        </w:tabs>
        <w:ind w:hanging="360" w:left="6888"/>
      </w:pPr>
      <w:rPr>
        <w:rFonts w:hAnsi="Wingdings" w:ascii="Wingdings" w:hint="default"/>
      </w:rPr>
    </w:lvl>
  </w:abstractNum>
  <w:abstractNum w:abstractNumId="13">
    <w:nsid w:val="4CA34100"/>
    <w:multiLevelType w:val="hybridMultilevel"/>
    <w:tmpl w:val="43741BA4"/>
    <w:lvl w:tplc="1B0CDA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36C1C4F"/>
    <w:multiLevelType w:val="hybridMultilevel"/>
    <w:tmpl w:val="74C4164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7594B05"/>
    <w:multiLevelType w:val="hybridMultilevel"/>
    <w:tmpl w:val="0610FF84"/>
    <w:lvl w:tplc="9B6C12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9">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EA1450C"/>
    <w:multiLevelType w:val="hybridMultilevel"/>
    <w:tmpl w:val="42366E86"/>
    <w:lvl w:tplc="041A0011"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16"/>
  </w:num>
  <w:num w:numId="3">
    <w:abstractNumId w:val="17"/>
  </w:num>
  <w:num w:numId="4">
    <w:abstractNumId w:val="7"/>
  </w:num>
  <w:num w:numId="5">
    <w:abstractNumId w:val="8"/>
  </w:num>
  <w:num w:numId="6">
    <w:abstractNumId w:val="0"/>
  </w:num>
  <w:num w:numId="7">
    <w:abstractNumId w:val="18"/>
  </w:num>
  <w:num w:numId="8">
    <w:abstractNumId w:val="11"/>
  </w:num>
  <w:num w:numId="9">
    <w:abstractNumId w:val="9"/>
  </w:num>
  <w:num w:numId="10">
    <w:abstractNumId w:val="12"/>
  </w:num>
  <w:num w:numId="11">
    <w:abstractNumId w:val="5"/>
  </w:num>
  <w:num w:numId="12">
    <w:abstractNumId w:val="2"/>
  </w:num>
  <w:num w:numId="13">
    <w:abstractNumId w:val="10"/>
  </w:num>
  <w:num w:numId="14">
    <w:abstractNumId w:val="21"/>
  </w:num>
  <w:num w:numId="15">
    <w:abstractNumId w:val="20"/>
  </w:num>
  <w:num w:numId="16">
    <w:abstractNumId w:val="13"/>
  </w:num>
  <w:num w:numId="17">
    <w:abstractNumId w:val="14"/>
  </w:num>
  <w:num w:numId="18">
    <w:abstractNumId w:val="15"/>
  </w:num>
  <w:num w:numId="19">
    <w:abstractNumId w:val="4"/>
  </w:num>
  <w:num w:numId="20">
    <w:abstractNumId w:val="3"/>
  </w:num>
  <w:num w:numId="21">
    <w:abstractNumId w:val="19"/>
  </w:num>
  <w:num w:numId="22">
    <w:abstractNumId w:val="22"/>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30D"/>
    <w:rsid w:val="00051DA2"/>
    <w:rsid w:val="00087DE1"/>
    <w:rsid w:val="00095974"/>
    <w:rsid w:val="00146BF3"/>
    <w:rsid w:val="001C46A8"/>
    <w:rsid w:val="002C4E2F"/>
    <w:rsid w:val="0033360E"/>
    <w:rsid w:val="00374BD7"/>
    <w:rsid w:val="003860A1"/>
    <w:rsid w:val="00394757"/>
    <w:rsid w:val="003A7628"/>
    <w:rsid w:val="003B148D"/>
    <w:rsid w:val="00417A25"/>
    <w:rsid w:val="004311EE"/>
    <w:rsid w:val="004323B6"/>
    <w:rsid w:val="0044030D"/>
    <w:rsid w:val="0046089A"/>
    <w:rsid w:val="004A322E"/>
    <w:rsid w:val="004A6596"/>
    <w:rsid w:val="004B1E94"/>
    <w:rsid w:val="004B3247"/>
    <w:rsid w:val="00522029"/>
    <w:rsid w:val="00526672"/>
    <w:rsid w:val="00536CF4"/>
    <w:rsid w:val="00536EC2"/>
    <w:rsid w:val="00537DFF"/>
    <w:rsid w:val="005D70E0"/>
    <w:rsid w:val="005F0EF8"/>
    <w:rsid w:val="00601A8F"/>
    <w:rsid w:val="00627A99"/>
    <w:rsid w:val="0063269D"/>
    <w:rsid w:val="00632B65"/>
    <w:rsid w:val="006777CA"/>
    <w:rsid w:val="00684EE2"/>
    <w:rsid w:val="00685517"/>
    <w:rsid w:val="007646F7"/>
    <w:rsid w:val="007A18C3"/>
    <w:rsid w:val="007B28C5"/>
    <w:rsid w:val="007E4999"/>
    <w:rsid w:val="00810809"/>
    <w:rsid w:val="008351EC"/>
    <w:rsid w:val="008415A9"/>
    <w:rsid w:val="008A031D"/>
    <w:rsid w:val="008E467D"/>
    <w:rsid w:val="008F7C1A"/>
    <w:rsid w:val="00903C04"/>
    <w:rsid w:val="00962962"/>
    <w:rsid w:val="00A01FE1"/>
    <w:rsid w:val="00A658EE"/>
    <w:rsid w:val="00A86A38"/>
    <w:rsid w:val="00A90EB9"/>
    <w:rsid w:val="00AA6456"/>
    <w:rsid w:val="00AC6333"/>
    <w:rsid w:val="00AF4AA9"/>
    <w:rsid w:val="00AF608A"/>
    <w:rsid w:val="00B2033F"/>
    <w:rsid w:val="00B276E7"/>
    <w:rsid w:val="00B279CD"/>
    <w:rsid w:val="00B34C81"/>
    <w:rsid w:val="00B3521B"/>
    <w:rsid w:val="00B36B38"/>
    <w:rsid w:val="00B867E7"/>
    <w:rsid w:val="00B92C55"/>
    <w:rsid w:val="00BB6910"/>
    <w:rsid w:val="00C00782"/>
    <w:rsid w:val="00C37C4C"/>
    <w:rsid w:val="00CB186D"/>
    <w:rsid w:val="00CC00FF"/>
    <w:rsid w:val="00CE06A1"/>
    <w:rsid w:val="00D01D2B"/>
    <w:rsid w:val="00D039C0"/>
    <w:rsid w:val="00D545B7"/>
    <w:rsid w:val="00D65B6F"/>
    <w:rsid w:val="00D85D98"/>
    <w:rsid w:val="00D9697E"/>
    <w:rsid w:val="00DA1040"/>
    <w:rsid w:val="00DB5C36"/>
    <w:rsid w:val="00DE5EE4"/>
    <w:rsid w:val="00DF37AE"/>
    <w:rsid w:val="00E0201E"/>
    <w:rsid w:val="00E52A01"/>
    <w:rsid w:val="00E7065C"/>
    <w:rsid w:val="00E86918"/>
    <w:rsid w:val="00ED7989"/>
    <w:rsid w:val="00EE1521"/>
    <w:rsid w:val="00F06751"/>
    <w:rsid w:val="00F16AB1"/>
    <w:rsid w:val="00F24B38"/>
    <w:rsid w:val="00FB24DF"/>
    <w:rsid w:val="00FB6B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B2033F"/>
    <w:pPr>
      <w:tabs>
        <w:tab w:pos="4536" w:val="center"/>
        <w:tab w:pos="9072" w:val="right"/>
      </w:tabs>
    </w:pPr>
  </w:style>
  <w:style w:styleId="Tekstbalonia" w:type="paragraph">
    <w:name w:val="Balloon Text"/>
    <w:basedOn w:val="Normal"/>
    <w:semiHidden/>
    <w:rsid w:val="00536CF4"/>
    <w:rPr>
      <w:rFonts w:cs="Tahoma" w:hAnsi="Tahoma" w:ascii="Tahoma"/>
      <w:sz w:val="16"/>
      <w:szCs w:val="16"/>
    </w:rPr>
  </w:style>
  <w:style w:customStyle="true" w:styleId="ZaglavljeChar" w:type="character">
    <w:name w:val="Zaglavlje Char"/>
    <w:basedOn w:val="Zadanifontodlomka"/>
    <w:link w:val="Zaglavlje"/>
    <w:uiPriority w:val="99"/>
    <w:rsid w:val="00684EE2"/>
    <w:rPr>
      <w:sz w:val="24"/>
      <w:szCs w:val="24"/>
    </w:rPr>
  </w:style>
  <w:style w:customStyle="true" w:styleId="st" w:type="character">
    <w:name w:val="st"/>
    <w:basedOn w:val="Zadanifontodlomka"/>
    <w:rsid w:val="00684EE2"/>
  </w:style>
  <w:style w:styleId="Odlomakpopisa" w:type="paragraph">
    <w:name w:val="List Paragraph"/>
    <w:basedOn w:val="Normal"/>
    <w:uiPriority w:val="34"/>
    <w:qFormat/>
    <w:rsid w:val="001C46A8"/>
    <w:pPr>
      <w:ind w:left="720"/>
      <w:contextualSpacing/>
    </w:pPr>
  </w:style>
  <w:style w:styleId="Reetkatablice" w:type="table">
    <w:name w:val="Table Grid"/>
    <w:basedOn w:val="Obinatablica"/>
    <w:uiPriority w:val="59"/>
    <w:rsid w:val="00417A25"/>
    <w:rPr>
      <w:rFonts w:cstheme="minorBidi" w:eastAsiaTheme="minorHAnsi"/>
      <w:sz w:val="24"/>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7A18C3"/>
    <w:rPr>
      <w:color w:val="808080"/>
      <w:bdr w:space="0" w:sz="0" w:color="auto" w:val="none"/>
      <w:shd w:fill="auto" w:color="auto" w:val="clear"/>
    </w:rPr>
  </w:style>
  <w:style w:customStyle="true" w:styleId="eSPISCCParagraphDefaultFont" w:type="character">
    <w:name w:val="eSPIS_CC_Paragraph Default Font"/>
    <w:basedOn w:val="Zadanifontodlomka"/>
    <w:rsid w:val="007A1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8C3"/>
    <w:rPr>
      <w:bdr w:space="0" w:sz="0" w:color="auto" w:val="none"/>
      <w:shd w:fill="FFFFCC" w:color="auto" w:val="clear"/>
      <w:lang w:val="hr-HR"/>
    </w:rPr>
  </w:style>
  <w:style w:customStyle="true" w:styleId="PozadinaSvijetloCrvena" w:type="character">
    <w:name w:val="Pozadina_SvijetloCrvena"/>
    <w:basedOn w:val="eSPISCCParagraphDefaultFont"/>
    <w:rsid w:val="007A1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B2033F"/>
    <w:pPr>
      <w:tabs>
        <w:tab w:pos="4536" w:val="center"/>
        <w:tab w:pos="9072" w:val="right"/>
      </w:tabs>
    </w:pPr>
  </w:style>
  <w:style w:styleId="Tekstbalonia" w:type="paragraph">
    <w:name w:val="Balloon Text"/>
    <w:basedOn w:val="Normal"/>
    <w:semiHidden/>
    <w:rsid w:val="00536CF4"/>
    <w:rPr>
      <w:rFonts w:ascii="Tahoma" w:cs="Tahoma" w:hAnsi="Tahoma"/>
      <w:sz w:val="16"/>
      <w:szCs w:val="16"/>
    </w:rPr>
  </w:style>
  <w:style w:customStyle="1" w:styleId="ZaglavljeChar" w:type="character">
    <w:name w:val="Zaglavlje Char"/>
    <w:basedOn w:val="Zadanifontodlomka"/>
    <w:link w:val="Zaglavlje"/>
    <w:uiPriority w:val="99"/>
    <w:rsid w:val="00684EE2"/>
    <w:rPr>
      <w:sz w:val="24"/>
      <w:szCs w:val="24"/>
    </w:rPr>
  </w:style>
  <w:style w:customStyle="1" w:styleId="st" w:type="character">
    <w:name w:val="st"/>
    <w:basedOn w:val="Zadanifontodlomka"/>
    <w:rsid w:val="00684EE2"/>
  </w:style>
  <w:style w:styleId="Odlomakpopisa" w:type="paragraph">
    <w:name w:val="List Paragraph"/>
    <w:basedOn w:val="Normal"/>
    <w:uiPriority w:val="34"/>
    <w:qFormat/>
    <w:rsid w:val="001C46A8"/>
    <w:pPr>
      <w:ind w:left="720"/>
      <w:contextualSpacing/>
    </w:pPr>
  </w:style>
  <w:style w:styleId="Reetkatablice" w:type="table">
    <w:name w:val="Table Grid"/>
    <w:basedOn w:val="Obinatablica"/>
    <w:uiPriority w:val="59"/>
    <w:rsid w:val="00417A25"/>
    <w:rPr>
      <w:rFonts w:cstheme="minorBidi" w:eastAsiaTheme="minorHAnsi"/>
      <w:sz w:val="24"/>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7A18C3"/>
    <w:rPr>
      <w:color w:val="808080"/>
      <w:bdr w:color="auto" w:space="0" w:sz="0" w:val="none"/>
      <w:shd w:color="auto" w:fill="auto" w:val="clear"/>
    </w:rPr>
  </w:style>
  <w:style w:customStyle="1" w:styleId="eSPISCCParagraphDefaultFont" w:type="character">
    <w:name w:val="eSPIS_CC_Paragraph Default Font"/>
    <w:basedOn w:val="Zadanifontodlomka"/>
    <w:rsid w:val="007A1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8C3"/>
    <w:rPr>
      <w:bdr w:color="auto" w:space="0" w:sz="0" w:val="none"/>
      <w:shd w:color="auto" w:fill="FFFFCC" w:val="clear"/>
      <w:lang w:val="hr-HR"/>
    </w:rPr>
  </w:style>
  <w:style w:customStyle="1" w:styleId="PozadinaSvijetloCrvena" w:type="character">
    <w:name w:val="Pozadina_SvijetloCrvena"/>
    <w:basedOn w:val="eSPISCCParagraphDefaultFont"/>
    <w:rsid w:val="007A1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8831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0932118">
          <w:marLeft w:val="0"/>
          <w:marRight w:val="0"/>
          <w:marTop w:val="60"/>
          <w:marBottom w:val="0"/>
          <w:divBdr>
            <w:top w:space="0" w:sz="0" w:color="auto" w:val="none"/>
            <w:left w:space="0" w:sz="0" w:color="auto" w:val="none"/>
            <w:bottom w:space="0" w:sz="0" w:color="auto" w:val="none"/>
            <w:right w:space="0" w:sz="0" w:color="auto" w:val="none"/>
          </w:divBdr>
          <w:divsChild>
            <w:div w:id="1642079435">
              <w:marLeft w:val="0"/>
              <w:marRight w:val="0"/>
              <w:marTop w:val="0"/>
              <w:marBottom w:val="0"/>
              <w:divBdr>
                <w:top w:space="0" w:sz="0" w:color="auto" w:val="none"/>
                <w:left w:space="0" w:sz="0" w:color="auto" w:val="none"/>
                <w:bottom w:space="0" w:sz="0" w:color="auto" w:val="none"/>
                <w:right w:space="0" w:sz="0" w:color="auto" w:val="none"/>
              </w:divBdr>
              <w:divsChild>
                <w:div w:id="1158762097">
                  <w:marLeft w:val="3750"/>
                  <w:marRight w:val="0"/>
                  <w:marTop w:val="0"/>
                  <w:marBottom w:val="300"/>
                  <w:divBdr>
                    <w:top w:space="0" w:sz="0" w:color="auto" w:val="none"/>
                    <w:left w:space="0" w:sz="0" w:color="auto" w:val="none"/>
                    <w:bottom w:space="0" w:sz="0" w:color="auto" w:val="none"/>
                    <w:right w:space="0" w:sz="0" w:color="auto" w:val="none"/>
                  </w:divBdr>
                  <w:divsChild>
                    <w:div w:id="348723580">
                      <w:marLeft w:val="0"/>
                      <w:marRight w:val="0"/>
                      <w:marTop w:val="0"/>
                      <w:marBottom w:val="0"/>
                      <w:divBdr>
                        <w:top w:space="0" w:sz="0" w:color="auto" w:val="none"/>
                        <w:left w:space="0" w:sz="0" w:color="auto" w:val="none"/>
                        <w:bottom w:space="0" w:sz="0" w:color="auto" w:val="none"/>
                        <w:right w:space="0" w:sz="0" w:color="auto" w:val="none"/>
                      </w:divBdr>
                      <w:divsChild>
                        <w:div w:id="1692561873">
                          <w:marLeft w:val="0"/>
                          <w:marRight w:val="0"/>
                          <w:marTop w:val="0"/>
                          <w:marBottom w:val="0"/>
                          <w:divBdr>
                            <w:top w:space="0" w:sz="0" w:color="auto" w:val="none"/>
                            <w:left w:space="0" w:sz="0" w:color="auto" w:val="none"/>
                            <w:bottom w:space="0" w:sz="0" w:color="auto" w:val="none"/>
                            <w:right w:space="0" w:sz="0" w:color="auto" w:val="none"/>
                          </w:divBdr>
                          <w:divsChild>
                            <w:div w:id="1719163379">
                              <w:marLeft w:val="0"/>
                              <w:marRight w:val="0"/>
                              <w:marTop w:val="0"/>
                              <w:marBottom w:val="0"/>
                              <w:divBdr>
                                <w:top w:space="0" w:sz="0" w:color="auto" w:val="none"/>
                                <w:left w:space="0" w:sz="0" w:color="auto" w:val="none"/>
                                <w:bottom w:space="0" w:sz="0" w:color="auto" w:val="none"/>
                                <w:right w:space="0" w:sz="0" w:color="auto" w:val="none"/>
                              </w:divBdr>
                              <w:divsChild>
                                <w:div w:id="713386654">
                                  <w:marLeft w:val="0"/>
                                  <w:marRight w:val="0"/>
                                  <w:marTop w:val="0"/>
                                  <w:marBottom w:val="0"/>
                                  <w:divBdr>
                                    <w:top w:space="0" w:sz="0" w:color="auto" w:val="none"/>
                                    <w:left w:space="0" w:sz="0" w:color="auto" w:val="none"/>
                                    <w:bottom w:space="0" w:sz="0" w:color="auto" w:val="none"/>
                                    <w:right w:space="0" w:sz="0" w:color="auto" w:val="none"/>
                                  </w:divBdr>
                                  <w:divsChild>
                                    <w:div w:id="166098283">
                                      <w:marLeft w:val="0"/>
                                      <w:marRight w:val="0"/>
                                      <w:marTop w:val="0"/>
                                      <w:marBottom w:val="0"/>
                                      <w:divBdr>
                                        <w:top w:space="0" w:sz="0" w:color="auto" w:val="none"/>
                                        <w:left w:space="0" w:sz="0" w:color="auto" w:val="none"/>
                                        <w:bottom w:space="0" w:sz="0" w:color="auto" w:val="none"/>
                                        <w:right w:space="0" w:sz="0" w:color="auto" w:val="none"/>
                                      </w:divBdr>
                                      <w:divsChild>
                                        <w:div w:id="658460895">
                                          <w:marLeft w:val="0"/>
                                          <w:marRight w:val="0"/>
                                          <w:marTop w:val="0"/>
                                          <w:marBottom w:val="0"/>
                                          <w:divBdr>
                                            <w:top w:space="0" w:sz="0" w:color="auto" w:val="none"/>
                                            <w:left w:space="0" w:sz="0" w:color="auto" w:val="none"/>
                                            <w:bottom w:space="0" w:sz="0" w:color="auto" w:val="none"/>
                                            <w:right w:space="0" w:sz="0" w:color="auto" w:val="none"/>
                                          </w:divBdr>
                                          <w:divsChild>
                                            <w:div w:id="1620405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St-1211/2012-123</izvorni_sadrzaj>
    <derivirana_varijabla naziv="DomainObject.Oznaka_1">St-1211/2012-123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Zagreb</izvorni_sadrzaj>
    <derivirana_varijabla naziv="DomainObject.Predmet.ProtustrankaFormatedWithAdress_1"> UNIVERZAL društvo s ograničenom odgovornošću za obradu metala i proizvodnju hidrauličnih instalacija - u stečaju, Medarska 67,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Zagreb</izvorni_sadrzaj>
    <derivirana_varijabla naziv="DomainObject.Predmet.ProtustrankaFormatedWithAdressOIB_1"> UNIVERZAL društvo s ograničenom odgovornošću za obradu metala i proizvodnju hidrauličnih instalacija - u stečaju, OIB 79045452342, Medarska 67, Zagreb</derivirana_varijabla>
  </DomainObject.Predmet.ProtustrankaFormatedWithAdressOIB>
  <DomainObject.Predmet.ProtustrankaWithAdress>
    <izvorni_sadrzaj>UNIVERZAL društvo s ograničenom odgovornošću za obradu metala i proizvodnju hidrauličnih instalacija - u stečaju Medarska 67, Zagreb</izvorni_sadrzaj>
    <derivirana_varijabla naziv="DomainObject.Predmet.ProtustrankaWithAdress_1">UNIVERZAL društvo s ograničenom odgovornošću za obradu metala i proizvodnju hidrauličnih instalacija - u stečaju Medarska 67, Zagreb</derivirana_varijabla>
  </DomainObject.Predmet.ProtustrankaWithAdress>
  <DomainObject.Predmet.ProtustrankaWithAdressOIB>
    <izvorni_sadrzaj>UNIVERZAL društvo s ograničenom odgovornošću za obradu metala i proizvodnju hidrauličnih instalacija - u stečaju, OIB 79045452342, Medarska 67, Zagreb</izvorni_sadrzaj>
    <derivirana_varijabla naziv="DomainObject.Predmet.ProtustrankaWithAdressOIB_1">UNIVERZAL društvo s ograničenom odgovornošću za obradu metala i proizvodnju hidrauličnih instalacija - u stečaju, OIB 79045452342, Medarska 67,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Balog; Marin Barbarić; Josip Herout; Ivan Idžaković; Kata Jureković; Tomislav Kranjc; Nada Novosel; Darko Peršinec; Dragutin Poslek; Ivana Samardžić; Dražen Stipetić; Stjepan Strmečki; Slavica Šamoci; Dragutin Vučilovski; Branko Čuljak</izvorni_sadrzaj>
    <derivirana_varijabla naziv="DomainObject.Predmet.StrankaFormated_1">  Marija Balog; Marin Barbarić; Josip Herout; Ivan Idžaković; Kata Jureković; Tomislav Kranjc; Nada Novosel; Darko Peršinec; Dragutin Poslek; Ivana Samardžić; Dražen Stipetić; Stjepan Strmečki; Slavica Šamoci; Dragutin Vučilovski; Branko Čuljak</derivirana_varijabla>
  </DomainObject.Predmet.StrankaFormated>
  <DomainObject.Predmet.StrankaFormatedOIB>
    <izvorni_sadrzaj>  Marija Balog, OIB 92110428382; Marin Barbarić, OIB 59403651668; Josip Herout, OIB 65390604549; Ivan Idžaković, OIB 09148788879; Kata Jureković, OIB 79475436099; Tomislav Kranjc, OIB 32891107248; Nada Novosel, OIB 22295563044; Darko Peršinec, OIB 24689148297; Dragutin Poslek, OIB 38604379985; Ivana Samardžić, OIB 38230674044; Dražen Stipetić, OIB 95560042898; Stjepan Strmečki, OIB 00385699958; Slavica Šamoci, OIB 55835833001; Dragutin Vučilovski, OIB 37808305264; Branko Čuljak</izvorni_sadrzaj>
    <derivirana_varijabla naziv="DomainObject.Predmet.StrankaFormatedOIB_1">  Marija Balog, OIB 92110428382; Marin Barbarić, OIB 59403651668; Josip Herout, OIB 65390604549; Ivan Idžaković, OIB 09148788879; Kata Jureković, OIB 79475436099; Tomislav Kranjc, OIB 32891107248; Nada Novosel, OIB 22295563044; Darko Peršinec, OIB 24689148297; Dragutin Poslek, OIB 38604379985; Ivana Samardžić, OIB 38230674044; Dražen Stipetić, OIB 95560042898; Stjepan Strmečki, OIB 00385699958; Slavica Šamoci, OIB 55835833001; Dragutin Vučilovski, OIB 37808305264; Branko Čuljak</derivirana_varijabla>
  </DomainObject.Predmet.StrankaFormatedOIB>
  <DomainObject.Predmet.StrankaFormatedWithAdress>
    <izvorni_sadrzaj> Marija Balog, Borčec 38, 10000 Zagreb; Marin Barbarić, Resnički Put 90, 10000 Zagreb; Josip Herout, Jablanska 19, 10000 Zagreb; Ivan Idžaković, Unčani 71, 44440 Unčani; Kata Jureković, Vicka Gecana 11, 10360 Sesvete; Tomislav Kranjc, Stupnička 8, 10000 Zagreb; Nada Novosel, Franje Gulića 25, 10298 Oborovo Bistransko; Darko Peršinec, Antuna Mihanovića 3, 10298 Bukovje Bistransko; Dragutin Poslek, Gredice 40, 49290 Gredice; Ivana Samardžić, Gospodska 32, 10000 Zagreb; Dražen Stipetić, Zvonimira Rogoza 5, 10000 Zagreb; Stjepan Strmečki, Radoboj 115, 49232 Radoboj; Slavica Šamoci, Mokrička 74, 10290 Zaprešić; Dragutin Vučilovski, Lazi Krapinski 6, 49000 Lazi Krapinski; Branko Čuljak</izvorni_sadrzaj>
    <derivirana_varijabla naziv="DomainObject.Predmet.StrankaFormatedWithAdress_1"> Marija Balog, Borčec 38, 10000 Zagreb; Marin Barbarić, Resnički Put 90, 10000 Zagreb; Josip Herout, Jablanska 19, 10000 Zagreb; Ivan Idžaković, Unčani 71, 44440 Unčani; Kata Jureković, Vicka Gecana 11, 10360 Sesvete; Tomislav Kranjc, Stupnička 8, 10000 Zagreb; Nada Novosel, Franje Gulića 25, 10298 Oborovo Bistransko; Darko Peršinec, Antuna Mihanovića 3, 10298 Bukovje Bistransko; Dragutin Poslek, Gredice 40, 49290 Gredice; Ivana Samardžić, Gospodska 32, 10000 Zagreb; Dražen Stipetić, Zvonimira Rogoza 5, 10000 Zagreb; Stjepan Strmečki, Radoboj 115, 49232 Radoboj; Slavica Šamoci, Mokrička 74, 10290 Zaprešić; Dragutin Vučilovski, Lazi Krapinski 6, 49000 Lazi Krapinski; Branko Čuljak</derivirana_varijabla>
  </DomainObject.Predmet.StrankaFormatedWithAdress>
  <DomainObject.Predmet.StrankaFormatedWithAdressOIB>
    <izvorni_sadrzaj> Marija Balog, OIB 92110428382, Borčec 38, 10000 Zagreb; Marin Barbarić, OIB 59403651668, Resnički Put 90, 10000 Zagreb; Josip Herout, OIB 65390604549, Jablanska 19, 10000 Zagreb; Ivan Idžaković, OIB 09148788879, Unčani 71, 44440 Unčani; Kata Jureković, OIB 79475436099, Vicka Gecana 11, 10360 Sesvete; Tomislav Kranjc, OIB 32891107248, Stupnička 8, 10000 Zagreb; Nada Novosel, OIB 22295563044, Franje Gulića 25, 10298 Oborovo Bistransko; Darko Peršinec, OIB 24689148297, Antuna Mihanovića 3, 10298 Bukovje Bistransko; Dragutin Poslek, OIB 38604379985, Gredice 40, 49290 Gredice; Ivana Samardžić, OIB 38230674044, Gospodska 32, 10000 Zagreb; Dražen Stipetić, OIB 95560042898, Zvonimira Rogoza 5, 10000 Zagreb; Stjepan Strmečki, OIB 00385699958, Radoboj 115, 49232 Radoboj; Slavica Šamoci, OIB 55835833001, Mokrička 74, 10290 Zaprešić; Dragutin Vučilovski, OIB 37808305264, Lazi Krapinski 6, 49000 Lazi Krapinski; Branko Čuljak</izvorni_sadrzaj>
    <derivirana_varijabla naziv="DomainObject.Predmet.StrankaFormatedWithAdressOIB_1"> Marija Balog, OIB 92110428382, Borčec 38, 10000 Zagreb; Marin Barbarić, OIB 59403651668, Resnički Put 90, 10000 Zagreb; Josip Herout, OIB 65390604549, Jablanska 19, 10000 Zagreb; Ivan Idžaković, OIB 09148788879, Unčani 71, 44440 Unčani; Kata Jureković, OIB 79475436099, Vicka Gecana 11, 10360 Sesvete; Tomislav Kranjc, OIB 32891107248, Stupnička 8, 10000 Zagreb; Nada Novosel, OIB 22295563044, Franje Gulića 25, 10298 Oborovo Bistransko; Darko Peršinec, OIB 24689148297, Antuna Mihanovića 3, 10298 Bukovje Bistransko; Dragutin Poslek, OIB 38604379985, Gredice 40, 49290 Gredice; Ivana Samardžić, OIB 38230674044, Gospodska 32, 10000 Zagreb; Dražen Stipetić, OIB 95560042898, Zvonimira Rogoza 5, 10000 Zagreb; Stjepan Strmečki, OIB 00385699958, Radoboj 115, 49232 Radoboj; Slavica Šamoci, OIB 55835833001, Mokrička 74, 10290 Zaprešić; Dragutin Vučilovski, OIB 37808305264, Lazi Krapinski 6, 49000 Lazi Krapinski; Branko Čuljak</derivirana_varijabla>
  </DomainObject.Predmet.StrankaFormatedWithAdressOIB>
  <DomainObject.Predmet.StrankaWithAdress>
    <izvorni_sadrzaj>Marija Balog Borčec 38,10000 Zagreb,Marin Barbarić Resnički Put 90,10000 Zagreb,Josip Herout Jablanska 19,10000 Zagreb,Ivan Idžaković Unčani 71,44440 Unčani,Kata Jureković Vicka Gecana 11,10360 Sesvete,Tomislav Kranjc Stupnička 8,10000 Zagreb,Nada Novosel Franje Gulića 25,10298 Oborovo Bistransko,Darko Peršinec Antuna Mihanovića 3,10298 Bukovje Bistransko,Dragutin Poslek Gredice 40,49290 Gredice,Ivana Samardžić Gospodska 32,10000 Zagreb,Dražen Stipetić Zvonimira Rogoza 5,10000 Zagreb,Stjepan Strmečki Radoboj 115,49232 Radoboj,Slavica Šamoci Mokrička 74,10290 Zaprešić,Dragutin Vučilovski Lazi Krapinski 6,49000 Lazi Krapinski,Branko Čuljak </izvorni_sadrzaj>
    <derivirana_varijabla naziv="DomainObject.Predmet.StrankaWithAdress_1">Marija Balog Borčec 38,10000 Zagreb,Marin Barbarić Resnički Put 90,10000 Zagreb,Josip Herout Jablanska 19,10000 Zagreb,Ivan Idžaković Unčani 71,44440 Unčani,Kata Jureković Vicka Gecana 11,10360 Sesvete,Tomislav Kranjc Stupnička 8,10000 Zagreb,Nada Novosel Franje Gulića 25,10298 Oborovo Bistransko,Darko Peršinec Antuna Mihanovića 3,10298 Bukovje Bistransko,Dragutin Poslek Gredice 40,49290 Gredice,Ivana Samardžić Gospodska 32,10000 Zagreb,Dražen Stipetić Zvonimira Rogoza 5,10000 Zagreb,Stjepan Strmečki Radoboj 115,49232 Radoboj,Slavica Šamoci Mokrička 74,10290 Zaprešić,Dragutin Vučilovski Lazi Krapinski 6,49000 Lazi Krapinski,Branko Čuljak </derivirana_varijabla>
  </DomainObject.Predmet.StrankaWithAdress>
  <DomainObject.Predmet.StrankaWithAdressOIB>
    <izvorni_sadrzaj>Marija Balog, OIB 92110428382, Borčec 38,10000 Zagreb,Marin Barbarić, OIB 59403651668, Resnički Put 90,10000 Zagreb,Josip Herout, OIB 65390604549, Jablanska 19,10000 Zagreb,Ivan Idžaković, OIB 09148788879, Unčani 71,44440 Unčani,Kata Jureković, OIB 79475436099, Vicka Gecana 11,10360 Sesvete,Tomislav Kranjc, OIB 32891107248, Stupnička 8,10000 Zagreb,Nada Novosel, OIB 22295563044, Franje Gulića 25,10298 Oborovo Bistransko,Darko Peršinec, OIB 24689148297, Antuna Mihanovića 3,10298 Bukovje Bistransko,Dragutin Poslek, OIB 38604379985, Gredice 40,49290 Gredice,Ivana Samardžić, OIB 38230674044, Gospodska 32,10000 Zagreb,Dražen Stipetić, OIB 95560042898, Zvonimira Rogoza 5,10000 Zagreb,Stjepan Strmečki, OIB 00385699958, Radoboj 115,49232 Radoboj,Slavica Šamoci, OIB 55835833001, Mokrička 74,10290 Zaprešić,Dragutin Vučilovski, OIB 37808305264, Lazi Krapinski 6,49000 Lazi Krapinski,Branko Čuljak</izvorni_sadrzaj>
    <derivirana_varijabla naziv="DomainObject.Predmet.StrankaWithAdressOIB_1">Marija Balog, OIB 92110428382, Borčec 38,10000 Zagreb,Marin Barbarić, OIB 59403651668, Resnički Put 90,10000 Zagreb,Josip Herout, OIB 65390604549, Jablanska 19,10000 Zagreb,Ivan Idžaković, OIB 09148788879, Unčani 71,44440 Unčani,Kata Jureković, OIB 79475436099, Vicka Gecana 11,10360 Sesvete,Tomislav Kranjc, OIB 32891107248, Stupnička 8,10000 Zagreb,Nada Novosel, OIB 22295563044, Franje Gulića 25,10298 Oborovo Bistransko,Darko Peršinec, OIB 24689148297, Antuna Mihanovića 3,10298 Bukovje Bistransko,Dragutin Poslek, OIB 38604379985, Gredice 40,49290 Gredice,Ivana Samardžić, OIB 38230674044, Gospodska 32,10000 Zagreb,Dražen Stipetić, OIB 95560042898, Zvonimira Rogoza 5,10000 Zagreb,Stjepan Strmečki, OIB 00385699958, Radoboj 115,49232 Radoboj,Slavica Šamoci, OIB 55835833001, Mokrička 74,10290 Zaprešić,Dragutin Vučilovski, OIB 37808305264, Lazi Krapinski 6,49000 Lazi Krapinski,Branko Čuljak</derivirana_varijabla>
  </DomainObject.Predmet.StrankaWithAdressOIB>
  <DomainObject.Predmet.StrankaNazivFormated>
    <izvorni_sadrzaj>Marija Balog,Marin Barbarić,Josip Herout,Ivan Idžaković,Kata Jureković,Tomislav Kranjc,Nada Novosel,Darko Peršinec,Dragutin Poslek,Ivana Samardžić,Dražen Stipetić,Stjepan Strmečki,Slavica Šamoci,Dragutin Vučilovski,Branko Čuljak</izvorni_sadrzaj>
    <derivirana_varijabla naziv="DomainObject.Predmet.StrankaNazivFormated_1">Marija Balog,Marin Barbarić,Josip Herout,Ivan Idžaković,Kata Jureković,Tomislav Kranjc,Nada Novosel,Darko Peršinec,Dragutin Poslek,Ivana Samardžić,Dražen Stipetić,Stjepan Strmečki,Slavica Šamoci,Dragutin Vučilovski,Branko Čuljak</derivirana_varijabla>
  </DomainObject.Predmet.StrankaNazivFormated>
  <DomainObject.Predmet.StrankaNazivFormatedOIB>
    <izvorni_sadrzaj>Marija Balog, OIB 92110428382,Marin Barbarić, OIB 59403651668,Josip Herout, OIB 65390604549,Ivan Idžaković, OIB 09148788879,Kata Jureković, OIB 79475436099,Tomislav Kranjc, OIB 32891107248,Nada Novosel, OIB 22295563044,Darko Peršinec, OIB 24689148297,Dragutin Poslek, OIB 38604379985,Ivana Samardžić, OIB 38230674044,Dražen Stipetić, OIB 95560042898,Stjepan Strmečki, OIB 00385699958,Slavica Šamoci, OIB 55835833001,Dragutin Vučilovski, OIB 37808305264,Branko Čuljak</izvorni_sadrzaj>
    <derivirana_varijabla naziv="DomainObject.Predmet.StrankaNazivFormatedOIB_1">Marija Balog, OIB 92110428382,Marin Barbarić, OIB 59403651668,Josip Herout, OIB 65390604549,Ivan Idžaković, OIB 09148788879,Kata Jureković, OIB 79475436099,Tomislav Kranjc, OIB 32891107248,Nada Novosel, OIB 22295563044,Darko Peršinec, OIB 24689148297,Dragutin Poslek, OIB 38604379985,Ivana Samardžić, OIB 38230674044,Dražen Stipetić, OIB 95560042898,Stjepan Strmečki, OIB 00385699958,Slavica Šamoci, OIB 55835833001,Dragutin Vučilovski, OIB 37808305264,Branko Čuljak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zvorni_sadrzaj>
    <derivirana_varijabla naziv="DomainObject.Predmet.StrankaListFormated_1">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derivirana_varijabla>
  </DomainObject.Predmet.StrankaListFormated>
  <DomainObject.Predmet.StrankaListFormatedOIB>
    <izvorni_sadrzaj>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izvorni_sadrzaj>
    <derivirana_varijabla naziv="DomainObject.Predmet.StrankaListFormatedOIB_1">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derivirana_varijabla>
  </DomainObject.Predmet.StrankaListFormatedOIB>
  <DomainObject.Predmet.StrankaListFormatedWithAdress>
    <izvorni_sadrzaj>
      <item>Marija Balog, Borčec 38, 10000 Zagreb</item>
      <item>Marin Barbarić, Resnički Put 90, 10000 Zagreb</item>
      <item>Josip Herout, Jablanska 19, 10000 Zagreb</item>
      <item>Ivan Idžaković, Unčani 71, 44440 Unčani</item>
      <item>Kata Jureković, Vicka Gecana 11, 10360 Sesvete</item>
      <item>Tomislav Kranjc, Stupnička 8, 10000 Zagreb</item>
      <item>Nada Novosel, Franje Gulića 25, 10298 Oborovo Bistransko</item>
      <item>Darko Peršinec, Antuna Mihanovića 3, 10298 Bukovje Bistransko</item>
      <item>Dragutin Poslek, Gredice 40, 49290 Gredice</item>
      <item>Ivana Samardžić, Gospodska 32, 10000 Zagreb</item>
      <item>Dražen Stipetić, Zvonimira Rogoza 5, 10000 Zagreb</item>
      <item>Stjepan Strmečki, Radoboj 115, 49232 Radoboj</item>
      <item>Slavica Šamoci, Mokrička 74, 10290 Zaprešić</item>
      <item>Dragutin Vučilovski, Lazi Krapinski 6, 49000 Lazi Krapinski</item>
      <item>Branko Čuljak</item>
    </izvorni_sadrzaj>
    <derivirana_varijabla naziv="DomainObject.Predmet.StrankaListFormatedWithAdress_1">
      <item>Marija Balog, Borčec 38, 10000 Zagreb</item>
      <item>Marin Barbarić, Resnički Put 90, 10000 Zagreb</item>
      <item>Josip Herout, Jablanska 19, 10000 Zagreb</item>
      <item>Ivan Idžaković, Unčani 71, 44440 Unčani</item>
      <item>Kata Jureković, Vicka Gecana 11, 10360 Sesvete</item>
      <item>Tomislav Kranjc, Stupnička 8, 10000 Zagreb</item>
      <item>Nada Novosel, Franje Gulića 25, 10298 Oborovo Bistransko</item>
      <item>Darko Peršinec, Antuna Mihanovića 3, 10298 Bukovje Bistransko</item>
      <item>Dragutin Poslek, Gredice 40, 49290 Gredice</item>
      <item>Ivana Samardžić, Gospodska 32, 10000 Zagreb</item>
      <item>Dražen Stipetić, Zvonimira Rogoza 5, 10000 Zagreb</item>
      <item>Stjepan Strmečki, Radoboj 115, 49232 Radoboj</item>
      <item>Slavica Šamoci, Mokrička 74, 10290 Zaprešić</item>
      <item>Dragutin Vučilovski, Lazi Krapinski 6, 49000 Lazi Krapinski</item>
      <item>Branko Čuljak</item>
    </derivirana_varijabla>
  </DomainObject.Predmet.StrankaListFormatedWithAdress>
  <DomainObject.Predmet.StrankaListFormatedWithAdressOIB>
    <izvorni_sadrzaj>
      <item>Marija Balog, OIB 92110428382, Borčec 38, 10000 Zagreb</item>
      <item>Marin Barbarić, OIB 59403651668, Resnički Put 90, 10000 Zagreb</item>
      <item>Josip Herout, OIB 65390604549, Jablanska 19, 10000 Zagreb</item>
      <item>Ivan Idžaković, OIB 09148788879, Unčani 71, 44440 Unčani</item>
      <item>Kata Jureković, OIB 79475436099, Vicka Gecana 11, 10360 Sesvete</item>
      <item>Tomislav Kranjc, OIB 32891107248, Stupnička 8, 10000 Zagreb</item>
      <item>Nada Novosel, OIB 22295563044, Franje Gulića 25, 10298 Oborovo Bistransko</item>
      <item>Darko Peršinec, OIB 24689148297, Antuna Mihanovića 3, 10298 Bukovje Bistransko</item>
      <item>Dragutin Poslek, OIB 38604379985, Gredice 40, 49290 Gredice</item>
      <item>Ivana Samardžić, OIB 38230674044, Gospodska 32, 10000 Zagreb</item>
      <item>Dražen Stipetić, OIB 95560042898, Zvonimira Rogoza 5, 10000 Zagreb</item>
      <item>Stjepan Strmečki, OIB 00385699958, Radoboj 115, 49232 Radoboj</item>
      <item>Slavica Šamoci, OIB 55835833001, Mokrička 74, 10290 Zaprešić</item>
      <item>Dragutin Vučilovski, OIB 37808305264, Lazi Krapinski 6, 49000 Lazi Krapinski</item>
      <item>Branko Čuljak</item>
    </izvorni_sadrzaj>
    <derivirana_varijabla naziv="DomainObject.Predmet.StrankaListFormatedWithAdressOIB_1">
      <item>Marija Balog, OIB 92110428382, Borčec 38, 10000 Zagreb</item>
      <item>Marin Barbarić, OIB 59403651668, Resnički Put 90, 10000 Zagreb</item>
      <item>Josip Herout, OIB 65390604549, Jablanska 19, 10000 Zagreb</item>
      <item>Ivan Idžaković, OIB 09148788879, Unčani 71, 44440 Unčani</item>
      <item>Kata Jureković, OIB 79475436099, Vicka Gecana 11, 10360 Sesvete</item>
      <item>Tomislav Kranjc, OIB 32891107248, Stupnička 8, 10000 Zagreb</item>
      <item>Nada Novosel, OIB 22295563044, Franje Gulića 25, 10298 Oborovo Bistransko</item>
      <item>Darko Peršinec, OIB 24689148297, Antuna Mihanovića 3, 10298 Bukovje Bistransko</item>
      <item>Dragutin Poslek, OIB 38604379985, Gredice 40, 49290 Gredice</item>
      <item>Ivana Samardžić, OIB 38230674044, Gospodska 32, 10000 Zagreb</item>
      <item>Dražen Stipetić, OIB 95560042898, Zvonimira Rogoza 5, 10000 Zagreb</item>
      <item>Stjepan Strmečki, OIB 00385699958, Radoboj 115, 49232 Radoboj</item>
      <item>Slavica Šamoci, OIB 55835833001, Mokrička 74, 10290 Zaprešić</item>
      <item>Dragutin Vučilovski, OIB 37808305264, Lazi Krapinski 6, 49000 Lazi Krapinski</item>
      <item>Branko Čuljak</item>
    </derivirana_varijabla>
  </DomainObject.Predmet.StrankaListFormatedWithAdressOIB>
  <DomainObject.Predmet.StrankaListNazivFormated>
    <izvorni_sadrzaj>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zvorni_sadrzaj>
    <derivirana_varijabla naziv="DomainObject.Predmet.StrankaListNazivFormated_1">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derivirana_varijabla>
  </DomainObject.Predmet.StrankaListNazivFormated>
  <DomainObject.Predmet.StrankaListNazivFormatedOIB>
    <izvorni_sadrzaj>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izvorni_sadrzaj>
    <derivirana_varijabla naziv="DomainObject.Predmet.StrankaListNazivFormatedOIB_1">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Zagreb</item>
    </izvorni_sadrzaj>
    <derivirana_varijabla naziv="DomainObject.Predmet.ProtuStrankaListFormatedWithAdress_1">
      <item>UNIVERZAL društvo s ograničenom odgovornošću za obradu metala i proizvodnju hidrauličnih instalacija - u stečaju, Medarska 67,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Zagreb</item>
    </izvorni_sadrzaj>
    <derivirana_varijabla naziv="DomainObject.Predmet.ProtuStrankaListFormatedWithAdressOIB_1">
      <item>UNIVERZAL društvo s ograničenom odgovornošću za obradu metala i proizvodnju hidrauličnih instalacija - u stečaju, OIB 79045452342, Medarska 67,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zvorni_sadrzaj>
    <derivirana_varijabla naziv="DomainObject.Predmet.OstaliListFormated_1">
      <item>Marinko Paić</item>
      <item>ŽURIĆ i PARTNERI odvjetničko društvo d.o.o.</item>
    </derivirana_varijabla>
  </DomainObject.Predmet.OstaliListFormated>
  <DomainObject.Predmet.OstaliListFormatedOIB>
    <izvorni_sadrzaj>
      <item>Marinko Paić, OIB 55654806007</item>
      <item>ŽURIĆ i PARTNERI odvjetničko društvo d.o.o., OIB 03894745705</item>
    </izvorni_sadrzaj>
    <derivirana_varijabla naziv="DomainObject.Predmet.OstaliListFormatedOIB_1">
      <item>Marinko Paić, OIB 55654806007</item>
      <item>ŽURIĆ i PARTNERI odvjetničko društvo d.o.o., OIB 03894745705</item>
    </derivirana_varijabla>
  </DomainObject.Predmet.OstaliListFormatedOIB>
  <DomainObject.Predmet.OstaliListFormatedWithAdress>
    <izvorni_sadrzaj>
      <item>Marinko Paić, VI Požarinje 6, 10000 Zagreb</item>
      <item>ŽURIĆ i PARTNERI odvjetničko društvo d.o.o., Ivana Lučića 2A, 10000 Zagreb</item>
    </izvorni_sadrzaj>
    <derivirana_varijabla naziv="DomainObject.Predmet.OstaliListFormatedWithAdress_1">
      <item>Marinko Paić, VI Požarinje 6, 10000 Zagreb</item>
      <item>ŽURIĆ i PARTNERI odvjetničko društvo d.o.o., Ivana Lučića 2A, 10000 Zagreb</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zvorni_sadrzaj>
    <derivirana_varijabla naziv="DomainObject.Predmet.OstaliListFormatedWithAdressOIB_1">
      <item>Marinko Paić, OIB 55654806007, VI Požarinje 6, 10000 Zagreb</item>
      <item>ŽURIĆ i PARTNERI odvjetničko društvo d.o.o., OIB 03894745705, Ivana Lučića 2A, 10000 Zagreb</item>
    </derivirana_varijabla>
  </DomainObject.Predmet.OstaliListFormatedWithAdressOIB>
  <DomainObject.Predmet.OstaliListNazivFormated>
    <izvorni_sadrzaj>
      <item>Marinko Paić</item>
      <item>ŽURIĆ i PARTNERI odvjetničko društvo d.o.o.</item>
    </izvorni_sadrzaj>
    <derivirana_varijabla naziv="DomainObject.Predmet.OstaliListNazivFormated_1">
      <item>Marinko Paić</item>
      <item>ŽURIĆ i PARTNERI odvjetničko društvo d.o.o.</item>
    </derivirana_varijabla>
  </DomainObject.Predmet.OstaliListNazivFormated>
  <DomainObject.Predmet.OstaliListNazivFormatedOIB>
    <izvorni_sadrzaj>
      <item>Marinko Paić, OIB 55654806007</item>
      <item>ŽURIĆ i PARTNERI odvjetničko društvo d.o.o., OIB 03894745705</item>
    </izvorni_sadrzaj>
    <derivirana_varijabla naziv="DomainObject.Predmet.OstaliListNazivFormatedOIB_1">
      <item>Marinko Paić, OIB 55654806007</item>
      <item>ŽURIĆ i PARTNERI odvjetničko društvo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St-1211/2012-123</izvorni_sadrzaj>
    <derivirana_varijabla naziv="DomainObject.PoslovniBrojDokumenta_1">St-1211/2012-123</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Zagreb</izvorni_sadrzaj>
    <derivirana_varijabla naziv="DomainObject.Predmet.ProtustrankaIDrugiAdressOIB_1">UNIVERZAL društvo s ograničenom odgovornošću za obradu metala i proizvodnju hidrauličnih instalacija - u stečaju, OIB 79045452342, Medarska 67,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Balog</item>
      <item>UNIVERZAL društvo s ograničenom odgovornošću za obradu metala i proizvodnju hidrauličnih instalacija - u stečaju</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tem>Marinko Paić</item>
      <item>ŽURIĆ i PARTNERI odvjetničko društvo d.o.o.</item>
    </izvorni_sadrzaj>
    <derivirana_varijabla naziv="DomainObject.Predmet.SudioniciListNaziv_1">
      <item>Marija Balog</item>
      <item>UNIVERZAL društvo s ograničenom odgovornošću za obradu metala i proizvodnju hidrauličnih instalacija - u stečaju</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tem>Marinko Paić</item>
      <item>ŽURIĆ i PARTNERI odvjetničko društvo d.o.o.</item>
    </derivirana_varijabla>
  </DomainObject.Predmet.SudioniciListNaziv>
  <DomainObject.Predmet.SudioniciListAdressOIB>
    <izvorni_sadrzaj>
      <item>Marija Balog, OIB 92110428382, Borčec 38,10000 Zagreb</item>
      <item>UNIVERZAL društvo s ograničenom odgovornošću za obradu metala i proizvodnju hidrauličnih instalacija - u stečaju, OIB 79045452342, Medarska 67,Zagreb</item>
      <item>Marin Barbarić, OIB 59403651668, Resnički Put 90,10000 Zagreb</item>
      <item>Josip Herout, OIB 65390604549, Jablanska 19,10000 Zagreb</item>
      <item>Ivan Idžaković, OIB 09148788879, Unčani 71,44440 Unčani</item>
      <item>Kata Jureković, OIB 79475436099, Vicka Gecana 11,10360 Sesvete</item>
      <item>Tomislav Kranjc, OIB 32891107248, Stupnička 8,10000 Zagreb</item>
      <item>Nada Novosel, OIB 22295563044, Franje Gulića 25,10298 Oborovo Bistransko</item>
      <item>Darko Peršinec, OIB 24689148297, Antuna Mihanovića 3,10298 Bukovje Bistransko</item>
      <item>Dragutin Poslek, OIB 38604379985, Gredice 40,49290 Gredice</item>
      <item>Ivana Samardžić, OIB 38230674044, Gospodska 32,10000 Zagreb</item>
      <item>Dražen Stipetić, OIB 95560042898, Zvonimira Rogoza 5,10000 Zagreb</item>
      <item>Stjepan Strmečki, OIB 00385699958, Radoboj 115,49232 Radoboj</item>
      <item>Slavica Šamoci, OIB 55835833001, Mokrička 74,10290 Zaprešić</item>
      <item>Dragutin Vučilovski, OIB 37808305264, Lazi Krapinski 6,49000 Lazi Krapinski</item>
      <item>Branko Čuljak</item>
      <item>Marinko Paić, OIB 55654806007, VI Požarinje 6,10000 Zagreb</item>
      <item>ŽURIĆ i PARTNERI odvjetničko društvo d.o.o., OIB 03894745705, Ivana Lučića 2A,10000 Zagreb</item>
    </izvorni_sadrzaj>
    <derivirana_varijabla naziv="DomainObject.Predmet.SudioniciListAdressOIB_1">
      <item>Marija Balog, OIB 92110428382, Borčec 38,10000 Zagreb</item>
      <item>UNIVERZAL društvo s ograničenom odgovornošću za obradu metala i proizvodnju hidrauličnih instalacija - u stečaju, OIB 79045452342, Medarska 67,Zagreb</item>
      <item>Marin Barbarić, OIB 59403651668, Resnički Put 90,10000 Zagreb</item>
      <item>Josip Herout, OIB 65390604549, Jablanska 19,10000 Zagreb</item>
      <item>Ivan Idžaković, OIB 09148788879, Unčani 71,44440 Unčani</item>
      <item>Kata Jureković, OIB 79475436099, Vicka Gecana 11,10360 Sesvete</item>
      <item>Tomislav Kranjc, OIB 32891107248, Stupnička 8,10000 Zagreb</item>
      <item>Nada Novosel, OIB 22295563044, Franje Gulića 25,10298 Oborovo Bistransko</item>
      <item>Darko Peršinec, OIB 24689148297, Antuna Mihanovića 3,10298 Bukovje Bistransko</item>
      <item>Dragutin Poslek, OIB 38604379985, Gredice 40,49290 Gredice</item>
      <item>Ivana Samardžić, OIB 38230674044, Gospodska 32,10000 Zagreb</item>
      <item>Dražen Stipetić, OIB 95560042898, Zvonimira Rogoza 5,10000 Zagreb</item>
      <item>Stjepan Strmečki, OIB 00385699958, Radoboj 115,49232 Radoboj</item>
      <item>Slavica Šamoci, OIB 55835833001, Mokrička 74,10290 Zaprešić</item>
      <item>Dragutin Vučilovski, OIB 37808305264, Lazi Krapinski 6,49000 Lazi Krapinski</item>
      <item>Branko Čuljak</item>
      <item>Marinko Paić, OIB 55654806007, VI Požarinje 6,10000 Zagreb</item>
      <item>ŽURIĆ i PARTNERI odvjetničko društvo d.o.o., OIB 03894745705,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92110428382</item>
      <item>, OIB 79045452342</item>
      <item>, OIB 59403651668</item>
      <item>, OIB 65390604549</item>
      <item>, OIB 09148788879</item>
      <item>, OIB 79475436099</item>
      <item>, OIB 32891107248</item>
      <item>, OIB 22295563044</item>
      <item>, OIB 24689148297</item>
      <item>, OIB 38604379985</item>
      <item>, OIB 38230674044</item>
      <item>, OIB 95560042898</item>
      <item>, OIB 00385699958</item>
      <item>, OIB 55835833001</item>
      <item>, OIB 37808305264</item>
      <item>, OIB null</item>
      <item>, OIB 55654806007</item>
      <item>, OIB 03894745705</item>
    </izvorni_sadrzaj>
    <derivirana_varijabla naziv="DomainObject.Predmet.SudioniciListNazivOIB_1">
      <item>, OIB 92110428382</item>
      <item>, OIB 79045452342</item>
      <item>, OIB 59403651668</item>
      <item>, OIB 65390604549</item>
      <item>, OIB 09148788879</item>
      <item>, OIB 79475436099</item>
      <item>, OIB 32891107248</item>
      <item>, OIB 22295563044</item>
      <item>, OIB 24689148297</item>
      <item>, OIB 38604379985</item>
      <item>, OIB 38230674044</item>
      <item>, OIB 95560042898</item>
      <item>, OIB 00385699958</item>
      <item>, OIB 55835833001</item>
      <item>, OIB 37808305264</item>
      <item>, OIB null</item>
      <item>, OIB 55654806007</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974</properties:Words>
  <properties:Characters>5380</properties:Characters>
  <properties:Lines>194</properties:Lines>
  <properties:Paragraphs>101</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2015-10-15T07:41:00Z</dcterms:created>
  <dc:creator>BISERKA CALIC</dc:creator>
  <cp:lastModifiedBy>Ana Brlek</cp:lastModifiedBy>
  <cp:lastPrinted>2015-10-15T12:18:00Z</cp:lastPrinted>
  <dcterms:modified xmlns:xsi="http://www.w3.org/2001/XMLSchema-instance" xsi:type="dcterms:W3CDTF">2015-10-15T12:18:00Z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St-1211/2012-123 / Odluka - Rješenje - prodaja</vt:lpwstr>
  </prop:property>
  <prop:property name="CC_coloring" pid="4" fmtid="{D5CDD505-2E9C-101B-9397-08002B2CF9AE}">
    <vt:bool>false</vt:bool>
  </prop:property>
  <prop:property name="BrojStranica" pid="5" fmtid="{D5CDD505-2E9C-101B-9397-08002B2CF9AE}">
    <vt:i4>3</vt:i4>
  </prop:property>
</prop:Properties>
</file>