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54f6" w14:paraId="d9654f6" w:rsidRDefault="00AB59C2" w:rsidP="00AB59C2" w:rsidR="00AB59C2">
      <w:pPr>
        <w:jc w:val="right"/>
        <w15:collapsed w:val="false"/>
      </w:pPr>
      <w:r>
        <w:t>Poslovni broj: 6 St-1791/18-5</w:t>
      </w:r>
    </w:p>
    <w:p w:rsidRDefault="00AB59C2" w:rsidP="00AB59C2" w:rsidR="00AB59C2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9C2" w:rsidP="00AB59C2" w:rsidR="00AB59C2" w:rsidRPr="00D21A2C">
      <w:pPr>
        <w:jc w:val="both"/>
      </w:pPr>
    </w:p>
    <w:p w:rsidRDefault="00AB59C2" w:rsidP="00AB59C2" w:rsidR="00AB59C2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AB59C2" w:rsidP="00AB59C2" w:rsidR="00AB59C2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AB59C2" w:rsidP="00AB59C2" w:rsidR="00AB59C2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A6472A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 xml:space="preserve">FINA RC </w:t>
      </w:r>
      <w:r w:rsidR="00AB59C2">
        <w:t>Zagreb</w:t>
      </w:r>
      <w:r w:rsidR="006D606B">
        <w:t xml:space="preserve"> za otvaranje stečajnog postupka nad </w:t>
      </w:r>
      <w:r w:rsidR="00340E8E">
        <w:t>dužnikom</w:t>
      </w:r>
      <w:r w:rsidR="0037454A">
        <w:t>:</w:t>
      </w:r>
      <w:r w:rsidR="004971E9">
        <w:t xml:space="preserve"> </w:t>
      </w:r>
      <w:r w:rsidR="00AB59C2">
        <w:rPr>
          <w:b/>
        </w:rPr>
        <w:t>VIA MAGRIŽ j.d.o.o. Zagreb, Novačka 62 b, OIB: 56247924710, MBS: 080929228</w:t>
      </w:r>
      <w:r w:rsidR="006D606B">
        <w:t>, dana</w:t>
      </w:r>
      <w:r w:rsidR="004A6AAF">
        <w:t xml:space="preserve"> </w:t>
      </w:r>
      <w:r w:rsidR="00AB59C2">
        <w:t>12. prosinca</w:t>
      </w:r>
      <w:r w:rsidR="006D606B">
        <w:t xml:space="preserve"> 2018. g.,  </w:t>
      </w:r>
    </w:p>
    <w:p w:rsidRDefault="00AB59C2" w:rsidP="00AB59C2" w:rsidR="00366021">
      <w:pPr>
        <w:pStyle w:val="Tijeloteksta"/>
        <w:tabs>
          <w:tab w:pos="1635" w:val="left"/>
        </w:tabs>
      </w:pPr>
      <w:r>
        <w:tab/>
      </w:r>
    </w:p>
    <w:p w:rsidRDefault="005E5D90" w:rsidP="00A6472A" w:rsidR="004B741D">
      <w:pPr>
        <w:jc w:val="center"/>
      </w:pPr>
      <w:r w:rsidRPr="00CC7F3D">
        <w:t>z a k l j u č i o  j e :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A6472A" w:rsidP="004B741D" w:rsidR="00A6472A">
      <w:pPr>
        <w:pStyle w:val="Tijeloteksta"/>
        <w:rPr>
          <w:b/>
          <w:bCs/>
        </w:rPr>
      </w:pPr>
    </w:p>
    <w:p w:rsidRDefault="00A6472A" w:rsidP="0085153E" w:rsidR="00A55821">
      <w:pPr>
        <w:ind w:firstLine="720"/>
        <w:jc w:val="both"/>
      </w:pPr>
      <w:r>
        <w:t>1</w:t>
      </w:r>
      <w:r w:rsidR="00A55821">
        <w:t xml:space="preserve">.       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 w:rsidR="00AB59C2">
        <w:t xml:space="preserve">Ilija </w:t>
      </w:r>
      <w:proofErr w:type="spellStart"/>
      <w:r w:rsidR="00AB59C2">
        <w:t>Mamula</w:t>
      </w:r>
      <w:proofErr w:type="spellEnd"/>
      <w:r w:rsidR="00AB59C2">
        <w:t xml:space="preserve">, Donji </w:t>
      </w:r>
      <w:proofErr w:type="spellStart"/>
      <w:r w:rsidR="00AB59C2">
        <w:t>Vučkovići</w:t>
      </w:r>
      <w:proofErr w:type="spellEnd"/>
      <w:r w:rsidR="00AB59C2">
        <w:t xml:space="preserve">, Donji </w:t>
      </w:r>
      <w:proofErr w:type="spellStart"/>
      <w:r w:rsidR="00AB59C2">
        <w:t>Vučkovići</w:t>
      </w:r>
      <w:proofErr w:type="spellEnd"/>
      <w:r w:rsidR="00AB59C2">
        <w:t xml:space="preserve"> 22, OIB: 29777168810</w:t>
      </w:r>
      <w:r w:rsidR="00A55821">
        <w:t>, da u roku od 8 dana od dana primitka ovog zaključka preda sudu, pozivom na gornji broj predmeta, pisano izvješće o financijsko-gospodarskom stanju dužnika u 2 primjerka.</w:t>
      </w:r>
    </w:p>
    <w:p w:rsidRDefault="00A6472A" w:rsidP="00A6472A" w:rsidR="002A6867">
      <w:pPr>
        <w:ind w:firstLine="720"/>
        <w:jc w:val="both"/>
      </w:pPr>
      <w:r>
        <w:t>2</w:t>
      </w:r>
      <w:r w:rsidR="00A55821">
        <w:t xml:space="preserve">. </w:t>
      </w:r>
      <w:r w:rsidR="00A55821">
        <w:tab/>
        <w:t xml:space="preserve">Ukoliko </w:t>
      </w:r>
      <w:r w:rsidR="002A6867">
        <w:t xml:space="preserve">zakonski </w:t>
      </w:r>
      <w:r w:rsidR="00F92A02">
        <w:t xml:space="preserve">zastupnik dužnika </w:t>
      </w:r>
      <w:r w:rsidR="00D137DA">
        <w:t xml:space="preserve">Ilija </w:t>
      </w:r>
      <w:proofErr w:type="spellStart"/>
      <w:r w:rsidR="00D137DA">
        <w:t>Mamula</w:t>
      </w:r>
      <w:proofErr w:type="spellEnd"/>
      <w:r w:rsidR="00D137DA">
        <w:t xml:space="preserve">, Donji </w:t>
      </w:r>
      <w:proofErr w:type="spellStart"/>
      <w:r w:rsidR="00D137DA">
        <w:t>Vučkovići</w:t>
      </w:r>
      <w:proofErr w:type="spellEnd"/>
      <w:r w:rsidR="00D137DA">
        <w:t xml:space="preserve">, Donji </w:t>
      </w:r>
      <w:proofErr w:type="spellStart"/>
      <w:r w:rsidR="00D137DA">
        <w:t>Vučkovići</w:t>
      </w:r>
      <w:proofErr w:type="spellEnd"/>
      <w:r w:rsidR="00D137DA">
        <w:t xml:space="preserve"> 22, OIB: 29777168810 </w:t>
      </w:r>
      <w:r w:rsidR="002A6867">
        <w:t>ne postup</w:t>
      </w:r>
      <w:r w:rsidR="0085153E">
        <w:t>i</w:t>
      </w:r>
      <w:r w:rsidR="00A55821">
        <w:t xml:space="preserve"> po točki </w:t>
      </w:r>
      <w:r>
        <w:t>1</w:t>
      </w:r>
      <w:r w:rsidR="00A55821">
        <w:t xml:space="preserve">. ovoga zaključka odgovara vjerovnicima osobno za naknadu štete koju </w:t>
      </w:r>
      <w:r w:rsidR="002A6867">
        <w:t>im</w:t>
      </w:r>
      <w:r w:rsidR="0085153E">
        <w:t xml:space="preserve"> je</w:t>
      </w:r>
      <w:r w:rsidR="00A55821">
        <w:t xml:space="preserve"> prouzroči</w:t>
      </w:r>
      <w:r w:rsidR="0085153E">
        <w:t>o</w:t>
      </w:r>
      <w:r w:rsidR="00A55821">
        <w:t xml:space="preserve"> uskratom davanja ili davanjem netočnih ili nepotpunih podataka, obavijesti i izvješća prema odredbama st. 1 i 2 čl. 117 SZ.</w:t>
      </w:r>
    </w:p>
    <w:p w:rsidRDefault="00A6472A" w:rsidP="00A6472A" w:rsidR="00833ACB">
      <w:pPr>
        <w:ind w:firstLine="720"/>
        <w:jc w:val="both"/>
      </w:pPr>
      <w:r>
        <w:t>3</w:t>
      </w:r>
      <w:r w:rsidR="00A55821">
        <w:t>.</w:t>
      </w:r>
      <w:r w:rsidR="00A55821"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 w:rsidR="00A55821">
        <w:t>prokazni</w:t>
      </w:r>
      <w:proofErr w:type="spellEnd"/>
      <w:r w:rsidR="00A55821">
        <w:t xml:space="preserve"> popis imovine).</w:t>
      </w:r>
    </w:p>
    <w:p w:rsidRDefault="00A6472A" w:rsidP="00A55821" w:rsidR="00A55821">
      <w:pPr>
        <w:ind w:firstLine="720"/>
        <w:jc w:val="both"/>
      </w:pPr>
      <w:r>
        <w:t>4</w:t>
      </w:r>
      <w:r w:rsidR="00A55821">
        <w:t xml:space="preserve">. </w:t>
      </w:r>
      <w:r w:rsidR="00A55821">
        <w:tab/>
        <w:t>Za davanje neistinitog ili nepotpunog popisa imovine i obveza (</w:t>
      </w:r>
      <w:proofErr w:type="spellStart"/>
      <w:r w:rsidR="00A55821">
        <w:t>prokazni</w:t>
      </w:r>
      <w:proofErr w:type="spellEnd"/>
      <w:r w:rsidR="00A55821">
        <w:t xml:space="preserve"> popis imovine), dužnik odgovara kao za davanje lažnoga iskaza u postupku pred sudom (čl. 17 st. 3 SZ).</w:t>
      </w:r>
    </w:p>
    <w:p w:rsidRDefault="00A6472A" w:rsidP="00833ACB" w:rsidR="00833ACB">
      <w:pPr>
        <w:pStyle w:val="Tijeloteksta"/>
        <w:ind w:firstLine="708"/>
        <w:rPr>
          <w:bCs/>
        </w:rPr>
      </w:pPr>
      <w:r>
        <w:t>5</w:t>
      </w:r>
      <w:r w:rsidR="00833ACB">
        <w:t xml:space="preserve">. Poziva se </w:t>
      </w:r>
      <w:proofErr w:type="spellStart"/>
      <w:r w:rsidR="00833ACB">
        <w:t>z.z</w:t>
      </w:r>
      <w:proofErr w:type="spellEnd"/>
      <w:r w:rsidR="00833ACB">
        <w:t xml:space="preserve">. dužnika </w:t>
      </w:r>
      <w:r w:rsidR="00D137DA">
        <w:t xml:space="preserve">Ilija </w:t>
      </w:r>
      <w:proofErr w:type="spellStart"/>
      <w:r w:rsidR="00D137DA">
        <w:t>Mamula</w:t>
      </w:r>
      <w:proofErr w:type="spellEnd"/>
      <w:r w:rsidR="00D137DA">
        <w:t xml:space="preserve">, Donji </w:t>
      </w:r>
      <w:proofErr w:type="spellStart"/>
      <w:r w:rsidR="00D137DA">
        <w:t>Vučkovići</w:t>
      </w:r>
      <w:proofErr w:type="spellEnd"/>
      <w:r w:rsidR="00D137DA">
        <w:t xml:space="preserve">, Donji </w:t>
      </w:r>
      <w:proofErr w:type="spellStart"/>
      <w:r w:rsidR="00D137DA">
        <w:t>Vučkovići</w:t>
      </w:r>
      <w:proofErr w:type="spellEnd"/>
      <w:r w:rsidR="00D137DA">
        <w:t xml:space="preserve"> 22, OIB: 29777168810</w:t>
      </w:r>
      <w:r w:rsidR="00833ACB">
        <w:t>, da sačini Zapisnik o izlučenoj arhivskoj građi koji će potpisati te dostaviti ovome sudu na gornji broj predmeta, u roku od 3 dana od dana primitka ovoga Zaključka.</w:t>
      </w:r>
    </w:p>
    <w:p w:rsidRDefault="00A55821" w:rsidP="00A6472A" w:rsidR="00A55821">
      <w:pPr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137DA">
        <w:t>12. prosinca</w:t>
      </w:r>
      <w:r w:rsidR="006E35F4">
        <w:t xml:space="preserve"> 2018.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6472A" w:rsidP="004B741D" w:rsidR="00A6472A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D137DA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D137DA">
        <w:t xml:space="preserve">Ilija </w:t>
      </w:r>
      <w:proofErr w:type="spellStart"/>
      <w:r w:rsidR="00D137DA">
        <w:t>Mamula</w:t>
      </w:r>
      <w:proofErr w:type="spellEnd"/>
      <w:r w:rsidR="00D137DA">
        <w:t xml:space="preserve">, Donji </w:t>
      </w:r>
      <w:proofErr w:type="spellStart"/>
      <w:r w:rsidR="00D137DA">
        <w:t>Vučkovići</w:t>
      </w:r>
      <w:proofErr w:type="spellEnd"/>
      <w:r w:rsidR="00D137DA">
        <w:t xml:space="preserve">, Donji </w:t>
      </w:r>
      <w:proofErr w:type="spellStart"/>
      <w:r w:rsidR="00D137DA">
        <w:t>Vučkovići</w:t>
      </w:r>
      <w:proofErr w:type="spellEnd"/>
      <w:r w:rsidR="00D137DA">
        <w:t xml:space="preserve"> 22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D137DA">
        <w:t>26.1.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2367F7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119" w:rsidR="00B96119">
      <w:r>
        <w:separator/>
      </w:r>
    </w:p>
  </w:endnote>
  <w:endnote w:id="0" w:type="continuationSeparator">
    <w:p w:rsidRDefault="00B96119" w:rsidR="00B96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119" w:rsidR="00B96119">
      <w:r>
        <w:separator/>
      </w:r>
    </w:p>
  </w:footnote>
  <w:footnote w:id="0" w:type="continuationSeparator">
    <w:p w:rsidRDefault="00B96119" w:rsidR="00B961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367F7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367F7"/>
    <w:rsid w:val="00252C63"/>
    <w:rsid w:val="00255E1A"/>
    <w:rsid w:val="00257B3A"/>
    <w:rsid w:val="00275BD0"/>
    <w:rsid w:val="00291B9C"/>
    <w:rsid w:val="002A6867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7454A"/>
    <w:rsid w:val="003A4406"/>
    <w:rsid w:val="003B0E86"/>
    <w:rsid w:val="003B4C28"/>
    <w:rsid w:val="003D583B"/>
    <w:rsid w:val="003D621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971E9"/>
    <w:rsid w:val="00497410"/>
    <w:rsid w:val="004A6AAF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26B1D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6472A"/>
    <w:rsid w:val="00A91ED3"/>
    <w:rsid w:val="00A96A2B"/>
    <w:rsid w:val="00AB56F9"/>
    <w:rsid w:val="00AB59C2"/>
    <w:rsid w:val="00AC0C0C"/>
    <w:rsid w:val="00AD24AA"/>
    <w:rsid w:val="00AD76C3"/>
    <w:rsid w:val="00AF787C"/>
    <w:rsid w:val="00B11D59"/>
    <w:rsid w:val="00B27C25"/>
    <w:rsid w:val="00B41F79"/>
    <w:rsid w:val="00B54B7E"/>
    <w:rsid w:val="00B84F0F"/>
    <w:rsid w:val="00B923EB"/>
    <w:rsid w:val="00B96119"/>
    <w:rsid w:val="00BC33DE"/>
    <w:rsid w:val="00BF6F99"/>
    <w:rsid w:val="00BF7940"/>
    <w:rsid w:val="00C15361"/>
    <w:rsid w:val="00C26291"/>
    <w:rsid w:val="00C3548B"/>
    <w:rsid w:val="00C4707F"/>
    <w:rsid w:val="00C9197B"/>
    <w:rsid w:val="00CA5EA9"/>
    <w:rsid w:val="00CB0F92"/>
    <w:rsid w:val="00CC0A3F"/>
    <w:rsid w:val="00CC5360"/>
    <w:rsid w:val="00CC7F3D"/>
    <w:rsid w:val="00CD0366"/>
    <w:rsid w:val="00CE19FA"/>
    <w:rsid w:val="00CF4431"/>
    <w:rsid w:val="00D137DA"/>
    <w:rsid w:val="00D17625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91022"/>
    <w:rsid w:val="00F92A02"/>
    <w:rsid w:val="00FA7686"/>
    <w:rsid w:val="00FE522B"/>
    <w:rsid w:val="00FF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67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67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7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7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7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67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67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7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7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7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1791</izvorni_sadrzaj>
    <derivirana_varijabla naziv="DomainObject.Predmet.Broj_1">1791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St-1791/2018</izvorni_sadrzaj>
    <derivirana_varijabla naziv="DomainObject.Predmet.OznakaBroj_1">St-1791/2018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VIA MAGRIŽ jednostavno društvo s ograničenom odgovornošću za turizam, ugostiteljstvo i trgovinu</izvorni_sadrzaj>
    <derivirana_varijabla naziv="DomainObject.Predmet.ProtustrankaFormated_1">  VIA MAGRIŽ jednostavno društvo s ograničenom odgovornošću za turizam, ugostiteljstvo i trgovinu</derivirana_varijabla>
  </DomainObject.Predmet.ProtustrankaFormated>
  <DomainObject.Predmet.ProtustrankaFormatedOIB>
    <izvorni_sadrzaj>  VIA MAGRIŽ jednostavno društvo s ograničenom odgovornošću za turizam, ugostiteljstvo i trgovinu, OIB 56247924710</izvorni_sadrzaj>
    <derivirana_varijabla naziv="DomainObject.Predmet.ProtustrankaFormatedOIB_1">  VIA MAGRIŽ jednostavno društvo s ograničenom odgovornošću za turizam, ugostiteljstvo i trgovinu, OIB 56247924710</derivirana_varijabla>
  </DomainObject.Predmet.ProtustrankaFormatedOIB>
  <DomainObject.Predmet.ProtustrankaFormatedWithAdress>
    <izvorni_sadrzaj> VIA MAGRIŽ jednostavno društvo s ograničenom odgovornošću za turizam, ugostiteljstvo i trgovinu, Novačka 62/b, 10000 Zagreb</izvorni_sadrzaj>
    <derivirana_varijabla naziv="DomainObject.Predmet.ProtustrankaFormatedWithAdress_1"> VIA MAGRIŽ jednostavno društvo s ograničenom odgovornošću za turizam, ugostiteljstvo i trgovinu, Novačka 62/b, 10000 Zagreb</derivirana_varijabla>
  </DomainObject.Predmet.ProtustrankaFormatedWithAdress>
  <DomainObject.Predmet.ProtustrankaFormatedWithAdressOIB>
    <izvorni_sadrzaj> VIA MAGRIŽ jednostavno društvo s ograničenom odgovornošću za turizam, ugostiteljstvo i trgovinu, OIB 56247924710, Novačka 62/b, 10000 Zagreb</izvorni_sadrzaj>
    <derivirana_varijabla naziv="DomainObject.Predmet.ProtustrankaFormatedWithAdressOIB_1"> VIA MAGRIŽ jednostavno društvo s ograničenom odgovornošću za turizam, ugostiteljstvo i trgovinu, OIB 56247924710, Novačka 62/b, 10000 Zagreb</derivirana_varijabla>
  </DomainObject.Predmet.ProtustrankaFormatedWithAdressOIB>
  <DomainObject.Predmet.ProtustrankaWithAdress>
    <izvorni_sadrzaj>VIA MAGRIŽ jednostavno društvo s ograničenom odgovornošću za turizam, ugostiteljstvo i trgovinu Novačka 62/b, 10000 Zagreb</izvorni_sadrzaj>
    <derivirana_varijabla naziv="DomainObject.Predmet.ProtustrankaWithAdress_1">VIA MAGRIŽ jednostavno društvo s ograničenom odgovornošću za turizam, ugostiteljstvo i trgovinu Novačka 62/b, 10000 Zagreb</derivirana_varijabla>
  </DomainObject.Predmet.ProtustrankaWithAdress>
  <DomainObject.Predmet.ProtustrankaWithAdressOIB>
    <izvorni_sadrzaj>VIA MAGRIŽ jednostavno društvo s ograničenom odgovornošću za turizam, ugostiteljstvo i trgovinu, OIB 56247924710, Novačka 62/b, 10000 Zagreb</izvorni_sadrzaj>
    <derivirana_varijabla naziv="DomainObject.Predmet.ProtustrankaWithAdressOIB_1">VIA MAGRIŽ jednostavno društvo s ograničenom odgovornošću za turizam, ugostiteljstvo i trgovinu, OIB 56247924710, Novačka 62/b, 10000 Zagreb</derivirana_varijabla>
  </DomainObject.Predmet.ProtustrankaWithAdressOIB>
  <DomainObject.Predmet.ProtustrankaNazivFormated>
    <izvorni_sadrzaj>VIA MAGRIŽ jednostavno društvo s ograničenom odgovornošću za turizam, ugostiteljstvo i trgovinu</izvorni_sadrzaj>
    <derivirana_varijabla naziv="DomainObject.Predmet.ProtustrankaNazivFormated_1">VIA MAGRIŽ jednostavno društvo s ograničenom odgovornošću za turizam, ugostiteljstvo i trgovinu</derivirana_varijabla>
  </DomainObject.Predmet.ProtustrankaNazivFormated>
  <DomainObject.Predmet.ProtustrankaNazivFormatedOIB>
    <izvorni_sadrzaj>VIA MAGRIŽ jednostavno društvo s ograničenom odgovornošću za turizam, ugostiteljstvo i trgovinu, OIB 56247924710</izvorni_sadrzaj>
    <derivirana_varijabla naziv="DomainObject.Predmet.ProtustrankaNazivFormatedOIB_1">VIA MAGRIŽ jednostavno društvo s ograničenom odgovornošću za turizam, ugostiteljstvo i trgovinu, OIB 56247924710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MAGRIŽ jednostavno društvo s ograničenom odgovornošću za turizam, ugostiteljstvo i trgovinu</item>
    </izvorni_sadrzaj>
    <derivirana_varijabla naziv="DomainObject.Predmet.ProtuStrankaListFormated_1">
      <item>VIA MAGRIŽ jednostavno društvo s ograničenom odgovornošću za turizam, ugostiteljstvo i trgovinu</item>
    </derivirana_varijabla>
  </DomainObject.Predmet.ProtuStrankaListFormated>
  <DomainObject.Predmet.ProtuStrankaListFormatedOIB>
    <izvorni_sadrzaj>
      <item>VIA MAGRIŽ jednostavno društvo s ograničenom odgovornošću za turizam, ugostiteljstvo i trgovinu, OIB 56247924710</item>
    </izvorni_sadrzaj>
    <derivirana_varijabla naziv="DomainObject.Predmet.ProtuStrankaListFormatedOIB_1">
      <item>VIA MAGRIŽ jednostavno društvo s ograničenom odgovornošću za turizam, ugostiteljstvo i trgovinu, OIB 56247924710</item>
    </derivirana_varijabla>
  </DomainObject.Predmet.ProtuStrankaListFormatedOIB>
  <DomainObject.Predmet.ProtuStrankaListFormatedWithAdress>
    <izvorni_sadrzaj>
      <item>VIA MAGRIŽ jednostavno društvo s ograničenom odgovornošću za turizam, ugostiteljstvo i trgovinu, Novačka 62/b, 10000 Zagreb</item>
    </izvorni_sadrzaj>
    <derivirana_varijabla naziv="DomainObject.Predmet.ProtuStrankaListFormatedWithAdress_1">
      <item>VIA MAGRIŽ jednostavno društvo s ograničenom odgovornošću za turizam, ugostiteljstvo i trgovinu, Novačka 62/b, 10000 Zagreb</item>
    </derivirana_varijabla>
  </DomainObject.Predmet.ProtuStrankaListFormatedWithAdress>
  <DomainObject.Predmet.ProtuStrankaListFormatedWithAdressOIB>
    <izvorni_sadrzaj>
      <item>VIA MAGRIŽ jednostavno društvo s ograničenom odgovornošću za turizam, ugostiteljstvo i trgovinu, OIB 56247924710, Novačka 62/b, 10000 Zagreb</item>
    </izvorni_sadrzaj>
    <derivirana_varijabla naziv="DomainObject.Predmet.ProtuStrankaListFormatedWithAdressOIB_1">
      <item>VIA MAGRIŽ jednostavno društvo s ograničenom odgovornošću za turizam, ugostiteljstvo i trgovinu, OIB 56247924710, Novačka 62/b, 10000 Zagreb</item>
    </derivirana_varijabla>
  </DomainObject.Predmet.ProtuStrankaListFormatedWithAdressOIB>
  <DomainObject.Predmet.ProtuStrankaListNazivFormated>
    <izvorni_sadrzaj>
      <item>VIA MAGRIŽ jednostavno društvo s ograničenom odgovornošću za turizam, ugostiteljstvo i trgovinu</item>
    </izvorni_sadrzaj>
    <derivirana_varijabla naziv="DomainObject.Predmet.ProtuStrankaListNazivFormated_1">
      <item>VIA MAGRIŽ jednostavno društvo s ograničenom odgovornošću za turizam, ugostiteljstvo i trgovinu</item>
    </derivirana_varijabla>
  </DomainObject.Predmet.ProtuStrankaListNazivFormated>
  <DomainObject.Predmet.ProtuStrankaListNazivFormatedOIB>
    <izvorni_sadrzaj>
      <item>VIA MAGRIŽ jednostavno društvo s ograničenom odgovornošću za turizam, ugostiteljstvo i trgovinu, OIB 56247924710</item>
    </izvorni_sadrzaj>
    <derivirana_varijabla naziv="DomainObject.Predmet.ProtuStrankaListNazivFormatedOIB_1">
      <item>VIA MAGRIŽ jednostavno društvo s ograničenom odgovornošću za turizam, ugostiteljstvo i trgovinu, OIB 56247924710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MAGRIŽ jednostavno društvo s ograničenom odgovornošću za turizam, ugostiteljstvo i trgovinu</izvorni_sadrzaj>
    <derivirana_varijabla naziv="DomainObject.Predmet.ProtustrankaIDrugi_1">VIA MAGRIŽ jednostavno društvo s ograničenom odgovornošću za turizam,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 MAGRIŽ jednostavno društvo s ograničenom odgovornošću za turizam, ugostiteljstvo i trgovinu, OIB 56247924710, Novačka 62/b, 10000 Zagreb</izvorni_sadrzaj>
    <derivirana_varijabla naziv="DomainObject.Predmet.ProtustrankaIDrugiAdressOIB_1">VIA MAGRIŽ jednostavno društvo s ograničenom odgovornošću za turizam, ugostiteljstvo i trgovinu, OIB 56247924710, Novačka 62/b,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MAGRIŽ jednostavno društvo s ograničenom odgovornošću za turizam, ugostiteljstvo i trgovinu</item>
      <item>FINA Regionalni centar Zagreb</item>
    </izvorni_sadrzaj>
    <derivirana_varijabla naziv="DomainObject.Predmet.SudioniciListNaziv_1">
      <item>VIA MAGRIŽ jednostavno društvo s ograničenom odgovornošću za turizam, ugostiteljstvo i trgovinu</item>
      <item>FINA Regionalni centar Zagreb</item>
    </derivirana_varijabla>
  </DomainObject.Predmet.SudioniciListNaziv>
  <DomainObject.Predmet.SudioniciListAdressOIB>
    <izvorni_sadrzaj>
      <item>VIA MAGRIŽ jednostavno društvo s ograničenom odgovornošću za turizam, ugostiteljstvo i trgovinu, OIB 56247924710, Novačka 62/b,10000 Zagreb</item>
      <item>FINA Regionalni centar Zagreb, OIB 85821130368, Trg svibanjskih žrtava 1995. 1,10000 Zagreb</item>
    </izvorni_sadrzaj>
    <derivirana_varijabla naziv="DomainObject.Predmet.SudioniciListAdressOIB_1">
      <item>VIA MAGRIŽ jednostavno društvo s ograničenom odgovornošću za turizam, ugostiteljstvo i trgovinu, OIB 56247924710, Novačka 62/b,10000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56247924710</item>
      <item>, OIB 85821130368</item>
    </izvorni_sadrzaj>
    <derivirana_varijabla naziv="DomainObject.Predmet.SudioniciListNazivOIB_1">
      <item>, OIB 56247924710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5BDA0D-7CB1-4495-AB99-42D65837F2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345</properties:Words>
  <properties:Characters>1692</properties:Characters>
  <properties:Lines>122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2018-07-03T05:53:00Z</dcterms:created>
  <dc:creator>hermanj</dc:creator>
  <cp:lastModifiedBy>Danijela Sekulić</cp:lastModifiedBy>
  <cp:lastPrinted>2018-12-12T12:29:00Z</cp:lastPrinted>
  <dcterms:modified xmlns:xsi="http://www.w3.org/2001/XMLSchema-instance" xsi:type="dcterms:W3CDTF">2018-12-12T12:30:00Z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 BEZ UPLATE.docx)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