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f20b5" w14:paraId="9ef20b5" w:rsidRDefault="001B2E0F" w:rsidP="00910611" w:rsidR="001B2E0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2E0F" w:rsidP="00910611" w:rsidR="001B2E0F">
      <w:r>
        <w:rPr>
          <w:rFonts w:eastAsia="MS Mincho"/>
        </w:rPr>
        <w:t>REPUBLIKA HRVATSKA</w:t>
      </w:r>
    </w:p>
    <w:p w:rsidRDefault="001B2E0F" w:rsidP="00910611" w:rsidR="001B2E0F">
      <w:r>
        <w:rPr>
          <w:rFonts w:eastAsia="MS Mincho"/>
        </w:rPr>
        <w:t>TRGOVAČKI SUD U RIJECI</w:t>
      </w:r>
    </w:p>
    <w:p w:rsidRDefault="001B2E0F" w:rsidR="001B2E0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1329D" w:rsidP="00DC06D2" w:rsidR="0031329D" w:rsidRPr="005038F5">
      <w:pPr>
        <w:jc w:val="both"/>
      </w:pPr>
    </w:p>
    <w:p w:rsidRDefault="00A5245C" w:rsidP="00DC06D2" w:rsidR="00A5245C" w:rsidRPr="005038F5">
      <w:pPr>
        <w:jc w:val="center"/>
        <w:rPr>
          <w:bCs/>
        </w:rPr>
      </w:pPr>
    </w:p>
    <w:p w:rsidRDefault="00B7388C" w:rsidP="00DC06D2" w:rsidR="00B7388C" w:rsidRPr="005038F5">
      <w:pPr>
        <w:jc w:val="center"/>
        <w:rPr>
          <w:bCs/>
        </w:rPr>
      </w:pPr>
      <w:r w:rsidRPr="005038F5">
        <w:rPr>
          <w:bCs/>
        </w:rPr>
        <w:t>R E P U B L I K A    H R V A T S K A</w:t>
      </w:r>
    </w:p>
    <w:p w:rsidRDefault="00E303B9" w:rsidP="00DC06D2" w:rsidR="00E303B9" w:rsidRPr="005038F5">
      <w:pPr>
        <w:jc w:val="center"/>
        <w:rPr>
          <w:bCs/>
        </w:rPr>
      </w:pPr>
      <w:r w:rsidRPr="005038F5">
        <w:rPr>
          <w:bCs/>
        </w:rPr>
        <w:t>R</w:t>
      </w:r>
      <w:r w:rsidR="0031329D" w:rsidRPr="005038F5">
        <w:rPr>
          <w:bCs/>
        </w:rPr>
        <w:t xml:space="preserve"> </w:t>
      </w:r>
      <w:r w:rsidRPr="005038F5">
        <w:rPr>
          <w:bCs/>
        </w:rPr>
        <w:t>J</w:t>
      </w:r>
      <w:r w:rsidR="0031329D" w:rsidRPr="005038F5">
        <w:rPr>
          <w:bCs/>
        </w:rPr>
        <w:t xml:space="preserve"> </w:t>
      </w:r>
      <w:r w:rsidRPr="005038F5">
        <w:rPr>
          <w:bCs/>
        </w:rPr>
        <w:t>E</w:t>
      </w:r>
      <w:r w:rsidR="0031329D" w:rsidRPr="005038F5">
        <w:rPr>
          <w:bCs/>
        </w:rPr>
        <w:t xml:space="preserve"> </w:t>
      </w:r>
      <w:r w:rsidRPr="005038F5">
        <w:rPr>
          <w:bCs/>
        </w:rPr>
        <w:t>Š</w:t>
      </w:r>
      <w:r w:rsidR="0031329D" w:rsidRPr="005038F5">
        <w:rPr>
          <w:bCs/>
        </w:rPr>
        <w:t xml:space="preserve"> </w:t>
      </w:r>
      <w:r w:rsidRPr="005038F5">
        <w:rPr>
          <w:bCs/>
        </w:rPr>
        <w:t>E</w:t>
      </w:r>
      <w:r w:rsidR="0031329D" w:rsidRPr="005038F5">
        <w:rPr>
          <w:bCs/>
        </w:rPr>
        <w:t xml:space="preserve"> </w:t>
      </w:r>
      <w:r w:rsidRPr="005038F5">
        <w:rPr>
          <w:bCs/>
        </w:rPr>
        <w:t>N</w:t>
      </w:r>
      <w:r w:rsidR="0031329D" w:rsidRPr="005038F5">
        <w:rPr>
          <w:bCs/>
        </w:rPr>
        <w:t xml:space="preserve"> </w:t>
      </w:r>
      <w:r w:rsidRPr="005038F5">
        <w:rPr>
          <w:bCs/>
        </w:rPr>
        <w:t>J</w:t>
      </w:r>
      <w:r w:rsidR="0031329D" w:rsidRPr="005038F5">
        <w:rPr>
          <w:bCs/>
        </w:rPr>
        <w:t xml:space="preserve"> </w:t>
      </w:r>
      <w:r w:rsidRPr="005038F5">
        <w:rPr>
          <w:bCs/>
        </w:rPr>
        <w:t>E</w:t>
      </w:r>
    </w:p>
    <w:p w:rsidRDefault="00B819B7" w:rsidP="00DC06D2" w:rsidR="00B819B7" w:rsidRPr="005038F5">
      <w:pPr>
        <w:jc w:val="both"/>
      </w:pPr>
    </w:p>
    <w:p w:rsidRDefault="00240852" w:rsidP="00240852" w:rsidR="00240852">
      <w:pPr>
        <w:ind w:firstLine="708"/>
        <w:jc w:val="both"/>
      </w:pPr>
      <w:r w:rsidRPr="005038F5">
        <w:t xml:space="preserve">Trgovački sud u Rijeci, po stečajnom sucu Veri Jelenović, u nastavku postupka radi naknadne diobe Stečajna masa iza GMT SPORT I INTERIJERI društvo s ograničenom odgovornošću za trgovinu, usluge i zastupanje u stečaju Martin, Bana Josipa Jelačića 48, MBS: 040356723, OIB: 31712921431, dana 13. srpnja 2018.  </w:t>
      </w:r>
    </w:p>
    <w:p w:rsidRDefault="005038F5" w:rsidP="00240852" w:rsidR="005038F5" w:rsidRPr="005038F5">
      <w:pPr>
        <w:ind w:firstLine="708"/>
        <w:jc w:val="both"/>
      </w:pPr>
    </w:p>
    <w:p w:rsidRDefault="00E303B9" w:rsidP="00DC06D2" w:rsidR="00E303B9" w:rsidRPr="005038F5">
      <w:pPr>
        <w:jc w:val="center"/>
        <w:rPr>
          <w:bCs/>
        </w:rPr>
      </w:pPr>
      <w:r w:rsidRPr="005038F5">
        <w:rPr>
          <w:bCs/>
        </w:rPr>
        <w:t>r i j e š i o  j e</w:t>
      </w:r>
    </w:p>
    <w:p w:rsidRDefault="004F6047" w:rsidP="00DC06D2" w:rsidR="004F6047" w:rsidRPr="005038F5">
      <w:pPr>
        <w:jc w:val="center"/>
        <w:rPr>
          <w:bCs/>
        </w:rPr>
      </w:pPr>
    </w:p>
    <w:p w:rsidRDefault="00E303B9" w:rsidP="00DC06D2" w:rsidR="00E303B9" w:rsidRPr="005038F5">
      <w:pPr>
        <w:jc w:val="both"/>
      </w:pPr>
      <w:r w:rsidRPr="005038F5">
        <w:tab/>
        <w:t xml:space="preserve">Stečajnom upravitelju </w:t>
      </w:r>
      <w:r w:rsidR="00240852" w:rsidRPr="005038F5">
        <w:t xml:space="preserve">Nikoli Kruljcu, Našice, Martin, B. Jelačića 48, OIB: 49223643131 </w:t>
      </w:r>
      <w:r w:rsidR="00A5245C" w:rsidRPr="005038F5">
        <w:t xml:space="preserve"> određuje se </w:t>
      </w:r>
      <w:r w:rsidRPr="005038F5">
        <w:t>nagrada za rad u iznosu od</w:t>
      </w:r>
      <w:r w:rsidR="0040193F" w:rsidRPr="005038F5">
        <w:t xml:space="preserve"> </w:t>
      </w:r>
      <w:r w:rsidR="002C6445" w:rsidRPr="005038F5">
        <w:t>103.179,56</w:t>
      </w:r>
      <w:r w:rsidR="00B549E6" w:rsidRPr="005038F5">
        <w:t xml:space="preserve"> </w:t>
      </w:r>
      <w:r w:rsidRPr="005038F5">
        <w:t>kn</w:t>
      </w:r>
      <w:r w:rsidR="00466255" w:rsidRPr="005038F5">
        <w:t xml:space="preserve"> u bruto iznosu, to jest iznosu prije odbitka pripadajućih doprinosa iz osnovice, poreza ili drugih naknada</w:t>
      </w:r>
      <w:r w:rsidR="00622D0B" w:rsidRPr="005038F5">
        <w:t>.</w:t>
      </w:r>
    </w:p>
    <w:p w:rsidRDefault="00E303B9" w:rsidP="00DC06D2" w:rsidR="00E303B9" w:rsidRPr="005038F5">
      <w:pPr>
        <w:jc w:val="both"/>
      </w:pPr>
      <w:r w:rsidRPr="005038F5">
        <w:t xml:space="preserve">    </w:t>
      </w:r>
    </w:p>
    <w:p w:rsidRDefault="00E303B9" w:rsidP="00DC06D2" w:rsidR="00E303B9" w:rsidRPr="005038F5">
      <w:pPr>
        <w:jc w:val="center"/>
        <w:rPr>
          <w:bCs/>
        </w:rPr>
      </w:pPr>
      <w:r w:rsidRPr="005038F5">
        <w:rPr>
          <w:bCs/>
        </w:rPr>
        <w:t>Obrazloženje</w:t>
      </w:r>
    </w:p>
    <w:p w:rsidRDefault="002C6445" w:rsidP="002C6445" w:rsidR="002C6445" w:rsidRPr="005038F5">
      <w:pPr>
        <w:ind w:firstLine="720"/>
        <w:jc w:val="both"/>
        <w:rPr>
          <w:bCs/>
        </w:rPr>
      </w:pPr>
      <w:r w:rsidRPr="005038F5">
        <w:rPr>
          <w:bCs/>
        </w:rPr>
        <w:t>Rješenjem ovog suda poslovni broj St-677/2013 od 30. rujna 2015. godine je otvoren i istovremeno zaključen stečajni postupak nad dužnikom GMT SPORT I INTERIJERI društvo s ograničenom odgovornošću za trgovinu, usluge i zastupanje Viškovo, Marićeva Draga 3, MBS: 040025523, OIB: 15157147686. Navedenim je rješenjem za dužnikovog stečajnog upravitelja imenovan Nikola Kruljac, Našice, Martin, B. Jelačića 48. Brisanjem dužnika iz sudskog registra ovog suda, dužnik je u skladu s odredbom čl. 4. Zakona o trgovačkim društvima izgubio svojstvo pravne osobe.</w:t>
      </w:r>
    </w:p>
    <w:p w:rsidRDefault="00E303B9" w:rsidP="002C6445" w:rsidR="00E303B9" w:rsidRPr="005038F5">
      <w:pPr>
        <w:ind w:firstLine="720"/>
        <w:jc w:val="both"/>
        <w:rPr>
          <w:bCs/>
        </w:rPr>
      </w:pPr>
      <w:r w:rsidRPr="005038F5">
        <w:rPr>
          <w:bCs/>
        </w:rPr>
        <w:t xml:space="preserve">Rješenjem </w:t>
      </w:r>
      <w:r w:rsidR="00436E79" w:rsidRPr="005038F5">
        <w:rPr>
          <w:bCs/>
        </w:rPr>
        <w:t xml:space="preserve">posl. br. </w:t>
      </w:r>
      <w:r w:rsidR="002C6445" w:rsidRPr="005038F5">
        <w:rPr>
          <w:bCs/>
        </w:rPr>
        <w:t xml:space="preserve">14 St-1028/2015-3 </w:t>
      </w:r>
      <w:r w:rsidRPr="005038F5">
        <w:rPr>
          <w:bCs/>
        </w:rPr>
        <w:t>od</w:t>
      </w:r>
      <w:r w:rsidR="00436E79" w:rsidRPr="005038F5">
        <w:rPr>
          <w:bCs/>
        </w:rPr>
        <w:t xml:space="preserve"> </w:t>
      </w:r>
      <w:r w:rsidR="002C6445" w:rsidRPr="005038F5">
        <w:rPr>
          <w:bCs/>
        </w:rPr>
        <w:t>18. siječnja 2016</w:t>
      </w:r>
      <w:r w:rsidRPr="005038F5">
        <w:rPr>
          <w:bCs/>
        </w:rPr>
        <w:t>.</w:t>
      </w:r>
      <w:r w:rsidR="00436E79" w:rsidRPr="005038F5">
        <w:rPr>
          <w:bCs/>
        </w:rPr>
        <w:t xml:space="preserve"> </w:t>
      </w:r>
      <w:r w:rsidR="002C6445" w:rsidRPr="005038F5">
        <w:rPr>
          <w:bCs/>
        </w:rPr>
        <w:t xml:space="preserve">određen je nastavak postupka radi naknadne diobe stečajne mase dužnika </w:t>
      </w:r>
      <w:r w:rsidR="002C6445" w:rsidRPr="005038F5">
        <w:t>GMT SPORT I INTERIJERI društvo s ograničenom odgovornošću za trgovinu, usluge i zastupanje u stečaju Viškovo, Marićeva Draga 3, MBS: 040025523</w:t>
      </w:r>
      <w:r w:rsidR="00436E79" w:rsidRPr="005038F5">
        <w:rPr>
          <w:bCs/>
        </w:rPr>
        <w:t xml:space="preserve">, a za stečajnog upravitelja imenovan </w:t>
      </w:r>
      <w:r w:rsidR="00466255" w:rsidRPr="005038F5">
        <w:t>Jozo Pavičić, OIB: 69969627936, Svetog Roka 44, Osijek</w:t>
      </w:r>
      <w:r w:rsidRPr="005038F5">
        <w:rPr>
          <w:bCs/>
        </w:rPr>
        <w:t>.</w:t>
      </w:r>
    </w:p>
    <w:p w:rsidRDefault="00E303B9" w:rsidP="00DC06D2" w:rsidR="00E303B9" w:rsidRPr="005038F5">
      <w:pPr>
        <w:jc w:val="both"/>
      </w:pPr>
      <w:r w:rsidRPr="005038F5">
        <w:rPr>
          <w:bCs/>
        </w:rPr>
        <w:tab/>
        <w:t xml:space="preserve">            </w:t>
      </w:r>
      <w:r w:rsidR="005645DE" w:rsidRPr="005038F5">
        <w:rPr>
          <w:bCs/>
        </w:rPr>
        <w:t>Č</w:t>
      </w:r>
      <w:r w:rsidRPr="005038F5">
        <w:rPr>
          <w:bCs/>
        </w:rPr>
        <w:t>l</w:t>
      </w:r>
      <w:r w:rsidR="005645DE" w:rsidRPr="005038F5">
        <w:rPr>
          <w:bCs/>
        </w:rPr>
        <w:t>ankom</w:t>
      </w:r>
      <w:r w:rsidRPr="005038F5">
        <w:rPr>
          <w:bCs/>
        </w:rPr>
        <w:t xml:space="preserve"> </w:t>
      </w:r>
      <w:r w:rsidR="00B53AF4" w:rsidRPr="005038F5">
        <w:rPr>
          <w:bCs/>
        </w:rPr>
        <w:t>94</w:t>
      </w:r>
      <w:r w:rsidR="005645DE" w:rsidRPr="005038F5">
        <w:rPr>
          <w:bCs/>
        </w:rPr>
        <w:t xml:space="preserve">. </w:t>
      </w:r>
      <w:r w:rsidR="00B53AF4" w:rsidRPr="005038F5">
        <w:rPr>
          <w:bCs/>
        </w:rPr>
        <w:t xml:space="preserve">stavak 1. i 2. </w:t>
      </w:r>
      <w:r w:rsidR="00A5245C" w:rsidRPr="005038F5">
        <w:rPr>
          <w:bCs/>
        </w:rPr>
        <w:t xml:space="preserve">Stečajnog zakona (objavljen u NN </w:t>
      </w:r>
      <w:r w:rsidR="00466255" w:rsidRPr="005038F5">
        <w:rPr>
          <w:bCs/>
        </w:rPr>
        <w:t>71/15, 104/17</w:t>
      </w:r>
      <w:r w:rsidR="00A5245C" w:rsidRPr="005038F5">
        <w:rPr>
          <w:bCs/>
        </w:rPr>
        <w:t>)</w:t>
      </w:r>
      <w:r w:rsidR="005645DE" w:rsidRPr="005038F5">
        <w:rPr>
          <w:bCs/>
        </w:rPr>
        <w:t xml:space="preserve"> </w:t>
      </w:r>
      <w:r w:rsidRPr="005038F5">
        <w:rPr>
          <w:bCs/>
        </w:rPr>
        <w:t>propisano je da</w:t>
      </w:r>
      <w:r w:rsidR="005645DE" w:rsidRPr="005038F5">
        <w:rPr>
          <w:bCs/>
        </w:rPr>
        <w:t xml:space="preserve"> stečajni upravitelj ima pravo na nagradu za svoj rad koju rješenjem određuje </w:t>
      </w:r>
      <w:r w:rsidR="00B53AF4" w:rsidRPr="005038F5">
        <w:rPr>
          <w:bCs/>
        </w:rPr>
        <w:t xml:space="preserve">sud prema uredbi </w:t>
      </w:r>
      <w:r w:rsidR="00B53AF4" w:rsidRPr="005038F5">
        <w:t>kojom Vlada Republike Hrvatske utvrđuje kriterije i način obračuna i plaćanja nagrade stečajnim upraviteljima.</w:t>
      </w:r>
    </w:p>
    <w:p w:rsidRDefault="00B53AF4" w:rsidP="00DC06D2" w:rsidR="00B549E6" w:rsidRPr="005038F5">
      <w:pPr>
        <w:jc w:val="both"/>
      </w:pPr>
      <w:r w:rsidRPr="005038F5">
        <w:tab/>
      </w:r>
      <w:r w:rsidRPr="005038F5">
        <w:tab/>
      </w:r>
      <w:r w:rsidRPr="005038F5">
        <w:rPr>
          <w:bCs/>
        </w:rPr>
        <w:t xml:space="preserve">Člankom </w:t>
      </w:r>
      <w:r w:rsidR="00B549E6" w:rsidRPr="005038F5">
        <w:rPr>
          <w:bCs/>
        </w:rPr>
        <w:t>7</w:t>
      </w:r>
      <w:r w:rsidRPr="005038F5">
        <w:rPr>
          <w:bCs/>
        </w:rPr>
        <w:t xml:space="preserve">. Uredbe o kriterijima </w:t>
      </w:r>
      <w:r w:rsidRPr="005038F5">
        <w:t>i načinu obračuna i plaćanja nagrada stečajnim upraviteljima</w:t>
      </w:r>
      <w:r w:rsidRPr="005038F5">
        <w:rPr>
          <w:bCs/>
        </w:rPr>
        <w:t xml:space="preserve"> (Narodne novine br. 105/15)</w:t>
      </w:r>
      <w:r w:rsidR="00B549E6" w:rsidRPr="005038F5">
        <w:rPr>
          <w:bCs/>
        </w:rPr>
        <w:t xml:space="preserve"> koja je stupila na snagu dana 9. listopada 2015. godine</w:t>
      </w:r>
      <w:r w:rsidRPr="005038F5">
        <w:rPr>
          <w:bCs/>
        </w:rPr>
        <w:t xml:space="preserve"> propisano je da će se k</w:t>
      </w:r>
      <w:r w:rsidRPr="005038F5">
        <w:t xml:space="preserve">onačna </w:t>
      </w:r>
      <w:r w:rsidR="005038F5" w:rsidRPr="005038F5">
        <w:t xml:space="preserve">(bruto) </w:t>
      </w:r>
      <w:r w:rsidRPr="005038F5">
        <w:t xml:space="preserve">nagrada stečajnom upravitelju obračunavati primjenom tablice vrijednosti unovčene stečajne mase i </w:t>
      </w:r>
      <w:r w:rsidR="00B549E6" w:rsidRPr="005038F5">
        <w:t>nagrade u postocima. Pri tome se nagrada za vrijednost unovčene mase do 100.000,00 kn iznosi 16%</w:t>
      </w:r>
      <w:r w:rsidR="002C6445" w:rsidRPr="005038F5">
        <w:t xml:space="preserve">, na razliku između 100.000,01 kn i 300.000,00 kn obračunava se 12%, na razliku između 300.000,01 kn i 500.000,00 kn obračunava se 10%, na razliku između 500.000,01 </w:t>
      </w:r>
      <w:r w:rsidR="002C6445" w:rsidRPr="005038F5">
        <w:lastRenderedPageBreak/>
        <w:t>kn i 1.000.000,00 kn obračunava se 8%, i na razliku između 1.000.000,01 kn i 5.000.000,00 kn obračunava se 7%</w:t>
      </w:r>
      <w:r w:rsidR="00292CF7" w:rsidRPr="005038F5">
        <w:t>.</w:t>
      </w:r>
    </w:p>
    <w:p w:rsidRDefault="00B549E6" w:rsidP="00436E79" w:rsidR="00B53AF4">
      <w:pPr>
        <w:jc w:val="both"/>
      </w:pPr>
      <w:r w:rsidRPr="005038F5">
        <w:tab/>
      </w:r>
      <w:r w:rsidRPr="005038F5">
        <w:tab/>
        <w:t>U ovom je predmetu stečajna masa unovčena nakon stupanja na snagu navedene Uredbe</w:t>
      </w:r>
      <w:r w:rsidR="00975B8A">
        <w:t>,  a vjerovnici će se namiriti</w:t>
      </w:r>
      <w:r w:rsidRPr="005038F5">
        <w:t xml:space="preserve"> u iznosu od </w:t>
      </w:r>
      <w:r w:rsidR="002C6445" w:rsidRPr="005038F5">
        <w:t>1.045.422,33</w:t>
      </w:r>
      <w:r w:rsidRPr="005038F5">
        <w:t xml:space="preserve"> kn</w:t>
      </w:r>
      <w:r w:rsidR="002C6445" w:rsidRPr="005038F5">
        <w:t>, te bi po opisanom načinu izračuna stečajnom upravitelju</w:t>
      </w:r>
      <w:r w:rsidR="00436E79" w:rsidRPr="005038F5">
        <w:t xml:space="preserve"> valjalo odrediti nagradu za rad u iznosu</w:t>
      </w:r>
      <w:r w:rsidR="002C6445" w:rsidRPr="005038F5">
        <w:t xml:space="preserve"> od 103.179,56 kn bruto</w:t>
      </w:r>
      <w:r w:rsidR="00436E79" w:rsidRPr="005038F5">
        <w:t>.</w:t>
      </w:r>
    </w:p>
    <w:p w:rsidRDefault="001B2E0F" w:rsidP="00436E79" w:rsidR="001B2E0F" w:rsidRPr="005038F5">
      <w:pPr>
        <w:jc w:val="both"/>
      </w:pPr>
    </w:p>
    <w:p w:rsidRDefault="00B53AF4" w:rsidP="001B2E0F" w:rsidR="00B53AF4" w:rsidRPr="005038F5">
      <w:pPr>
        <w:spacing w:after="30"/>
        <w:jc w:val="center"/>
        <w:rPr>
          <w:caps/>
          <w:vanish/>
          <w:spacing w:val="24"/>
        </w:rPr>
      </w:pPr>
      <w:r w:rsidRPr="005038F5">
        <w:rPr>
          <w:caps/>
          <w:vanish/>
          <w:spacing w:val="24"/>
        </w:rPr>
        <w:t>Sadržaj po poglavljima</w:t>
      </w:r>
    </w:p>
    <w:p w:rsidRDefault="00B53AF4" w:rsidP="001B2E0F" w:rsidR="00B53AF4" w:rsidRPr="005038F5">
      <w:pPr>
        <w:jc w:val="center"/>
        <w:rPr>
          <w:vanish/>
        </w:rPr>
      </w:pPr>
      <w:r w:rsidRPr="005038F5">
        <w:rPr>
          <w:vanish/>
        </w:rPr>
        <w:t>I. OPĆE ODREDBEII. PRAVO NA NAGRADUIII. ZAVRŠNE ODREDBE</w:t>
      </w:r>
    </w:p>
    <w:p w:rsidRDefault="00B53AF4" w:rsidP="001B2E0F" w:rsidR="00B53AF4" w:rsidRPr="005038F5">
      <w:pPr>
        <w:jc w:val="center"/>
        <w:rPr>
          <w:caps/>
          <w:vanish/>
          <w:spacing w:val="24"/>
        </w:rPr>
      </w:pPr>
      <w:r w:rsidRPr="005038F5">
        <w:rPr>
          <w:caps/>
          <w:vanish/>
          <w:spacing w:val="24"/>
        </w:rPr>
        <w:t>Članci:</w:t>
      </w:r>
    </w:p>
    <w:p w:rsidRDefault="003B7447" w:rsidP="001B2E0F" w:rsidR="00E303B9">
      <w:pPr>
        <w:jc w:val="center"/>
      </w:pPr>
      <w:r w:rsidRPr="005038F5">
        <w:rPr>
          <w:bCs/>
        </w:rPr>
        <w:t>Rijeka</w:t>
      </w:r>
      <w:r w:rsidR="00E303B9" w:rsidRPr="005038F5">
        <w:rPr>
          <w:bCs/>
        </w:rPr>
        <w:t xml:space="preserve">, </w:t>
      </w:r>
      <w:r w:rsidR="001B2E0F" w:rsidRPr="005038F5">
        <w:t>13. srpnja 2018.</w:t>
      </w:r>
    </w:p>
    <w:p w:rsidRDefault="001B2E0F" w:rsidP="001B2E0F" w:rsidR="001B2E0F" w:rsidRPr="005038F5">
      <w:pPr>
        <w:jc w:val="center"/>
        <w:rPr>
          <w:bCs/>
        </w:rPr>
      </w:pPr>
    </w:p>
    <w:p w:rsidRDefault="00466255" w:rsidP="000C6247" w:rsidR="00466255" w:rsidRPr="005038F5">
      <w:pPr>
        <w:jc w:val="both"/>
      </w:pPr>
      <w:r w:rsidRPr="005038F5">
        <w:tab/>
      </w:r>
      <w:r w:rsidRPr="005038F5">
        <w:tab/>
      </w:r>
      <w:r w:rsidRPr="005038F5">
        <w:tab/>
      </w:r>
      <w:r w:rsidRPr="005038F5">
        <w:tab/>
      </w:r>
      <w:r w:rsidRPr="005038F5">
        <w:tab/>
      </w:r>
      <w:r w:rsidRPr="005038F5">
        <w:tab/>
      </w:r>
      <w:r w:rsidRPr="005038F5">
        <w:tab/>
        <w:t xml:space="preserve">                Sudac</w:t>
      </w:r>
    </w:p>
    <w:p w:rsidRDefault="00466255" w:rsidP="000C6247" w:rsidR="00466255" w:rsidRPr="005038F5">
      <w:pPr>
        <w:jc w:val="both"/>
      </w:pPr>
      <w:r w:rsidRPr="005038F5">
        <w:tab/>
      </w:r>
      <w:r w:rsidRPr="005038F5">
        <w:tab/>
      </w:r>
      <w:r w:rsidRPr="005038F5">
        <w:tab/>
      </w:r>
      <w:r w:rsidRPr="005038F5">
        <w:tab/>
      </w:r>
      <w:r w:rsidRPr="005038F5">
        <w:tab/>
      </w:r>
      <w:r w:rsidRPr="005038F5">
        <w:tab/>
      </w:r>
      <w:r w:rsidRPr="005038F5">
        <w:tab/>
        <w:t xml:space="preserve">          Vera Jelenović</w:t>
      </w:r>
    </w:p>
    <w:p w:rsidRDefault="001B2E0F" w:rsidP="00DC06D2" w:rsidR="001B2E0F">
      <w:pPr>
        <w:jc w:val="both"/>
        <w:rPr>
          <w:bCs/>
        </w:rPr>
      </w:pPr>
    </w:p>
    <w:p w:rsidRDefault="001B2E0F" w:rsidP="00DC06D2" w:rsidR="001B2E0F">
      <w:pPr>
        <w:jc w:val="both"/>
        <w:rPr>
          <w:bCs/>
        </w:rPr>
      </w:pPr>
    </w:p>
    <w:p w:rsidRDefault="00E303B9" w:rsidP="00DC06D2" w:rsidR="00621AF9" w:rsidRPr="005038F5">
      <w:pPr>
        <w:jc w:val="both"/>
        <w:rPr>
          <w:bCs/>
        </w:rPr>
      </w:pPr>
      <w:r w:rsidRPr="005038F5">
        <w:rPr>
          <w:bCs/>
        </w:rPr>
        <w:t>UPUTA O PRAVNOM LIJEKU:</w:t>
      </w:r>
    </w:p>
    <w:p w:rsidRDefault="00E303B9" w:rsidP="00466255" w:rsidR="0031329D" w:rsidRPr="005038F5">
      <w:pPr>
        <w:jc w:val="both"/>
      </w:pPr>
      <w:r w:rsidRPr="005038F5">
        <w:rPr>
          <w:bCs/>
        </w:rPr>
        <w:t xml:space="preserve">Protiv ovog rješenja pravo na žalbu imaju stečajni upravitelj, dužnik pojedinac i svaki stečajni vjerovnik. Žalba se podnosi u roku od 8 dana od dana </w:t>
      </w:r>
      <w:r w:rsidR="00436E79" w:rsidRPr="005038F5">
        <w:rPr>
          <w:bCs/>
        </w:rPr>
        <w:t>dostave</w:t>
      </w:r>
      <w:r w:rsidRPr="005038F5">
        <w:rPr>
          <w:bCs/>
        </w:rPr>
        <w:t xml:space="preserve"> istog</w:t>
      </w:r>
      <w:r w:rsidR="00436E79" w:rsidRPr="005038F5">
        <w:rPr>
          <w:bCs/>
        </w:rPr>
        <w:t xml:space="preserve"> </w:t>
      </w:r>
      <w:r w:rsidR="004F6047" w:rsidRPr="005038F5">
        <w:rPr>
          <w:bCs/>
        </w:rPr>
        <w:t>objavom na mrežnoj stranici</w:t>
      </w:r>
      <w:r w:rsidR="00436E79" w:rsidRPr="005038F5">
        <w:rPr>
          <w:bCs/>
        </w:rPr>
        <w:t xml:space="preserve"> e-Oglasn</w:t>
      </w:r>
      <w:r w:rsidR="004F6047" w:rsidRPr="005038F5">
        <w:rPr>
          <w:bCs/>
        </w:rPr>
        <w:t>a</w:t>
      </w:r>
      <w:r w:rsidR="00436E79" w:rsidRPr="005038F5">
        <w:rPr>
          <w:bCs/>
        </w:rPr>
        <w:t xml:space="preserve"> ploč</w:t>
      </w:r>
      <w:r w:rsidR="004F6047" w:rsidRPr="005038F5">
        <w:rPr>
          <w:bCs/>
        </w:rPr>
        <w:t>a sudova</w:t>
      </w:r>
      <w:r w:rsidRPr="005038F5">
        <w:rPr>
          <w:bCs/>
        </w:rPr>
        <w:t>.</w:t>
      </w:r>
      <w:r w:rsidR="004F6047" w:rsidRPr="005038F5">
        <w:rPr>
          <w:bCs/>
        </w:rPr>
        <w:t xml:space="preserve"> Dostava se smatra obavljenom istekom osmoga dana od dana objave pismena na mrežnoj stranici e-Oglasna ploča sudova.</w:t>
      </w:r>
      <w:r w:rsidRPr="005038F5">
        <w:rPr>
          <w:bCs/>
        </w:rPr>
        <w:t xml:space="preserve"> Žalba se podnosi putem  ovog suda u dva istovjetna primjerka</w:t>
      </w:r>
      <w:r w:rsidR="00CB070F" w:rsidRPr="005038F5">
        <w:rPr>
          <w:bCs/>
        </w:rPr>
        <w:t>,</w:t>
      </w:r>
      <w:r w:rsidRPr="005038F5">
        <w:rPr>
          <w:bCs/>
        </w:rPr>
        <w:t xml:space="preserve"> a o žalbi odlučuje Visoki trgovački sud Republike Hrvatske.</w:t>
      </w:r>
    </w:p>
    <w:sectPr w:rsidR="0031329D" w:rsidRPr="005038F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008B" w:rsidR="0069008B">
      <w:r>
        <w:separator/>
      </w:r>
    </w:p>
  </w:endnote>
  <w:endnote w:id="0" w:type="continuationSeparator">
    <w:p w:rsidRDefault="0069008B" w:rsidR="006900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3B7447" w:rsidR="00DC06D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2DB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C06D2" w:rsidR="00DC06D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008B" w:rsidR="0069008B">
      <w:r>
        <w:separator/>
      </w:r>
    </w:p>
  </w:footnote>
  <w:footnote w:id="0" w:type="continuationSeparator">
    <w:p w:rsidRDefault="0069008B" w:rsidR="006900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6D2" w:rsidP="005038F5" w:rsidR="00DC06D2">
    <w:pPr>
      <w:jc w:val="right"/>
    </w:pPr>
    <w:r w:rsidRPr="004A7DFA">
      <w:t xml:space="preserve">      </w:t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</w:r>
    <w:r w:rsidRPr="004A7DFA">
      <w:tab/>
      <w:t>Posl.br. 14 St</w:t>
    </w:r>
    <w:r>
      <w:t>-</w:t>
    </w:r>
    <w:r w:rsidR="005038F5">
      <w:t>1028/2015</w:t>
    </w:r>
    <w:r w:rsidR="001B2E0F">
      <w:t>-95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CE8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E0F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26BF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13C8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852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3CCB"/>
    <w:rsid w:val="0027438E"/>
    <w:rsid w:val="002747B0"/>
    <w:rsid w:val="00275C92"/>
    <w:rsid w:val="00276AC5"/>
    <w:rsid w:val="00276B57"/>
    <w:rsid w:val="00276D87"/>
    <w:rsid w:val="0028132D"/>
    <w:rsid w:val="0028308C"/>
    <w:rsid w:val="00285AE2"/>
    <w:rsid w:val="002865DF"/>
    <w:rsid w:val="00290042"/>
    <w:rsid w:val="00290468"/>
    <w:rsid w:val="002915FD"/>
    <w:rsid w:val="00291CD7"/>
    <w:rsid w:val="002926E9"/>
    <w:rsid w:val="00292CF7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C6445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51EB"/>
    <w:rsid w:val="00406DBC"/>
    <w:rsid w:val="00410421"/>
    <w:rsid w:val="0041206C"/>
    <w:rsid w:val="0041286F"/>
    <w:rsid w:val="004136D0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6E79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66255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A7DFA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6047"/>
    <w:rsid w:val="00500335"/>
    <w:rsid w:val="00500ED3"/>
    <w:rsid w:val="00501B90"/>
    <w:rsid w:val="005038F5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5805"/>
    <w:rsid w:val="00567D63"/>
    <w:rsid w:val="00570C19"/>
    <w:rsid w:val="00572404"/>
    <w:rsid w:val="00572921"/>
    <w:rsid w:val="00573261"/>
    <w:rsid w:val="0057432D"/>
    <w:rsid w:val="00576C00"/>
    <w:rsid w:val="005818BE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AF9"/>
    <w:rsid w:val="00621C66"/>
    <w:rsid w:val="006228AD"/>
    <w:rsid w:val="00622D0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87F5E"/>
    <w:rsid w:val="0069008B"/>
    <w:rsid w:val="00691A3B"/>
    <w:rsid w:val="00694D45"/>
    <w:rsid w:val="006A1085"/>
    <w:rsid w:val="006A176E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1680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837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4C61"/>
    <w:rsid w:val="00921317"/>
    <w:rsid w:val="00922961"/>
    <w:rsid w:val="009235A1"/>
    <w:rsid w:val="009239FB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5B8A"/>
    <w:rsid w:val="00976540"/>
    <w:rsid w:val="00977E3C"/>
    <w:rsid w:val="00977FFD"/>
    <w:rsid w:val="00980829"/>
    <w:rsid w:val="00981AF8"/>
    <w:rsid w:val="009833A4"/>
    <w:rsid w:val="0098457C"/>
    <w:rsid w:val="00985EA5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37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41E8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8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245C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3AF4"/>
    <w:rsid w:val="00B549E6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388C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406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1F29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21EF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6D2"/>
    <w:rsid w:val="00DC143B"/>
    <w:rsid w:val="00DC4FB1"/>
    <w:rsid w:val="00DC59E9"/>
    <w:rsid w:val="00DC73CF"/>
    <w:rsid w:val="00DD05A6"/>
    <w:rsid w:val="00DD299E"/>
    <w:rsid w:val="00DD50DF"/>
    <w:rsid w:val="00DE017E"/>
    <w:rsid w:val="00DE0923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7BF1"/>
    <w:rsid w:val="00E006C0"/>
    <w:rsid w:val="00E027EE"/>
    <w:rsid w:val="00E030B7"/>
    <w:rsid w:val="00E044C0"/>
    <w:rsid w:val="00E04C6E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2D43"/>
    <w:rsid w:val="00F431EC"/>
    <w:rsid w:val="00F43A7D"/>
    <w:rsid w:val="00F45E09"/>
    <w:rsid w:val="00F46B8C"/>
    <w:rsid w:val="00F46F29"/>
    <w:rsid w:val="00F509F8"/>
    <w:rsid w:val="00F50AC8"/>
    <w:rsid w:val="00F51906"/>
    <w:rsid w:val="00F52DBD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05E5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true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true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false"/>
      <w:dstrike w:val="false"/>
      <w:color w:val="159BC4"/>
      <w:u w:val="none"/>
      <w:effect w:val="none"/>
    </w:rPr>
  </w:style>
  <w:style w:customStyle="true" w:styleId="kazalonaslov" w:type="paragraph">
    <w:name w:val="kazalo_naslov"/>
    <w:basedOn w:val="Normal"/>
    <w:rsid w:val="00B53AF4"/>
    <w:pPr>
      <w:spacing w:after="30" w:before="30"/>
    </w:pPr>
    <w:rPr>
      <w:rFonts w:hAnsi="Trebuchet MS" w:ascii="Trebuchet MS"/>
      <w:caps/>
      <w:spacing w:val="24"/>
      <w:sz w:val="18"/>
      <w:szCs w:val="18"/>
    </w:rPr>
  </w:style>
  <w:style w:customStyle="true" w:styleId="kazalo" w:type="paragraph">
    <w:name w:val="kazalo"/>
    <w:basedOn w:val="Normal"/>
    <w:rsid w:val="00B53AF4"/>
    <w:pPr>
      <w:spacing w:after="30" w:before="30"/>
      <w:textAlignment w:val="center"/>
    </w:pPr>
    <w:rPr>
      <w:rFonts w:hAnsi="Trebuchet MS" w:ascii="Trebuchet MS"/>
      <w:caps/>
      <w:color w:val="159BC4"/>
      <w:sz w:val="15"/>
      <w:szCs w:val="15"/>
    </w:rPr>
  </w:style>
  <w:style w:styleId="Tekstbalonia" w:type="paragraph">
    <w:name w:val="Balloon Text"/>
    <w:basedOn w:val="Normal"/>
    <w:link w:val="TekstbaloniaChar"/>
    <w:rsid w:val="001B2E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E0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2D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2D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2D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D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D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53AF4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customStyle="1" w:styleId="tabletextfield" w:type="character">
    <w:name w:val="table_text_field"/>
    <w:basedOn w:val="Zadanifontodlomka"/>
    <w:rsid w:val="00A5245C"/>
  </w:style>
  <w:style w:styleId="Zaglavlje" w:type="paragraph">
    <w:name w:val="header"/>
    <w:basedOn w:val="Normal"/>
    <w:rsid w:val="00A5245C"/>
    <w:pPr>
      <w:tabs>
        <w:tab w:pos="4536" w:val="center"/>
        <w:tab w:pos="9072" w:val="right"/>
      </w:tabs>
    </w:pPr>
  </w:style>
  <w:style w:customStyle="1" w:styleId="Naslov1Char" w:type="character">
    <w:name w:val="Naslov 1 Char"/>
    <w:link w:val="Naslov1"/>
    <w:uiPriority w:val="9"/>
    <w:rsid w:val="00B53AF4"/>
    <w:rPr>
      <w:b/>
      <w:bCs/>
      <w:kern w:val="36"/>
      <w:sz w:val="48"/>
      <w:szCs w:val="48"/>
    </w:rPr>
  </w:style>
  <w:style w:styleId="Hiperveza" w:type="character">
    <w:name w:val="Hyperlink"/>
    <w:uiPriority w:val="99"/>
    <w:unhideWhenUsed/>
    <w:rsid w:val="00B53AF4"/>
    <w:rPr>
      <w:strike w:val="0"/>
      <w:dstrike w:val="0"/>
      <w:color w:val="159BC4"/>
      <w:u w:val="none"/>
      <w:effect w:val="none"/>
    </w:rPr>
  </w:style>
  <w:style w:customStyle="1" w:styleId="kazalonaslov" w:type="paragraph">
    <w:name w:val="kazalo_naslov"/>
    <w:basedOn w:val="Normal"/>
    <w:rsid w:val="00B53AF4"/>
    <w:pPr>
      <w:spacing w:after="30" w:before="30"/>
    </w:pPr>
    <w:rPr>
      <w:rFonts w:ascii="Trebuchet MS" w:hAnsi="Trebuchet MS"/>
      <w:caps/>
      <w:spacing w:val="24"/>
      <w:sz w:val="18"/>
      <w:szCs w:val="18"/>
    </w:rPr>
  </w:style>
  <w:style w:customStyle="1" w:styleId="kazalo" w:type="paragraph">
    <w:name w:val="kazalo"/>
    <w:basedOn w:val="Normal"/>
    <w:rsid w:val="00B53AF4"/>
    <w:pPr>
      <w:spacing w:after="30" w:before="30"/>
      <w:textAlignment w:val="center"/>
    </w:pPr>
    <w:rPr>
      <w:rFonts w:ascii="Trebuchet MS" w:hAnsi="Trebuchet MS"/>
      <w:caps/>
      <w:color w:val="159BC4"/>
      <w:sz w:val="15"/>
      <w:szCs w:val="15"/>
    </w:rPr>
  </w:style>
  <w:style w:styleId="Tekstbalonia" w:type="paragraph">
    <w:name w:val="Balloon Text"/>
    <w:basedOn w:val="Normal"/>
    <w:link w:val="TekstbaloniaChar"/>
    <w:rsid w:val="001B2E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E0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2D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D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2D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D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D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207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7156062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0845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3443003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67838554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798960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3918553">
              <w:marLeft w:val="60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322737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8994442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29059">
              <w:marLeft w:val="75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  <w:div w:id="11803880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1656953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  <w:divsChild>
                <w:div w:id="18030403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  <w:div w:id="13303282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1707158">
              <w:marLeft w:val="1800"/>
              <w:marRight w:val="300"/>
              <w:marTop w:val="150"/>
              <w:marBottom w:val="150"/>
              <w:divBdr>
                <w:top w:space="2" w:sz="6" w:color="C3C3C3" w:val="dotted"/>
                <w:left w:space="0" w:sz="0" w:color="auto" w:val="none"/>
                <w:bottom w:space="8" w:sz="6" w:color="C3C3C3" w:val="dotted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St-1028/2015</izvorni_sadrzaj>
    <derivirana_varijabla naziv="DomainObject.Predmet.OznakaBroj_1">St-1028/2015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St-677/13</izvorni_sadrzaj>
    <derivirana_varijabla naziv="DomainObject.Predmet.PrimjedbaSuca_1">Nastavak postupka radi naknadne diobe,
veza St-677/13</derivirana_varijabla>
  </DomainObject.Predmet.PrimjedbaSuca>
  <DomainObject.Predmet.ProtustrankaFormated>
    <izvorni_sadrzaj>  Stečajna masa iza GMT SPORT I INTERIJERI d.o.o.</izvorni_sadrzaj>
    <derivirana_varijabla naziv="DomainObject.Predmet.ProtustrankaFormated_1">  Stečajna masa iza GMT SPORT I INTERIJERI d.o.o.</derivirana_varijabla>
  </DomainObject.Predmet.ProtustrankaFormated>
  <DomainObject.Predmet.ProtustrankaFormatedOIB>
    <izvorni_sadrzaj>  Stečajna masa iza GMT SPORT I INTERIJERI d.o.o., OIB 31712921431</izvorni_sadrzaj>
    <derivirana_varijabla naziv="DomainObject.Predmet.ProtustrankaFormatedOIB_1">  Stečajna masa iza GMT SPORT I INTERIJERI d.o.o., OIB 31712921431</derivirana_varijabla>
  </DomainObject.Predmet.ProtustrankaFormatedOIB>
  <DomainObject.Predmet.ProtustrankaFormatedWithAdress>
    <izvorni_sadrzaj> Stečajna masa iza GMT SPORT I INTERIJERI d.o.o., Marićeva draga 3, 51216 Viškovo</izvorni_sadrzaj>
    <derivirana_varijabla naziv="DomainObject.Predmet.ProtustrankaFormatedWithAdress_1"> Stečajna masa iza GMT SPORT I INTERIJERI d.o.o., Marićeva draga 3, 51216 Viškovo</derivirana_varijabla>
  </DomainObject.Predmet.ProtustrankaFormatedWithAdress>
  <DomainObject.Predmet.ProtustrankaFormatedWithAdressOIB>
    <izvorni_sadrzaj> Stečajna masa iza GMT SPORT I INTERIJERI d.o.o., OIB 31712921431, Marićeva draga 3, 51216 Viškovo</izvorni_sadrzaj>
    <derivirana_varijabla naziv="DomainObject.Predmet.ProtustrankaFormatedWithAdressOIB_1"> Stečajna masa iza GMT SPORT I INTERIJERI d.o.o., OIB 31712921431, Marićeva draga 3, 51216 Viškovo</derivirana_varijabla>
  </DomainObject.Predmet.ProtustrankaFormatedWithAdressOIB>
  <DomainObject.Predmet.ProtustrankaWithAdress>
    <izvorni_sadrzaj>Stečajna masa iza GMT SPORT I INTERIJERI d.o.o. Marićeva draga 3, 51216 Viškovo</izvorni_sadrzaj>
    <derivirana_varijabla naziv="DomainObject.Predmet.ProtustrankaWithAdress_1">Stečajna masa iza GMT SPORT I INTERIJERI d.o.o. Marićeva draga 3, 51216 Viškovo</derivirana_varijabla>
  </DomainObject.Predmet.ProtustrankaWithAdress>
  <DomainObject.Predmet.ProtustrankaWithAdressOIB>
    <izvorni_sadrzaj>Stečajna masa iza GMT SPORT I INTERIJERI d.o.o., OIB 31712921431, Marićeva draga 3, 51216 Viškovo</izvorni_sadrzaj>
    <derivirana_varijabla naziv="DomainObject.Predmet.ProtustrankaWithAdressOIB_1">Stečajna masa iza GMT SPORT I INTERIJERI d.o.o., OIB 31712921431, Marićeva draga 3, 51216 Viškovo</derivirana_varijabla>
  </DomainObject.Predmet.ProtustrankaWithAdressOIB>
  <DomainObject.Predmet.ProtustrankaNazivFormated>
    <izvorni_sadrzaj>Stečajna masa iza GMT SPORT I INTERIJERI d.o.o.</izvorni_sadrzaj>
    <derivirana_varijabla naziv="DomainObject.Predmet.ProtustrankaNazivFormated_1">Stečajna masa iza GMT SPORT I INTERIJERI d.o.o.</derivirana_varijabla>
  </DomainObject.Predmet.ProtustrankaNazivFormated>
  <DomainObject.Predmet.ProtustrankaNazivFormatedOIB>
    <izvorni_sadrzaj>Stečajna masa iza GMT SPORT I INTERIJERI d.o.o., OIB 31712921431</izvorni_sadrzaj>
    <derivirana_varijabla naziv="DomainObject.Predmet.ProtustrankaNazivFormatedOIB_1">Stečajna masa iza GMT SPORT I INTERIJERI d.o.o., OIB 31712921431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KRULJAC stečajni upravitelj</izvorni_sadrzaj>
    <derivirana_varijabla naziv="DomainObject.Predmet.StrankaFormated_1">  NIKOLA KRULJAC stečajni upravitelj</derivirana_varijabla>
  </DomainObject.Predmet.StrankaFormated>
  <DomainObject.Predmet.StrankaFormatedOIB>
    <izvorni_sadrzaj>  NIKOLA KRULJAC stečajni upravitelj, OIB 49223643131</izvorni_sadrzaj>
    <derivirana_varijabla naziv="DomainObject.Predmet.StrankaFormatedOIB_1">  NIKOLA KRULJAC stečajni upravitelj, OIB 49223643131</derivirana_varijabla>
  </DomainObject.Predmet.StrankaFormatedOIB>
  <DomainObject.Predmet.StrankaFormatedWithAdress>
    <izvorni_sadrzaj> NIKOLA KRULJAC stečajni upravitelj, Bana Jelačića 48, 31500 Našice</izvorni_sadrzaj>
    <derivirana_varijabla naziv="DomainObject.Predmet.StrankaFormatedWithAdress_1"> NIKOLA KRULJAC stečajni upravitelj, Bana Jelačića 48, 31500 Našice</derivirana_varijabla>
  </DomainObject.Predmet.StrankaFormatedWithAdress>
  <DomainObject.Predmet.StrankaFormatedWithAdressOIB>
    <izvorni_sadrzaj> NIKOLA KRULJAC stečajni upravitelj, OIB 49223643131, Bana Jelačića 48, 31500 Našice</izvorni_sadrzaj>
    <derivirana_varijabla naziv="DomainObject.Predmet.StrankaFormatedWithAdressOIB_1"> NIKOLA KRULJAC stečajni upravitelj, OIB 49223643131, Bana Jelačića 48, 31500 Našice</derivirana_varijabla>
  </DomainObject.Predmet.StrankaFormatedWithAdressOIB>
  <DomainObject.Predmet.StrankaWithAdress>
    <izvorni_sadrzaj>NIKOLA KRULJAC stečajni upravitelj Bana Jelačića 48,31500 Našice</izvorni_sadrzaj>
    <derivirana_varijabla naziv="DomainObject.Predmet.StrankaWithAdress_1">NIKOLA KRULJAC stečajni upravitelj Bana Jelačića 48,31500 Našice</derivirana_varijabla>
  </DomainObject.Predmet.StrankaWithAdress>
  <DomainObject.Predmet.StrankaWithAdressOIB>
    <izvorni_sadrzaj>NIKOLA KRULJAC stečajni upravitelj, OIB 49223643131, Bana Jelačića 48,31500 Našice</izvorni_sadrzaj>
    <derivirana_varijabla naziv="DomainObject.Predmet.StrankaWithAdressOIB_1">NIKOLA KRULJAC stečajni upravitelj, OIB 49223643131, Bana Jelačića 48,31500 Našice</derivirana_varijabla>
  </DomainObject.Predmet.StrankaWithAdressOIB>
  <DomainObject.Predmet.StrankaNazivFormated>
    <izvorni_sadrzaj>NIKOLA KRULJAC stečajni upravitelj</izvorni_sadrzaj>
    <derivirana_varijabla naziv="DomainObject.Predmet.StrankaNazivFormated_1">NIKOLA KRULJAC stečajni upravitelj</derivirana_varijabla>
  </DomainObject.Predmet.StrankaNazivFormated>
  <DomainObject.Predmet.StrankaNazivFormatedOIB>
    <izvorni_sadrzaj>NIKOLA KRULJAC stečajni upravitelj, OIB 49223643131</izvorni_sadrzaj>
    <derivirana_varijabla naziv="DomainObject.Predmet.StrankaNazivFormatedOIB_1">NIKOLA KRULJAC stečajni upravitelj, OIB 49223643131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NIKOLA KRULJAC stečajni upravitelj</item>
    </izvorni_sadrzaj>
    <derivirana_varijabla naziv="DomainObject.Predmet.StrankaListFormated_1">
      <item>NIKOLA KRULJAC stečajni upravitelj</item>
    </derivirana_varijabla>
  </DomainObject.Predmet.StrankaListFormated>
  <DomainObject.Predmet.StrankaListFormatedOIB>
    <izvorni_sadrzaj>
      <item>NIKOLA KRULJAC stečajni upravitelj, OIB 49223643131</item>
    </izvorni_sadrzaj>
    <derivirana_varijabla naziv="DomainObject.Predmet.StrankaListFormatedOIB_1">
      <item>NIKOLA KRULJAC stečajni upravitelj, OIB 49223643131</item>
    </derivirana_varijabla>
  </DomainObject.Predmet.StrankaListFormatedOIB>
  <DomainObject.Predmet.StrankaListFormatedWithAdress>
    <izvorni_sadrzaj>
      <item>NIKOLA KRULJAC stečajni upravitelj, Bana Jelačića 48, 31500 Našice</item>
    </izvorni_sadrzaj>
    <derivirana_varijabla naziv="DomainObject.Predmet.StrankaListFormatedWithAdress_1">
      <item>NIKOLA KRULJAC stečajni upravitelj, Bana Jelačića 48, 31500 Našice</item>
    </derivirana_varijabla>
  </DomainObject.Predmet.StrankaListFormatedWithAdress>
  <DomainObject.Predmet.StrankaListFormatedWithAdressOIB>
    <izvorni_sadrzaj>
      <item>NIKOLA KRULJAC stečajni upravitelj, OIB 49223643131, Bana Jelačića 48, 31500 Našice</item>
    </izvorni_sadrzaj>
    <derivirana_varijabla naziv="DomainObject.Predmet.StrankaListFormatedWithAdressOIB_1">
      <item>NIKOLA KRULJAC stečajni upravitelj, OIB 49223643131, Bana Jelačića 48, 31500 Našice</item>
    </derivirana_varijabla>
  </DomainObject.Predmet.StrankaListFormatedWithAdressOIB>
  <DomainObject.Predmet.StrankaListNazivFormated>
    <izvorni_sadrzaj>
      <item>NIKOLA KRULJAC stečajni upravitelj</item>
    </izvorni_sadrzaj>
    <derivirana_varijabla naziv="DomainObject.Predmet.StrankaListNazivFormated_1">
      <item>NIKOLA KRULJAC stečajni upravitelj</item>
    </derivirana_varijabla>
  </DomainObject.Predmet.StrankaListNazivFormated>
  <DomainObject.Predmet.StrankaListNazivFormatedOIB>
    <izvorni_sadrzaj>
      <item>NIKOLA KRULJAC stečajni upravitelj, OIB 49223643131</item>
    </izvorni_sadrzaj>
    <derivirana_varijabla naziv="DomainObject.Predmet.StrankaListNazivFormatedOIB_1">
      <item>NIKOLA KRULJAC stečajni upravitelj, OIB 49223643131</item>
    </derivirana_varijabla>
  </DomainObject.Predmet.StrankaListNazivFormatedOIB>
  <DomainObject.Predmet.ProtuStrankaListFormated>
    <izvorni_sadrzaj>
      <item>Stečajna masa iza GMT SPORT I INTERIJERI d.o.o.</item>
    </izvorni_sadrzaj>
    <derivirana_varijabla naziv="DomainObject.Predmet.ProtuStrankaListFormated_1">
      <item>Stečajna masa iza GMT SPORT I INTERIJERI d.o.o.</item>
    </derivirana_varijabla>
  </DomainObject.Predmet.ProtuStrankaListFormated>
  <DomainObject.Predmet.ProtuStrankaListFormatedOIB>
    <izvorni_sadrzaj>
      <item>Stečajna masa iza GMT SPORT I INTERIJERI d.o.o., OIB 31712921431</item>
    </izvorni_sadrzaj>
    <derivirana_varijabla naziv="DomainObject.Predmet.ProtuStrankaListFormatedOIB_1">
      <item>Stečajna masa iza GMT SPORT I INTERIJERI d.o.o., OIB 31712921431</item>
    </derivirana_varijabla>
  </DomainObject.Predmet.ProtuStrankaListFormatedOIB>
  <DomainObject.Predmet.ProtuStrankaListFormatedWithAdress>
    <izvorni_sadrzaj>
      <item>Stečajna masa iza GMT SPORT I INTERIJERI d.o.o., Marićeva draga 3, 51216 Viškovo</item>
    </izvorni_sadrzaj>
    <derivirana_varijabla naziv="DomainObject.Predmet.ProtuStrankaListFormatedWithAdress_1">
      <item>Stečajna masa iza GMT SPORT I INTERIJERI d.o.o., Marićeva draga 3, 51216 Viškovo</item>
    </derivirana_varijabla>
  </DomainObject.Predmet.ProtuStrankaListFormatedWithAdress>
  <DomainObject.Predmet.ProtuStrankaListFormatedWithAdressOIB>
    <izvorni_sadrzaj>
      <item>Stečajna masa iza GMT SPORT I INTERIJERI d.o.o., OIB 31712921431, Marićeva draga 3, 51216 Viškovo</item>
    </izvorni_sadrzaj>
    <derivirana_varijabla naziv="DomainObject.Predmet.ProtuStrankaListFormatedWithAdressOIB_1">
      <item>Stečajna masa iza GMT SPORT I INTERIJERI d.o.o., OIB 31712921431, Marićeva draga 3, 51216 Viškovo</item>
    </derivirana_varijabla>
  </DomainObject.Predmet.ProtuStrankaListFormatedWithAdressOIB>
  <DomainObject.Predmet.ProtuStrankaListNazivFormated>
    <izvorni_sadrzaj>
      <item>Stečajna masa iza GMT SPORT I INTERIJERI d.o.o.</item>
    </izvorni_sadrzaj>
    <derivirana_varijabla naziv="DomainObject.Predmet.ProtuStrankaListNazivFormated_1">
      <item>Stečajna masa iza GMT SPORT I INTERIJERI d.o.o.</item>
    </derivirana_varijabla>
  </DomainObject.Predmet.ProtuStrankaListNazivFormated>
  <DomainObject.Predmet.ProtuStrankaListNazivFormatedOIB>
    <izvorni_sadrzaj>
      <item>Stečajna masa iza GMT SPORT I INTERIJERI d.o.o., OIB 31712921431</item>
    </izvorni_sadrzaj>
    <derivirana_varijabla naziv="DomainObject.Predmet.ProtuStrankaListNazivFormatedOIB_1">
      <item>Stečajna masa iza GMT SPORT I INTERIJERI d.o.o., OIB 31712921431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NIKOLA KRULJAC stečajni upravitelj</izvorni_sadrzaj>
    <derivirana_varijabla naziv="DomainObject.Predmet.StrankaIDrugi_1">NIKOLA KRULJAC stečajni upravitelj</derivirana_varijabla>
  </DomainObject.Predmet.StrankaIDrugi>
  <DomainObject.Predmet.ProtustrankaIDrugi>
    <izvorni_sadrzaj>Stečajna masa iza GMT SPORT I INTERIJERI d.o.o.</izvorni_sadrzaj>
    <derivirana_varijabla naziv="DomainObject.Predmet.ProtustrankaIDrugi_1">Stečajna masa iza GMT SPORT I INTERIJERI d.o.o.</derivirana_varijabla>
  </DomainObject.Predmet.ProtustrankaIDrugi>
  <DomainObject.Predmet.StrankaIDrugiAdressOIB>
    <izvorni_sadrzaj>NIKOLA KRULJAC stečajni upravitelj, OIB 49223643131, Bana Jelačića 48, 31500 Našice</izvorni_sadrzaj>
    <derivirana_varijabla naziv="DomainObject.Predmet.StrankaIDrugiAdressOIB_1">NIKOLA KRULJAC stečajni upravitelj, OIB 49223643131, Bana Jelačića 48, 31500 Našice</derivirana_varijabla>
  </DomainObject.Predmet.StrankaIDrugiAdressOIB>
  <DomainObject.Predmet.ProtustrankaIDrugiAdressOIB>
    <izvorni_sadrzaj>Stečajna masa iza GMT SPORT I INTERIJERI d.o.o., OIB 31712921431, Marićeva draga 3, 51216 Viškovo</izvorni_sadrzaj>
    <derivirana_varijabla naziv="DomainObject.Predmet.ProtustrankaIDrugiAdressOIB_1">Stečajna masa iza GMT SPORT I INTERIJERI d.o.o., OIB 31712921431, Marićeva draga 3,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KRULJAC stečajni upravitelj</item>
      <item>Stečajna masa iza GMT SPORT I INTERIJERI d.o.o.</item>
    </izvorni_sadrzaj>
    <derivirana_varijabla naziv="DomainObject.Predmet.SudioniciListNaziv_1">
      <item>NIKOLA KRULJAC stečajni upravitelj</item>
      <item>Stečajna masa iza GMT SPORT I INTERIJERI d.o.o.</item>
    </derivirana_varijabla>
  </DomainObject.Predmet.SudioniciListNaziv>
  <DomainObject.Predmet.SudioniciListAdressOIB>
    <izvorni_sadrzaj>
      <item>NIKOLA KRULJAC stečajni upravitelj, OIB 49223643131, Bana Jelačića 48,31500 Našice</item>
      <item>Stečajna masa iza GMT SPORT I INTERIJERI d.o.o., OIB 31712921431, Marićeva draga 3,51216 Viškovo</item>
    </izvorni_sadrzaj>
    <derivirana_varijabla naziv="DomainObject.Predmet.SudioniciListAdressOIB_1">
      <item>NIKOLA KRULJAC stečajni upravitelj, OIB 49223643131, Bana Jelačića 48,31500 Našice</item>
      <item>Stečajna masa iza GMT SPORT I INTERIJERI d.o.o., OIB 31712921431, Marićeva draga 3,51216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49223643131</item>
      <item>, OIB 31712921431</item>
    </izvorni_sadrzaj>
    <derivirana_varijabla naziv="DomainObject.Predmet.SudioniciListNazivOIB_1">
      <item>, OIB 49223643131</item>
      <item>, OIB 31712921431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535</properties:Words>
  <properties:Characters>2850</properties:Characters>
  <properties:Lines>64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2018-07-13T09:32:00Z</dcterms:created>
  <dc:creator>korlevicd</dc:creator>
  <cp:lastModifiedBy>Danijela Fumić</cp:lastModifiedBy>
  <cp:lastPrinted>2007-10-24T07:17:00Z</cp:lastPrinted>
  <dcterms:modified xmlns:xsi="http://www.w3.org/2001/XMLSchema-instance" xsi:type="dcterms:W3CDTF">2018-07-13T09:33:00Z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(1028 15 nagrada st.upr. uredba 5-15.docx)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