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ed0d" w14:paraId="8a6ed0d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BA5488" w:rsidP="004B0F2E" w:rsidR="004B0F2E">
      <w:pPr>
        <w:jc w:val="right"/>
      </w:pPr>
      <w:r>
        <w:t>6 St-</w:t>
      </w:r>
      <w:r w:rsidR="00DC4FBD">
        <w:t>764/13-153</w:t>
      </w:r>
    </w:p>
    <w:p w:rsidRDefault="004B0F2E" w:rsidP="004B0F2E" w:rsidR="004B0F2E">
      <w:r>
        <w:rPr>
          <w:rStyle w:val="Naglaeno"/>
        </w:rPr>
        <w:t xml:space="preserve">             </w:t>
      </w:r>
      <w:r w:rsidR="0072648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F2E" w:rsidP="004B0F2E" w:rsidR="004B0F2E" w:rsidRPr="00D21A2C"/>
    <w:p w:rsidRDefault="004B0F2E" w:rsidP="004B0F2E" w:rsidR="004B0F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B0F2E" w:rsidP="004B0F2E" w:rsidR="004B0F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4FBD" w:rsidP="00DC4FBD" w:rsidR="00DC4FBD">
      <w:pPr>
        <w:pStyle w:val="Bezprored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4FBD" w:rsidP="00DC4FBD" w:rsidR="00DC4FBD" w:rsidRPr="00E44526">
      <w:pPr>
        <w:pStyle w:val="Bezproreda"/>
        <w:rPr>
          <w:rFonts w:hAnsi="Times New Roman" w:ascii="Times New Roman"/>
          <w:sz w:val="24"/>
          <w:szCs w:val="24"/>
        </w:rPr>
      </w:pPr>
    </w:p>
    <w:p w:rsidRDefault="00DC4FBD" w:rsidP="00DC4FBD" w:rsidR="00DC4FBD" w:rsidRPr="00DC4FB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C4FBD">
        <w:rPr>
          <w:rFonts w:hAnsi="Times New Roman" w:ascii="Times New Roman"/>
          <w:sz w:val="24"/>
          <w:szCs w:val="24"/>
        </w:rPr>
        <w:t>R J E Š E NJ E</w:t>
      </w:r>
    </w:p>
    <w:p w:rsidRDefault="00DC4FBD" w:rsidP="00DC4FBD" w:rsidR="00DC4FBD">
      <w:pPr>
        <w:pStyle w:val="Bezproreda"/>
        <w:rPr>
          <w:rFonts w:hAnsi="Times New Roman" w:ascii="Times New Roman"/>
          <w:sz w:val="24"/>
          <w:szCs w:val="24"/>
        </w:rPr>
      </w:pPr>
    </w:p>
    <w:p w:rsidRDefault="001B6BA9" w:rsidP="00DC4FBD" w:rsidR="001B6BA9" w:rsidRPr="00E44526">
      <w:pPr>
        <w:pStyle w:val="Bezproreda"/>
        <w:rPr>
          <w:rFonts w:hAnsi="Times New Roman" w:ascii="Times New Roman"/>
          <w:sz w:val="24"/>
          <w:szCs w:val="24"/>
        </w:rPr>
      </w:pPr>
    </w:p>
    <w:p w:rsidRDefault="00DC4FBD" w:rsidP="00DC4FBD" w:rsidR="00DC4FBD" w:rsidRPr="00E44526">
      <w:pPr>
        <w:pStyle w:val="Zaglavlje"/>
        <w:tabs>
          <w:tab w:pos="4536" w:val="clear"/>
          <w:tab w:pos="9072" w:val="clear"/>
        </w:tabs>
        <w:jc w:val="both"/>
        <w:rPr>
          <w:rStyle w:val="tabletextfield"/>
        </w:rPr>
      </w:pPr>
      <w:r>
        <w:tab/>
      </w:r>
      <w:r w:rsidRPr="00E44526">
        <w:t>Trgovački sud u Osijeku, po stečajno</w:t>
      </w:r>
      <w:r>
        <w:t>j sutkinji</w:t>
      </w:r>
      <w:r w:rsidRPr="00E44526">
        <w:t xml:space="preserve"> Nadi Roso, u stečajnom postupku nad dužnikom </w:t>
      </w:r>
      <w:r w:rsidRPr="00DC4FBD">
        <w:rPr>
          <w:b/>
        </w:rPr>
        <w:t>SLAVONIJA modna konfekcija dioničko društvo u stečaju, Osijek, Vinkovačka 68, MBS 030055028, OIB: 49713442370</w:t>
      </w:r>
      <w:r w:rsidRPr="00E44526">
        <w:t xml:space="preserve">, dana </w:t>
      </w:r>
      <w:r w:rsidR="0018632E">
        <w:t>3. veljače</w:t>
      </w:r>
      <w:r>
        <w:t xml:space="preserve"> </w:t>
      </w:r>
      <w:r>
        <w:rPr>
          <w:rStyle w:val="tabletextfield"/>
        </w:rPr>
        <w:t>201</w:t>
      </w:r>
      <w:r w:rsidRPr="00E44526">
        <w:rPr>
          <w:rStyle w:val="tabletextfield"/>
        </w:rPr>
        <w:t>7. godine</w:t>
      </w:r>
    </w:p>
    <w:p w:rsidRDefault="00DC4FBD" w:rsidP="00DC4FBD" w:rsidR="00DC4FBD" w:rsidRPr="00E44526">
      <w:pPr>
        <w:pStyle w:val="Bezproreda"/>
        <w:jc w:val="both"/>
        <w:rPr>
          <w:rStyle w:val="tabletextfield"/>
          <w:rFonts w:hAnsi="Times New Roman" w:ascii="Times New Roman"/>
        </w:rPr>
      </w:pPr>
    </w:p>
    <w:p w:rsidRDefault="00DC4FBD" w:rsidP="00DC4FBD" w:rsidR="00DC4FBD" w:rsidRPr="00E44526">
      <w:pPr>
        <w:pStyle w:val="Bezproreda"/>
        <w:jc w:val="both"/>
        <w:rPr>
          <w:rStyle w:val="tabletextfield"/>
          <w:rFonts w:hAnsi="Times New Roman" w:ascii="Times New Roman"/>
        </w:rPr>
      </w:pPr>
    </w:p>
    <w:p w:rsidRDefault="00DC4FBD" w:rsidP="00DC4FBD" w:rsidR="00DC4FBD" w:rsidRPr="00DC4FBD">
      <w:pPr>
        <w:pStyle w:val="Bezproreda"/>
        <w:jc w:val="center"/>
        <w:rPr>
          <w:rStyle w:val="tabletextfield"/>
          <w:rFonts w:hAnsi="Times New Roman" w:ascii="Times New Roman"/>
        </w:rPr>
      </w:pPr>
      <w:r w:rsidRPr="00DC4FBD">
        <w:rPr>
          <w:rStyle w:val="tabletextfield"/>
          <w:rFonts w:hAnsi="Times New Roman" w:ascii="Times New Roman"/>
        </w:rPr>
        <w:t>r i j e š i o   j e</w:t>
      </w:r>
    </w:p>
    <w:p w:rsidRDefault="00DC4FBD" w:rsidP="00DC4FBD" w:rsidR="00DC4FBD" w:rsidRPr="00E4452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4FBD" w:rsidP="00DC4FBD" w:rsidR="00DC4FBD" w:rsidRPr="00E44526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E44526">
        <w:rPr>
          <w:rFonts w:hAnsi="Times New Roman" w:ascii="Times New Roman"/>
          <w:sz w:val="24"/>
          <w:szCs w:val="24"/>
        </w:rPr>
        <w:t xml:space="preserve">1. Utvrđuje se da je Katarina </w:t>
      </w:r>
      <w:proofErr w:type="spellStart"/>
      <w:r w:rsidRPr="00E44526">
        <w:rPr>
          <w:rFonts w:hAnsi="Times New Roman" w:ascii="Times New Roman"/>
          <w:sz w:val="24"/>
          <w:szCs w:val="24"/>
        </w:rPr>
        <w:t>Gantar</w:t>
      </w:r>
      <w:proofErr w:type="spellEnd"/>
      <w:r w:rsidRPr="00E44526">
        <w:rPr>
          <w:rFonts w:hAnsi="Times New Roman" w:ascii="Times New Roman"/>
          <w:sz w:val="24"/>
          <w:szCs w:val="24"/>
        </w:rPr>
        <w:t xml:space="preserve"> iz Osijeka, Mirna 48, </w:t>
      </w:r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OIB: 08454655350, vlasnica nekretnine upisane u </w:t>
      </w:r>
      <w:proofErr w:type="spellStart"/>
      <w:r w:rsidRPr="00E44526">
        <w:rPr>
          <w:rFonts w:hAnsi="Times New Roman" w:ascii="Times New Roman"/>
          <w:bCs/>
          <w:color w:val="000000"/>
          <w:sz w:val="24"/>
          <w:szCs w:val="24"/>
        </w:rPr>
        <w:t>zk.u</w:t>
      </w:r>
      <w:proofErr w:type="spellEnd"/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. 9237 k.o. Osijek, k.č.br. 9770/162 u naravi dvor. 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Vinkovačka c. </w:t>
      </w:r>
      <w:r w:rsidRPr="00E44526">
        <w:rPr>
          <w:rFonts w:hAnsi="Times New Roman" w:ascii="Times New Roman"/>
          <w:bCs/>
          <w:color w:val="000000"/>
          <w:sz w:val="24"/>
          <w:szCs w:val="24"/>
        </w:rPr>
        <w:t>površine 52 m2.</w:t>
      </w:r>
    </w:p>
    <w:p w:rsidRDefault="00DC4FBD" w:rsidP="00DC4FBD" w:rsidR="00DC4FBD" w:rsidRPr="00E44526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DC4FBD" w:rsidP="00DC4FBD" w:rsidR="00DC4FBD" w:rsidRPr="00E44526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2. Nalaže se Zemljišnoknjižnom odjelu Općinskog suda u Osijeku uknjižba prava vlasništva na k.č.br. 9770/162, k.o. Osijek na ime Katarine </w:t>
      </w:r>
      <w:proofErr w:type="spellStart"/>
      <w:r w:rsidRPr="00E44526">
        <w:rPr>
          <w:rFonts w:hAnsi="Times New Roman" w:ascii="Times New Roman"/>
          <w:bCs/>
          <w:color w:val="000000"/>
          <w:sz w:val="24"/>
          <w:szCs w:val="24"/>
        </w:rPr>
        <w:t>Gantar</w:t>
      </w:r>
      <w:proofErr w:type="spellEnd"/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 iz Osijeka, OIB: 08454655350 i </w:t>
      </w:r>
      <w:proofErr w:type="spellStart"/>
      <w:r w:rsidRPr="00C217C8">
        <w:rPr>
          <w:rFonts w:hAnsi="Times New Roman" w:ascii="Times New Roman"/>
          <w:b/>
          <w:bCs/>
          <w:color w:val="000000"/>
          <w:sz w:val="24"/>
          <w:szCs w:val="24"/>
        </w:rPr>
        <w:t>besteretni</w:t>
      </w:r>
      <w:proofErr w:type="spellEnd"/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 otpis iste nekretnine iz </w:t>
      </w:r>
      <w:proofErr w:type="spellStart"/>
      <w:r w:rsidRPr="00E44526">
        <w:rPr>
          <w:rFonts w:hAnsi="Times New Roman" w:ascii="Times New Roman"/>
          <w:bCs/>
          <w:color w:val="000000"/>
          <w:sz w:val="24"/>
          <w:szCs w:val="24"/>
        </w:rPr>
        <w:t>zk.ul</w:t>
      </w:r>
      <w:proofErr w:type="spellEnd"/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. 9237, k.o. Osijek u </w:t>
      </w:r>
      <w:proofErr w:type="spellStart"/>
      <w:r w:rsidRPr="00E44526">
        <w:rPr>
          <w:rFonts w:hAnsi="Times New Roman" w:ascii="Times New Roman"/>
          <w:bCs/>
          <w:color w:val="000000"/>
          <w:sz w:val="24"/>
          <w:szCs w:val="24"/>
        </w:rPr>
        <w:t>zk.ul</w:t>
      </w:r>
      <w:proofErr w:type="spellEnd"/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. 10925, k.o. Osijek.  </w:t>
      </w:r>
    </w:p>
    <w:p w:rsidRDefault="00DC4FBD" w:rsidP="00DC4FBD" w:rsidR="00DC4FBD" w:rsidRPr="00E44526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DC4FBD" w:rsidP="00DC4FBD" w:rsidR="00DC4FBD" w:rsidRPr="00DC4FBD">
      <w:pPr>
        <w:pStyle w:val="Bezproreda"/>
        <w:jc w:val="center"/>
        <w:rPr>
          <w:rFonts w:hAnsi="Times New Roman" w:ascii="Times New Roman"/>
          <w:bCs/>
          <w:color w:val="000000"/>
          <w:sz w:val="24"/>
          <w:szCs w:val="24"/>
        </w:rPr>
      </w:pPr>
      <w:r w:rsidRPr="00DC4FBD">
        <w:rPr>
          <w:rFonts w:hAnsi="Times New Roman" w:ascii="Times New Roman"/>
          <w:bCs/>
          <w:color w:val="000000"/>
          <w:sz w:val="24"/>
          <w:szCs w:val="24"/>
        </w:rPr>
        <w:t>Obrazloženje</w:t>
      </w:r>
    </w:p>
    <w:p w:rsidRDefault="00DC4FBD" w:rsidP="00DC4FBD" w:rsidR="00DC4FBD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DC4FBD" w:rsidP="00DC4FBD" w:rsidR="00DC4FBD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ab/>
        <w:t>Podneskom od 18. siječnja 2017. g. s</w:t>
      </w:r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tečajna upraviteljica dostavila je sudu obavijest o izlučnom pravu Katarine </w:t>
      </w:r>
      <w:proofErr w:type="spellStart"/>
      <w:r w:rsidRPr="00E44526">
        <w:rPr>
          <w:rFonts w:hAnsi="Times New Roman" w:ascii="Times New Roman"/>
          <w:bCs/>
          <w:color w:val="000000"/>
          <w:sz w:val="24"/>
          <w:szCs w:val="24"/>
        </w:rPr>
        <w:t>Gantar</w:t>
      </w:r>
      <w:proofErr w:type="spellEnd"/>
      <w:r w:rsidRPr="00E44526">
        <w:rPr>
          <w:rFonts w:hAnsi="Times New Roman" w:ascii="Times New Roman"/>
          <w:bCs/>
          <w:color w:val="000000"/>
          <w:sz w:val="24"/>
          <w:szCs w:val="24"/>
        </w:rPr>
        <w:t xml:space="preserve"> iz Osijeka, Mirna 48, OIB: 08454655350,  na nekretnini stečajnog dužnika upisanoj u </w:t>
      </w:r>
      <w:proofErr w:type="spellStart"/>
      <w:r w:rsidRPr="00E44526">
        <w:rPr>
          <w:rFonts w:hAnsi="Times New Roman" w:ascii="Times New Roman"/>
          <w:bCs/>
          <w:color w:val="000000"/>
          <w:sz w:val="24"/>
          <w:szCs w:val="24"/>
        </w:rPr>
        <w:t>zk.u</w:t>
      </w:r>
      <w:proofErr w:type="spellEnd"/>
      <w:r w:rsidRPr="00E44526">
        <w:rPr>
          <w:rFonts w:hAnsi="Times New Roman" w:ascii="Times New Roman"/>
          <w:bCs/>
          <w:color w:val="000000"/>
          <w:sz w:val="24"/>
          <w:szCs w:val="24"/>
        </w:rPr>
        <w:t>. 9237 k.o. Osijek, k.č.br. 9770/162 u naravi dvor. površine 52 m2.</w:t>
      </w:r>
    </w:p>
    <w:p w:rsidRDefault="00DC4FBD" w:rsidP="00DC4FBD" w:rsidR="00DC4FBD" w:rsidRPr="00E44526">
      <w:pPr>
        <w:pStyle w:val="Bezproreda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DC4FBD" w:rsidP="00DC4FBD" w:rsidR="00DC4FB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 xml:space="preserve">Uz gore navedenu obavijest stečajna upraviteljica dostavila je i </w:t>
      </w:r>
      <w:r w:rsidRPr="00E44526">
        <w:rPr>
          <w:rFonts w:hAnsi="Times New Roman" w:ascii="Times New Roman"/>
          <w:bCs/>
          <w:color w:val="000000"/>
          <w:sz w:val="24"/>
          <w:szCs w:val="24"/>
        </w:rPr>
        <w:t>Kupoprodajni ugovor  br. 5/2003 koji je sklopljen dana 30.05.2003.g. između Slavonija MK d.d., Osijek, Vinkovačka 68,</w:t>
      </w:r>
      <w:r w:rsidRPr="00E44526">
        <w:rPr>
          <w:rFonts w:hAnsi="Times New Roman" w:ascii="Times New Roman"/>
          <w:sz w:val="24"/>
          <w:szCs w:val="24"/>
        </w:rPr>
        <w:t xml:space="preserve"> kao prodavatelja i Miroslava </w:t>
      </w:r>
      <w:proofErr w:type="spellStart"/>
      <w:r w:rsidRPr="00E44526">
        <w:rPr>
          <w:rFonts w:hAnsi="Times New Roman" w:ascii="Times New Roman"/>
          <w:sz w:val="24"/>
          <w:szCs w:val="24"/>
        </w:rPr>
        <w:t>Gantara</w:t>
      </w:r>
      <w:proofErr w:type="spellEnd"/>
      <w:r w:rsidRPr="00E44526">
        <w:rPr>
          <w:rFonts w:hAnsi="Times New Roman" w:ascii="Times New Roman"/>
          <w:sz w:val="24"/>
          <w:szCs w:val="24"/>
        </w:rPr>
        <w:t xml:space="preserve"> i Katarine </w:t>
      </w:r>
      <w:proofErr w:type="spellStart"/>
      <w:r w:rsidRPr="00E44526">
        <w:rPr>
          <w:rFonts w:hAnsi="Times New Roman" w:ascii="Times New Roman"/>
          <w:sz w:val="24"/>
          <w:szCs w:val="24"/>
        </w:rPr>
        <w:t>Gantar</w:t>
      </w:r>
      <w:proofErr w:type="spellEnd"/>
      <w:r w:rsidRPr="00E44526">
        <w:rPr>
          <w:rFonts w:hAnsi="Times New Roman" w:ascii="Times New Roman"/>
          <w:sz w:val="24"/>
          <w:szCs w:val="24"/>
        </w:rPr>
        <w:t xml:space="preserve"> iz Osijeka, Mirna 48, kao kupaca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4452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ovjerovljen</w:t>
      </w:r>
      <w:r w:rsidRPr="00E44526">
        <w:rPr>
          <w:rFonts w:hAnsi="Times New Roman" w:ascii="Times New Roman"/>
          <w:sz w:val="24"/>
          <w:szCs w:val="24"/>
        </w:rPr>
        <w:t xml:space="preserve"> kod javnog bilježnika Mirjan</w:t>
      </w:r>
      <w:r>
        <w:rPr>
          <w:rFonts w:hAnsi="Times New Roman" w:ascii="Times New Roman"/>
          <w:sz w:val="24"/>
          <w:szCs w:val="24"/>
        </w:rPr>
        <w:t>e Borić pod brojem OV-10.309/03</w:t>
      </w:r>
      <w:r w:rsidR="0018632E">
        <w:rPr>
          <w:rFonts w:hAnsi="Times New Roman" w:ascii="Times New Roman"/>
          <w:sz w:val="24"/>
          <w:szCs w:val="24"/>
        </w:rPr>
        <w:t xml:space="preserve"> od 13.6.2003. g.</w:t>
      </w:r>
      <w:r>
        <w:rPr>
          <w:rFonts w:hAnsi="Times New Roman" w:ascii="Times New Roman"/>
          <w:sz w:val="24"/>
          <w:szCs w:val="24"/>
        </w:rPr>
        <w:t xml:space="preserve"> te </w:t>
      </w:r>
      <w:proofErr w:type="spellStart"/>
      <w:r w:rsidRPr="00E44526">
        <w:rPr>
          <w:rFonts w:hAnsi="Times New Roman" w:ascii="Times New Roman"/>
          <w:sz w:val="24"/>
          <w:szCs w:val="24"/>
        </w:rPr>
        <w:t>Tabularnu</w:t>
      </w:r>
      <w:proofErr w:type="spellEnd"/>
      <w:r w:rsidRPr="00E44526">
        <w:rPr>
          <w:rFonts w:hAnsi="Times New Roman" w:ascii="Times New Roman"/>
          <w:sz w:val="24"/>
          <w:szCs w:val="24"/>
        </w:rPr>
        <w:t xml:space="preserve"> izjavu od 04.07.2003.g., ovjer</w:t>
      </w:r>
      <w:r>
        <w:rPr>
          <w:rFonts w:hAnsi="Times New Roman" w:ascii="Times New Roman"/>
          <w:sz w:val="24"/>
          <w:szCs w:val="24"/>
        </w:rPr>
        <w:t>ovljenu</w:t>
      </w:r>
      <w:r w:rsidRPr="00E44526">
        <w:rPr>
          <w:rFonts w:hAnsi="Times New Roman" w:ascii="Times New Roman"/>
          <w:sz w:val="24"/>
          <w:szCs w:val="24"/>
        </w:rPr>
        <w:t xml:space="preserve"> kod javnog bilježnika Mirjane Borić </w:t>
      </w:r>
      <w:r>
        <w:rPr>
          <w:rFonts w:hAnsi="Times New Roman" w:ascii="Times New Roman"/>
          <w:sz w:val="24"/>
          <w:szCs w:val="24"/>
        </w:rPr>
        <w:t xml:space="preserve">iz Osijeka </w:t>
      </w:r>
      <w:r w:rsidRPr="00E44526">
        <w:rPr>
          <w:rFonts w:hAnsi="Times New Roman" w:ascii="Times New Roman"/>
          <w:sz w:val="24"/>
          <w:szCs w:val="24"/>
        </w:rPr>
        <w:t xml:space="preserve">pod brojem: OV-19.796/03 </w:t>
      </w:r>
      <w:r>
        <w:rPr>
          <w:rFonts w:hAnsi="Times New Roman" w:ascii="Times New Roman"/>
          <w:sz w:val="24"/>
          <w:szCs w:val="24"/>
        </w:rPr>
        <w:t xml:space="preserve">od 28. listopada 2003. g. </w:t>
      </w:r>
      <w:r w:rsidRPr="00E44526">
        <w:rPr>
          <w:rFonts w:hAnsi="Times New Roman" w:ascii="Times New Roman"/>
          <w:sz w:val="24"/>
          <w:szCs w:val="24"/>
        </w:rPr>
        <w:t>kojom prodavatelj ovlašćuje kupce da izvrše uknjižbu prava vlasništva na predmetnoj nekretnini na svoje ime</w:t>
      </w:r>
      <w:r w:rsidR="0018632E">
        <w:rPr>
          <w:rFonts w:hAnsi="Times New Roman" w:ascii="Times New Roman"/>
          <w:sz w:val="24"/>
          <w:szCs w:val="24"/>
        </w:rPr>
        <w:t xml:space="preserve"> te obavijest izlučnog vjerovnika – Katarine </w:t>
      </w:r>
      <w:proofErr w:type="spellStart"/>
      <w:r w:rsidR="0018632E">
        <w:rPr>
          <w:rFonts w:hAnsi="Times New Roman" w:ascii="Times New Roman"/>
          <w:sz w:val="24"/>
          <w:szCs w:val="24"/>
        </w:rPr>
        <w:t>Gantar</w:t>
      </w:r>
      <w:proofErr w:type="spellEnd"/>
      <w:r w:rsidR="0018632E">
        <w:rPr>
          <w:rFonts w:hAnsi="Times New Roman" w:ascii="Times New Roman"/>
          <w:sz w:val="24"/>
          <w:szCs w:val="24"/>
        </w:rPr>
        <w:t xml:space="preserve"> iz Osijeka o izlučnom pravu od 3. svibnja 2016. g.</w:t>
      </w:r>
    </w:p>
    <w:p w:rsidRDefault="00DC4FBD" w:rsidP="00DC4FBD" w:rsidR="00DC4FB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4FBD" w:rsidP="00DC4FBD" w:rsidR="00DC4FBD" w:rsidRPr="009154F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proofErr w:type="spellStart"/>
      <w:r w:rsidRPr="009154F4">
        <w:rPr>
          <w:rFonts w:hAnsi="Times New Roman" w:ascii="Times New Roman"/>
          <w:color w:val="000000"/>
          <w:sz w:val="24"/>
          <w:szCs w:val="24"/>
        </w:rPr>
        <w:t>Besteretni</w:t>
      </w:r>
      <w:proofErr w:type="spellEnd"/>
      <w:r w:rsidRPr="009154F4">
        <w:rPr>
          <w:rFonts w:hAnsi="Times New Roman" w:ascii="Times New Roman"/>
          <w:color w:val="000000"/>
          <w:sz w:val="24"/>
          <w:szCs w:val="24"/>
        </w:rPr>
        <w:t xml:space="preserve"> otpis k.č.br. 9770/16</w:t>
      </w:r>
      <w:r>
        <w:rPr>
          <w:rFonts w:hAnsi="Times New Roman" w:ascii="Times New Roman"/>
          <w:color w:val="000000"/>
          <w:sz w:val="24"/>
          <w:szCs w:val="24"/>
        </w:rPr>
        <w:t>2</w:t>
      </w:r>
      <w:r w:rsidRPr="009154F4">
        <w:rPr>
          <w:rFonts w:hAnsi="Times New Roman" w:ascii="Times New Roman"/>
          <w:color w:val="000000"/>
          <w:sz w:val="24"/>
          <w:szCs w:val="24"/>
        </w:rPr>
        <w:t xml:space="preserve">, k.o. Osijek iz  </w:t>
      </w:r>
      <w:proofErr w:type="spellStart"/>
      <w:r w:rsidRPr="009154F4">
        <w:rPr>
          <w:rFonts w:hAnsi="Times New Roman" w:ascii="Times New Roman"/>
          <w:color w:val="000000"/>
          <w:sz w:val="24"/>
          <w:szCs w:val="24"/>
        </w:rPr>
        <w:t>zk.ul</w:t>
      </w:r>
      <w:proofErr w:type="spellEnd"/>
      <w:r w:rsidRPr="009154F4">
        <w:rPr>
          <w:rFonts w:hAnsi="Times New Roman" w:ascii="Times New Roman"/>
          <w:color w:val="000000"/>
          <w:sz w:val="24"/>
          <w:szCs w:val="24"/>
        </w:rPr>
        <w:t xml:space="preserve">. 9237, k.o. Osijek u </w:t>
      </w:r>
      <w:proofErr w:type="spellStart"/>
      <w:r w:rsidRPr="009154F4">
        <w:rPr>
          <w:rFonts w:hAnsi="Times New Roman" w:ascii="Times New Roman"/>
          <w:color w:val="000000"/>
          <w:sz w:val="24"/>
          <w:szCs w:val="24"/>
        </w:rPr>
        <w:t>zk.ul</w:t>
      </w:r>
      <w:proofErr w:type="spellEnd"/>
      <w:r w:rsidRPr="009154F4">
        <w:rPr>
          <w:rFonts w:hAnsi="Times New Roman" w:ascii="Times New Roman"/>
          <w:color w:val="000000"/>
          <w:sz w:val="24"/>
          <w:szCs w:val="24"/>
        </w:rPr>
        <w:t xml:space="preserve">. </w:t>
      </w:r>
      <w:r>
        <w:rPr>
          <w:rFonts w:hAnsi="Times New Roman" w:ascii="Times New Roman"/>
          <w:color w:val="000000"/>
          <w:sz w:val="24"/>
          <w:szCs w:val="24"/>
        </w:rPr>
        <w:t>10925</w:t>
      </w:r>
      <w:r w:rsidRPr="009154F4">
        <w:rPr>
          <w:rFonts w:hAnsi="Times New Roman" w:ascii="Times New Roman"/>
          <w:color w:val="000000"/>
          <w:sz w:val="24"/>
          <w:szCs w:val="24"/>
        </w:rPr>
        <w:t xml:space="preserve">, k.o. Osijek nalaže se stoga jer je u </w:t>
      </w:r>
      <w:proofErr w:type="spellStart"/>
      <w:r w:rsidRPr="009154F4">
        <w:rPr>
          <w:rFonts w:hAnsi="Times New Roman" w:ascii="Times New Roman"/>
          <w:color w:val="000000"/>
          <w:sz w:val="24"/>
          <w:szCs w:val="24"/>
        </w:rPr>
        <w:t>zk.ul</w:t>
      </w:r>
      <w:proofErr w:type="spellEnd"/>
      <w:r w:rsidRPr="009154F4">
        <w:rPr>
          <w:rFonts w:hAnsi="Times New Roman" w:ascii="Times New Roman"/>
          <w:color w:val="000000"/>
          <w:sz w:val="24"/>
          <w:szCs w:val="24"/>
        </w:rPr>
        <w:t>. 10</w:t>
      </w:r>
      <w:r>
        <w:rPr>
          <w:rFonts w:hAnsi="Times New Roman" w:ascii="Times New Roman"/>
          <w:color w:val="000000"/>
          <w:sz w:val="24"/>
          <w:szCs w:val="24"/>
        </w:rPr>
        <w:t>925</w:t>
      </w:r>
      <w:r w:rsidRPr="009154F4">
        <w:rPr>
          <w:rFonts w:hAnsi="Times New Roman" w:ascii="Times New Roman"/>
          <w:color w:val="000000"/>
          <w:sz w:val="24"/>
          <w:szCs w:val="24"/>
        </w:rPr>
        <w:t xml:space="preserve">, k.o. Osijek već uknjižena nekretnina – kuća </w:t>
      </w:r>
      <w:r>
        <w:rPr>
          <w:rFonts w:hAnsi="Times New Roman" w:ascii="Times New Roman"/>
          <w:color w:val="000000"/>
          <w:sz w:val="24"/>
          <w:szCs w:val="24"/>
        </w:rPr>
        <w:t>br. 48</w:t>
      </w:r>
      <w:r w:rsidRPr="009154F4">
        <w:rPr>
          <w:rFonts w:hAnsi="Times New Roman" w:ascii="Times New Roman"/>
          <w:color w:val="000000"/>
          <w:sz w:val="24"/>
          <w:szCs w:val="24"/>
        </w:rPr>
        <w:t xml:space="preserve"> Ul. Mirna 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9154F4">
        <w:rPr>
          <w:rFonts w:hAnsi="Times New Roman" w:ascii="Times New Roman"/>
          <w:color w:val="000000"/>
          <w:sz w:val="24"/>
          <w:szCs w:val="24"/>
        </w:rPr>
        <w:t xml:space="preserve">u vlasništvu </w:t>
      </w:r>
      <w:r w:rsidR="001B6BA9">
        <w:rPr>
          <w:rFonts w:hAnsi="Times New Roman" w:ascii="Times New Roman"/>
          <w:color w:val="000000"/>
          <w:sz w:val="24"/>
          <w:szCs w:val="24"/>
        </w:rPr>
        <w:t xml:space="preserve">Katarine </w:t>
      </w:r>
      <w:proofErr w:type="spellStart"/>
      <w:r w:rsidR="001B6BA9">
        <w:rPr>
          <w:rFonts w:hAnsi="Times New Roman" w:ascii="Times New Roman"/>
          <w:color w:val="000000"/>
          <w:sz w:val="24"/>
          <w:szCs w:val="24"/>
        </w:rPr>
        <w:t>Gantar</w:t>
      </w:r>
      <w:proofErr w:type="spellEnd"/>
      <w:r w:rsidRPr="009154F4">
        <w:rPr>
          <w:rFonts w:hAnsi="Times New Roman" w:ascii="Times New Roman"/>
          <w:color w:val="000000"/>
          <w:sz w:val="24"/>
          <w:szCs w:val="24"/>
        </w:rPr>
        <w:t>.</w:t>
      </w:r>
    </w:p>
    <w:p w:rsidRDefault="00DC4FBD" w:rsidP="00DC4FBD" w:rsidR="00DC4FB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B6BA9" w:rsidP="00DC4FBD" w:rsidR="001B6BA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B6BA9" w:rsidP="001B6BA9" w:rsidR="001B6BA9">
      <w:pPr>
        <w:jc w:val="right"/>
      </w:pPr>
      <w:r>
        <w:t>6 St-764/13-153</w:t>
      </w:r>
    </w:p>
    <w:p w:rsidRDefault="001B6BA9" w:rsidP="00DC4FBD" w:rsidR="001B6BA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B6BA9" w:rsidP="00DC4FBD" w:rsidR="001B6BA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B6BA9" w:rsidP="00DC4FBD" w:rsidR="001B6BA9" w:rsidRPr="00E4452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4FBD" w:rsidP="00DC4FBD" w:rsidR="00DC4FBD">
      <w:pPr>
        <w:pStyle w:val="Bezproreda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E44526">
        <w:rPr>
          <w:rFonts w:hAnsi="Times New Roman" w:ascii="Times New Roman"/>
          <w:color w:val="000000"/>
          <w:sz w:val="24"/>
          <w:szCs w:val="24"/>
        </w:rPr>
        <w:t xml:space="preserve">S obzirom na navedeno, utvrđeno je da je Katarina </w:t>
      </w:r>
      <w:proofErr w:type="spellStart"/>
      <w:r w:rsidRPr="00E44526">
        <w:rPr>
          <w:rFonts w:hAnsi="Times New Roman" w:ascii="Times New Roman"/>
          <w:color w:val="000000"/>
          <w:sz w:val="24"/>
          <w:szCs w:val="24"/>
        </w:rPr>
        <w:t>Gantar</w:t>
      </w:r>
      <w:proofErr w:type="spellEnd"/>
      <w:r w:rsidRPr="00E44526">
        <w:rPr>
          <w:rFonts w:hAnsi="Times New Roman" w:ascii="Times New Roman"/>
          <w:color w:val="000000"/>
          <w:sz w:val="24"/>
          <w:szCs w:val="24"/>
        </w:rPr>
        <w:t xml:space="preserve"> dokazala postojanje svoga izlučnog prava na predmetnoj nekretnini, te je riješeno kao u izreci.</w:t>
      </w:r>
    </w:p>
    <w:p w:rsidRDefault="001B6BA9" w:rsidP="00DC4FBD" w:rsidR="001B6BA9">
      <w:pPr>
        <w:pStyle w:val="Bezproreda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B6BA9" w:rsidP="00DC4FBD" w:rsidR="001B6BA9" w:rsidRPr="00E4452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4FBD" w:rsidP="00DC4FBD" w:rsidR="00DC4FBD" w:rsidRPr="00E44526">
      <w:pPr>
        <w:pStyle w:val="Bezproreda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DC4FBD" w:rsidP="00DC4FBD" w:rsidR="00DC4FBD" w:rsidRPr="00E4452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C4FBD" w:rsidP="00DC4FBD" w:rsidR="00DC4FBD" w:rsidRPr="00E44526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E44526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1B6BA9">
        <w:rPr>
          <w:rFonts w:hAnsi="Times New Roman" w:ascii="Times New Roman"/>
          <w:sz w:val="24"/>
          <w:szCs w:val="24"/>
          <w:lang w:eastAsia="hr-HR"/>
        </w:rPr>
        <w:t xml:space="preserve">3. veljače </w:t>
      </w:r>
      <w:r w:rsidRPr="00E44526">
        <w:rPr>
          <w:rFonts w:hAnsi="Times New Roman" w:ascii="Times New Roman"/>
          <w:sz w:val="24"/>
          <w:szCs w:val="24"/>
          <w:lang w:eastAsia="hr-HR"/>
        </w:rPr>
        <w:t>2017. godine</w:t>
      </w:r>
    </w:p>
    <w:p w:rsidRDefault="00DC4FBD" w:rsidP="00DC4FBD" w:rsidR="00DC4FBD" w:rsidRPr="00E44526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5F1DCE" w:rsidP="00DC4FBD" w:rsidR="005F1DCE">
      <w:pPr>
        <w:jc w:val="both"/>
      </w:pPr>
    </w:p>
    <w:p w:rsidRDefault="00DC4FBD" w:rsidP="00DC4FBD" w:rsidR="00DC4FBD">
      <w:pPr>
        <w:jc w:val="both"/>
      </w:pPr>
      <w:r>
        <w:t xml:space="preserve">Zapisničar: Danijela Sekulić                        </w:t>
      </w:r>
      <w:r>
        <w:tab/>
      </w:r>
      <w:r>
        <w:tab/>
        <w:t xml:space="preserve">  </w:t>
      </w:r>
      <w:r>
        <w:tab/>
        <w:t>STEČAJNA STUKINJA</w:t>
      </w:r>
    </w:p>
    <w:p w:rsidRDefault="00DC4FBD" w:rsidP="00DC4FBD" w:rsidR="00DC4FBD">
      <w:pPr>
        <w:jc w:val="both"/>
      </w:pPr>
      <w:r>
        <w:t xml:space="preserve">                                                                                                             Nada Roso</w:t>
      </w:r>
    </w:p>
    <w:p w:rsidRDefault="00DC4FBD" w:rsidP="00DC4FBD" w:rsidR="00DC4FBD">
      <w:pPr>
        <w:jc w:val="both"/>
      </w:pPr>
    </w:p>
    <w:p w:rsidRDefault="00DC4FBD" w:rsidP="00DC4FBD" w:rsidR="00DC4FBD">
      <w:pPr>
        <w:jc w:val="both"/>
      </w:pPr>
    </w:p>
    <w:p w:rsidRDefault="00DC4FBD" w:rsidP="00DC4FBD" w:rsidR="00DC4FBD">
      <w:pPr>
        <w:jc w:val="both"/>
      </w:pPr>
    </w:p>
    <w:p w:rsidRDefault="00DC4FBD" w:rsidP="00DC4FBD" w:rsidR="00DC4FBD">
      <w:pPr>
        <w:jc w:val="both"/>
      </w:pPr>
      <w:r>
        <w:t>POUKA O PRAVNOM LIJEKU:</w:t>
      </w:r>
    </w:p>
    <w:p w:rsidRDefault="00DC4FBD" w:rsidP="00DC4FBD" w:rsidR="00DC4FBD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DC4FBD" w:rsidP="00DC4FBD" w:rsidR="00DC4FBD">
      <w:pPr>
        <w:jc w:val="both"/>
      </w:pPr>
    </w:p>
    <w:p w:rsidRDefault="00DC4FBD" w:rsidP="00DC4FBD" w:rsidR="00DC4FBD">
      <w:pPr>
        <w:jc w:val="both"/>
      </w:pPr>
    </w:p>
    <w:p w:rsidRDefault="00DC4FBD" w:rsidP="00DC4FBD" w:rsidR="00DC4FBD">
      <w:pPr>
        <w:jc w:val="both"/>
      </w:pPr>
    </w:p>
    <w:p w:rsidRDefault="00DC4FBD" w:rsidP="00DC4FBD" w:rsidR="00DC4FBD">
      <w:pPr>
        <w:jc w:val="both"/>
      </w:pPr>
      <w:r>
        <w:t>DNA:</w:t>
      </w:r>
    </w:p>
    <w:p w:rsidRDefault="00DC4FBD" w:rsidP="00DC4FBD" w:rsidR="00DC4FBD" w:rsidRPr="003340E9">
      <w:pPr>
        <w:tabs>
          <w:tab w:pos="7425" w:val="left"/>
        </w:tabs>
        <w:jc w:val="both"/>
      </w:pPr>
      <w:r>
        <w:t xml:space="preserve">1. stečajni uprav. </w:t>
      </w:r>
      <w:r w:rsidR="001B6BA9">
        <w:t xml:space="preserve">Blanka </w:t>
      </w:r>
      <w:proofErr w:type="spellStart"/>
      <w:r w:rsidR="001B6BA9">
        <w:t>Gambiraža</w:t>
      </w:r>
      <w:proofErr w:type="spellEnd"/>
      <w:r w:rsidRPr="003340E9">
        <w:tab/>
      </w:r>
    </w:p>
    <w:p w:rsidRDefault="00DC4FBD" w:rsidP="001B6BA9" w:rsidR="00DC4FBD">
      <w:pPr>
        <w:tabs>
          <w:tab w:pos="6120" w:val="left"/>
        </w:tabs>
        <w:jc w:val="both"/>
      </w:pPr>
      <w:r>
        <w:t xml:space="preserve">2. </w:t>
      </w:r>
      <w:r w:rsidR="001B6BA9">
        <w:t xml:space="preserve"> Katarina </w:t>
      </w:r>
      <w:proofErr w:type="spellStart"/>
      <w:r w:rsidR="001B6BA9">
        <w:t>Gantar</w:t>
      </w:r>
      <w:proofErr w:type="spellEnd"/>
      <w:r w:rsidR="001B6BA9">
        <w:t>, Osijek, Mirna 48</w:t>
      </w:r>
    </w:p>
    <w:p w:rsidRDefault="001B6BA9" w:rsidP="001B6BA9" w:rsidR="001B6BA9">
      <w:pPr>
        <w:tabs>
          <w:tab w:pos="6120" w:val="left"/>
        </w:tabs>
        <w:jc w:val="both"/>
      </w:pPr>
      <w:r>
        <w:t xml:space="preserve">3. ŽDO Osijek </w:t>
      </w:r>
    </w:p>
    <w:p w:rsidRDefault="001B6BA9" w:rsidP="001B6BA9" w:rsidR="001B6BA9">
      <w:pPr>
        <w:tabs>
          <w:tab w:pos="6120" w:val="left"/>
        </w:tabs>
        <w:jc w:val="both"/>
      </w:pPr>
      <w:r>
        <w:t xml:space="preserve">4. </w:t>
      </w:r>
      <w:proofErr w:type="spellStart"/>
      <w:r>
        <w:t>zk</w:t>
      </w:r>
      <w:proofErr w:type="spellEnd"/>
      <w:r>
        <w:t>. odjel Osijek</w:t>
      </w:r>
    </w:p>
    <w:p w:rsidRDefault="001B6BA9" w:rsidP="001B6BA9" w:rsidR="00DC4FBD">
      <w:pPr>
        <w:tabs>
          <w:tab w:pos="6120" w:val="left"/>
        </w:tabs>
        <w:jc w:val="both"/>
      </w:pPr>
      <w:r>
        <w:t>5. e-oglasna ploča uz podnesak st. uprav. s prilozima (str. 699-708 spisa)</w:t>
      </w:r>
    </w:p>
    <w:p w:rsidRDefault="001B6BA9" w:rsidP="00DC4FBD" w:rsidR="00DC4FBD">
      <w:pPr>
        <w:tabs>
          <w:tab w:pos="1515" w:val="left"/>
        </w:tabs>
        <w:jc w:val="both"/>
        <w:rPr>
          <w:sz w:val="20"/>
          <w:szCs w:val="20"/>
        </w:rPr>
      </w:pPr>
      <w:r>
        <w:t>6. R-15.2.</w:t>
      </w: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>
      <w:pPr>
        <w:jc w:val="both"/>
        <w:rPr>
          <w:sz w:val="20"/>
          <w:szCs w:val="20"/>
        </w:rPr>
      </w:pPr>
    </w:p>
    <w:p w:rsidRDefault="00DC4FBD" w:rsidP="00DC4FBD" w:rsidR="00DC4FBD" w:rsidRPr="001154A0">
      <w:pPr>
        <w:jc w:val="both"/>
        <w:rPr>
          <w:sz w:val="20"/>
          <w:szCs w:val="20"/>
        </w:rPr>
      </w:pPr>
      <w:bookmarkStart w:name="_GoBack" w:id="0"/>
      <w:bookmarkEnd w:id="0"/>
    </w:p>
    <w:sectPr w:rsidR="00DC4FBD" w:rsidRPr="001154A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0F4" w:rsidP="00E5585D" w:rsidR="00A050F4">
      <w:r>
        <w:separator/>
      </w:r>
    </w:p>
  </w:endnote>
  <w:endnote w:id="0" w:type="continuationSeparator">
    <w:p w:rsidRDefault="00A050F4" w:rsidP="00E5585D" w:rsidR="00A05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0F4" w:rsidP="00E5585D" w:rsidR="00A050F4">
      <w:r>
        <w:separator/>
      </w:r>
    </w:p>
  </w:footnote>
  <w:footnote w:id="0" w:type="continuationSeparator">
    <w:p w:rsidRDefault="00A050F4" w:rsidP="00E5585D" w:rsidR="00A05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A4FC7">
      <w:rPr>
        <w:noProof/>
      </w:rPr>
      <w:t>2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18632E"/>
    <w:rsid w:val="001A4FC7"/>
    <w:rsid w:val="001B6BA9"/>
    <w:rsid w:val="001F3D2D"/>
    <w:rsid w:val="002124EE"/>
    <w:rsid w:val="002133C0"/>
    <w:rsid w:val="00223D66"/>
    <w:rsid w:val="00234854"/>
    <w:rsid w:val="0024494E"/>
    <w:rsid w:val="002607B5"/>
    <w:rsid w:val="00260DE1"/>
    <w:rsid w:val="002F06A8"/>
    <w:rsid w:val="0034238C"/>
    <w:rsid w:val="0036209B"/>
    <w:rsid w:val="0036637D"/>
    <w:rsid w:val="00367219"/>
    <w:rsid w:val="00383660"/>
    <w:rsid w:val="003C0950"/>
    <w:rsid w:val="003C6CFC"/>
    <w:rsid w:val="003C73CA"/>
    <w:rsid w:val="003D1B3D"/>
    <w:rsid w:val="00444289"/>
    <w:rsid w:val="00454B5F"/>
    <w:rsid w:val="004754DB"/>
    <w:rsid w:val="00483421"/>
    <w:rsid w:val="004A4D12"/>
    <w:rsid w:val="004B0F2E"/>
    <w:rsid w:val="0052195A"/>
    <w:rsid w:val="00574743"/>
    <w:rsid w:val="00576F46"/>
    <w:rsid w:val="005A6BE4"/>
    <w:rsid w:val="005A6D5F"/>
    <w:rsid w:val="005F1DCE"/>
    <w:rsid w:val="00615654"/>
    <w:rsid w:val="00637DF8"/>
    <w:rsid w:val="006E047C"/>
    <w:rsid w:val="00717882"/>
    <w:rsid w:val="00726484"/>
    <w:rsid w:val="0074446F"/>
    <w:rsid w:val="007462D0"/>
    <w:rsid w:val="007A5C21"/>
    <w:rsid w:val="007F3265"/>
    <w:rsid w:val="00832977"/>
    <w:rsid w:val="008441FC"/>
    <w:rsid w:val="008470CC"/>
    <w:rsid w:val="008D3A10"/>
    <w:rsid w:val="008D4DC8"/>
    <w:rsid w:val="008E7CE3"/>
    <w:rsid w:val="008F734B"/>
    <w:rsid w:val="00946F5A"/>
    <w:rsid w:val="00992BAB"/>
    <w:rsid w:val="009B13D6"/>
    <w:rsid w:val="009B675F"/>
    <w:rsid w:val="009C1CE2"/>
    <w:rsid w:val="009D36C1"/>
    <w:rsid w:val="009D548F"/>
    <w:rsid w:val="00A050F4"/>
    <w:rsid w:val="00A24DA1"/>
    <w:rsid w:val="00A42782"/>
    <w:rsid w:val="00A5714A"/>
    <w:rsid w:val="00A663FF"/>
    <w:rsid w:val="00A868E7"/>
    <w:rsid w:val="00AE3454"/>
    <w:rsid w:val="00AF5B80"/>
    <w:rsid w:val="00B121FD"/>
    <w:rsid w:val="00B23F29"/>
    <w:rsid w:val="00B56458"/>
    <w:rsid w:val="00B8207C"/>
    <w:rsid w:val="00B95A8C"/>
    <w:rsid w:val="00BA5488"/>
    <w:rsid w:val="00BC0D4D"/>
    <w:rsid w:val="00BD69E9"/>
    <w:rsid w:val="00C866AA"/>
    <w:rsid w:val="00CA2519"/>
    <w:rsid w:val="00CA2AAC"/>
    <w:rsid w:val="00CB5EF6"/>
    <w:rsid w:val="00CC0773"/>
    <w:rsid w:val="00CC12C2"/>
    <w:rsid w:val="00CE0431"/>
    <w:rsid w:val="00CF4D85"/>
    <w:rsid w:val="00D0236F"/>
    <w:rsid w:val="00D25BFE"/>
    <w:rsid w:val="00D37E5E"/>
    <w:rsid w:val="00D42213"/>
    <w:rsid w:val="00D57645"/>
    <w:rsid w:val="00DA5E2C"/>
    <w:rsid w:val="00DB3EED"/>
    <w:rsid w:val="00DC1FD9"/>
    <w:rsid w:val="00DC4FBD"/>
    <w:rsid w:val="00DF0FFF"/>
    <w:rsid w:val="00E17FAB"/>
    <w:rsid w:val="00E26A1D"/>
    <w:rsid w:val="00E37484"/>
    <w:rsid w:val="00E50697"/>
    <w:rsid w:val="00E50896"/>
    <w:rsid w:val="00E5585D"/>
    <w:rsid w:val="00E72AD7"/>
    <w:rsid w:val="00E841A9"/>
    <w:rsid w:val="00EC0557"/>
    <w:rsid w:val="00ED3055"/>
    <w:rsid w:val="00EF0D5F"/>
    <w:rsid w:val="00EF1546"/>
    <w:rsid w:val="00F06496"/>
    <w:rsid w:val="00F10CCF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Bezproreda" w:type="paragraph">
    <w:name w:val="No Spacing"/>
    <w:qFormat/>
    <w:rsid w:val="00DC4FBD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DC4FBD"/>
  </w:style>
  <w:style w:styleId="Tekstrezerviranogmjesta" w:type="character">
    <w:name w:val="Placeholder Text"/>
    <w:basedOn w:val="Zadanifontodlomka"/>
    <w:uiPriority w:val="99"/>
    <w:semiHidden/>
    <w:rsid w:val="009D54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5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4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Bezproreda" w:type="paragraph">
    <w:name w:val="No Spacing"/>
    <w:qFormat/>
    <w:rsid w:val="00DC4FBD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DC4FBD"/>
  </w:style>
  <w:style w:styleId="Tekstrezerviranogmjesta" w:type="character">
    <w:name w:val="Placeholder Text"/>
    <w:basedOn w:val="Zadanifontodlomka"/>
    <w:uiPriority w:val="99"/>
    <w:semiHidden/>
    <w:rsid w:val="009D54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5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4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56619-9546-4B74-AD6D-7E2ADA83E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414</properties:Words>
  <properties:Characters>2257</properties:Characters>
  <properties:Lines>110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2017-01-23T12:56:00Z</dcterms:created>
  <dc:creator>grgicv</dc:creator>
  <cp:lastModifiedBy>Danijela Sekulić</cp:lastModifiedBy>
  <cp:lastPrinted>2017-02-03T13:26:00Z</cp:lastPrinted>
  <dcterms:modified xmlns:xsi="http://www.w3.org/2001/XMLSchema-instance" xsi:type="dcterms:W3CDTF">2017-02-03T13:27:00Z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