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1547" w14:paraId="373154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04BE4">
        <w:rPr>
          <w:rStyle w:val="Naglaeno"/>
          <w:b w:val="false"/>
        </w:rPr>
        <w:t>1059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r w:rsidR="000B2934">
        <w:t>u</w:t>
      </w:r>
      <w:proofErr w:type="spellEnd"/>
      <w:r w:rsidR="000B2934">
        <w:t>,</w:t>
      </w:r>
      <w:r>
        <w:t xml:space="preserve"> </w:t>
      </w:r>
      <w:r w:rsidR="000B2934">
        <w:t xml:space="preserve">u stečajnom predmetu povodom zahtjeva Financijske agencije OIB: 85821130368 RC Zagreb , Podružnica Zagreb, Trg svibanjskih žrtava 1995. 1, za pokretanje skraćenog stečajnog postupka nad dužnikom </w:t>
      </w:r>
      <w:r w:rsidR="00804BE4">
        <w:t>ABUNDIJA USLUGE j.d.o.o. za poslove ustupanja radnika korisnicima za privremeno obavljanje posla, Sisak, Vinogradska ulica 16, MBS: 080985660, OIB: 83334058599</w:t>
      </w:r>
      <w:r w:rsidR="000B2934">
        <w:t>, temeljem članka 430. Stečajnog zakona  ( „Narodne novine“ 71/15), dana 9.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804BE4">
        <w:t>ABUNDIJA USLUGE j.d.o.o. za poslove ustupanja radnika korisnicima za privremeno obavljanje posla, Sisak, Vinogradska ulica 16, MBS: 080985660, OIB: 83334058599</w:t>
      </w:r>
      <w:r w:rsidRPr="00542288">
        <w:t xml:space="preserve">, iznosi </w:t>
      </w:r>
      <w:r w:rsidR="00804BE4">
        <w:t>9.108,89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804BE4">
        <w:t>Milica Lončina, OIB: 29752411417, Sisak, Vinogradska 16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</w:t>
      </w:r>
      <w:proofErr w:type="spellStart"/>
      <w:r w:rsidRPr="00542288">
        <w:t>prokazni</w:t>
      </w:r>
      <w:proofErr w:type="spellEnd"/>
      <w:r w:rsidRPr="00542288">
        <w:t xml:space="preserve">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804BE4">
        <w:t>1059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IV Ako osobe iz točke II, ovlaštene za zastupanje dužnika po zakonu,  u roku od 15 dana od dana objave ovog oglasa na e-oglasnoj ploči suda ne podnesu </w:t>
      </w:r>
      <w:proofErr w:type="spellStart"/>
      <w:r w:rsidRPr="00542288">
        <w:t>prokazni</w:t>
      </w:r>
      <w:proofErr w:type="spellEnd"/>
      <w:r w:rsidRPr="00542288">
        <w:t xml:space="preserve">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62ABC">
        <w:t>9.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26/9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87289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St-1059/2017</izvorni_sadrzaj>
    <derivirana_varijabla naziv="DomainObject.Predmet.OznakaBroj_1">St-1059/2017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ABUNDIJA USLUGE j.d.o.o. za poslove ustupanja radnika korisnicima za privremeno obavljanje poslova</izvorni_sadrzaj>
    <derivirana_varijabla naziv="DomainObject.Predmet.ProtustrankaFormated_1">  ABUNDIJA USLUGE j.d.o.o. za poslove ustupanja radnika korisnicima za privremeno obavljanje poslova</derivirana_varijabla>
  </DomainObject.Predmet.ProtustrankaFormated>
  <DomainObject.Predmet.ProtustrankaFormatedOIB>
    <izvorni_sadrzaj>  ABUNDIJA USLUGE j.d.o.o. za poslove ustupanja radnika korisnicima za privremeno obavljanje poslova, OIB 83334058599</izvorni_sadrzaj>
    <derivirana_varijabla naziv="DomainObject.Predmet.ProtustrankaFormatedOIB_1">  ABUNDIJA USLUGE j.d.o.o. za poslove ustupanja radnika korisnicima za privremeno obavljanje poslova, OIB 83334058599</derivirana_varijabla>
  </DomainObject.Predmet.ProtustrankaFormatedOIB>
  <DomainObject.Predmet.ProtustrankaFormatedWithAdress>
    <izvorni_sadrzaj> ABUNDIJA USLUGE j.d.o.o. za poslove ustupanja radnika korisnicima za privremeno obavljanje poslova, Vinogradska ulica 16, 44000 Sisak</izvorni_sadrzaj>
    <derivirana_varijabla naziv="DomainObject.Predmet.ProtustrankaFormatedWithAdress_1"> ABUNDIJA USLUGE j.d.o.o. za poslove ustupanja radnika korisnicima za privremeno obavljanje poslova, Vinogradska ulica 16, 44000 Sisak</derivirana_varijabla>
  </DomainObject.Predmet.ProtustrankaFormatedWithAdress>
  <DomainObject.Predmet.ProtustrankaFormatedWithAdressOIB>
    <izvorni_sadrzaj> ABUNDIJA USLUGE j.d.o.o. za poslove ustupanja radnika korisnicima za privremeno obavljanje poslova, OIB 83334058599, Vinogradska ulica 16, 44000 Sisak</izvorni_sadrzaj>
    <derivirana_varijabla naziv="DomainObject.Predmet.ProtustrankaFormatedWithAdressOIB_1"> ABUNDIJA USLUGE j.d.o.o. za poslove ustupanja radnika korisnicima za privremeno obavljanje poslova, OIB 83334058599, Vinogradska ulica 16, 44000 Sisak</derivirana_varijabla>
  </DomainObject.Predmet.ProtustrankaFormatedWithAdressOIB>
  <DomainObject.Predmet.ProtustrankaWithAdress>
    <izvorni_sadrzaj>ABUNDIJA USLUGE j.d.o.o. za poslove ustupanja radnika korisnicima za privremeno obavljanje poslova Vinogradska ulica 16, 44000 Sisak</izvorni_sadrzaj>
    <derivirana_varijabla naziv="DomainObject.Predmet.ProtustrankaWithAdress_1">ABUNDIJA USLUGE j.d.o.o. za poslove ustupanja radnika korisnicima za privremeno obavljanje poslova Vinogradska ulica 16, 44000 Sisak</derivirana_varijabla>
  </DomainObject.Predmet.ProtustrankaWithAdress>
  <DomainObject.Predmet.ProtustrankaWithAdressOIB>
    <izvorni_sadrzaj>ABUNDIJA USLUGE j.d.o.o. za poslove ustupanja radnika korisnicima za privremeno obavljanje poslova, OIB 83334058599, Vinogradska ulica 16, 44000 Sisak</izvorni_sadrzaj>
    <derivirana_varijabla naziv="DomainObject.Predmet.ProtustrankaWithAdressOIB_1">ABUNDIJA USLUGE j.d.o.o. za poslove ustupanja radnika korisnicima za privremeno obavljanje poslova, OIB 83334058599, Vinogradska ulica 16, 44000 Sisak</derivirana_varijabla>
  </DomainObject.Predmet.ProtustrankaWithAdressOIB>
  <DomainObject.Predmet.ProtustrankaNazivFormated>
    <izvorni_sadrzaj>ABUNDIJA USLUGE j.d.o.o. za poslove ustupanja radnika korisnicima za privremeno obavljanje poslova</izvorni_sadrzaj>
    <derivirana_varijabla naziv="DomainObject.Predmet.ProtustrankaNazivFormated_1">ABUNDIJA USLUGE j.d.o.o. za poslove ustupanja radnika korisnicima za privremeno obavljanje poslova</derivirana_varijabla>
  </DomainObject.Predmet.ProtustrankaNazivFormated>
  <DomainObject.Predmet.ProtustrankaNazivFormatedOIB>
    <izvorni_sadrzaj>ABUNDIJA USLUGE j.d.o.o. za poslove ustupanja radnika korisnicima za privremeno obavljanje poslova, OIB 83334058599</izvorni_sadrzaj>
    <derivirana_varijabla naziv="DomainObject.Predmet.ProtustrankaNazivFormatedOIB_1">ABUNDIJA USLUGE j.d.o.o. za poslove ustupanja radnika korisnicima za privremeno obavljanje poslova, OIB 83334058599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ABUNDIJA USLUGE j.d.o.o. za poslove ustupanja radnika korisnicima za privremeno obavljanje poslova</item>
    </izvorni_sadrzaj>
    <derivirana_varijabla naziv="DomainObject.Predmet.ProtuStrankaListFormated_1">
      <item>ABUNDIJA USLUGE j.d.o.o. za poslove ustupanja radnika korisnicima za privremeno obavljanje poslova</item>
    </derivirana_varijabla>
  </DomainObject.Predmet.ProtuStrankaListFormated>
  <DomainObject.Predmet.ProtuStrankaListFormatedOIB>
    <izvorni_sadrzaj>
      <item>ABUNDIJA USLUGE j.d.o.o. za poslove ustupanja radnika korisnicima za privremeno obavljanje poslova, OIB 83334058599</item>
    </izvorni_sadrzaj>
    <derivirana_varijabla naziv="DomainObject.Predmet.ProtuStrankaListFormatedOIB_1">
      <item>ABUNDIJA USLUGE j.d.o.o. za poslove ustupanja radnika korisnicima za privremeno obavljanje poslova, OIB 83334058599</item>
    </derivirana_varijabla>
  </DomainObject.Predmet.ProtuStrankaListFormatedOIB>
  <DomainObject.Predmet.ProtuStrankaListFormatedWithAdress>
    <izvorni_sadrzaj>
      <item>ABUNDIJA USLUGE j.d.o.o. za poslove ustupanja radnika korisnicima za privremeno obavljanje poslova, Vinogradska ulica 16, 44000 Sisak</item>
    </izvorni_sadrzaj>
    <derivirana_varijabla naziv="DomainObject.Predmet.ProtuStrankaListFormatedWithAdress_1">
      <item>ABUNDIJA USLUGE j.d.o.o. za poslove ustupanja radnika korisnicima za privremeno obavljanje poslova, Vinogradska ulica 16, 44000 Sisak</item>
    </derivirana_varijabla>
  </DomainObject.Predmet.ProtuStrankaListFormatedWithAdress>
  <DomainObject.Predmet.ProtuStrankaListFormatedWithAdressOIB>
    <izvorni_sadrzaj>
      <item>ABUNDIJA USLUGE j.d.o.o. za poslove ustupanja radnika korisnicima za privremeno obavljanje poslova, OIB 83334058599, Vinogradska ulica 16, 44000 Sisak</item>
    </izvorni_sadrzaj>
    <derivirana_varijabla naziv="DomainObject.Predmet.ProtuStrankaListFormatedWithAdressOIB_1">
      <item>ABUNDIJA USLUGE j.d.o.o. za poslove ustupanja radnika korisnicima za privremeno obavljanje poslova, OIB 83334058599, Vinogradska ulica 16, 44000 Sisak</item>
    </derivirana_varijabla>
  </DomainObject.Predmet.ProtuStrankaListFormatedWithAdressOIB>
  <DomainObject.Predmet.ProtuStrankaListNazivFormated>
    <izvorni_sadrzaj>
      <item>ABUNDIJA USLUGE j.d.o.o. za poslove ustupanja radnika korisnicima za privremeno obavljanje poslova</item>
    </izvorni_sadrzaj>
    <derivirana_varijabla naziv="DomainObject.Predmet.ProtuStrankaListNazivFormated_1">
      <item>ABUNDIJA USLUGE j.d.o.o. za poslove ustupanja radnika korisnicima za privremeno obavljanje poslova</item>
    </derivirana_varijabla>
  </DomainObject.Predmet.ProtuStrankaListNazivFormated>
  <DomainObject.Predmet.ProtuStrankaListNazivFormatedOIB>
    <izvorni_sadrzaj>
      <item>ABUNDIJA USLUGE j.d.o.o. za poslove ustupanja radnika korisnicima za privremeno obavljanje poslova, OIB 83334058599</item>
    </izvorni_sadrzaj>
    <derivirana_varijabla naziv="DomainObject.Predmet.ProtuStrankaListNazivFormatedOIB_1">
      <item>ABUNDIJA USLUGE j.d.o.o. za poslove ustupanja radnika korisnicima za privremeno obavljanje poslova, OIB 83334058599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ABUNDIJA USLUGE j.d.o.o. za poslove ustupanja radnika korisnicima za privremeno obavljanje poslova</izvorni_sadrzaj>
    <derivirana_varijabla naziv="DomainObject.Predmet.ProtustrankaIDrugi_1">ABUNDIJA USLUGE j.d.o.o. za poslove ustupanja radnika korisnicima za privremeno obavljanje poslova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ABUNDIJA USLUGE j.d.o.o. za poslove ustupanja radnika korisnicima za privremeno obavljanje poslova, OIB 83334058599, Vinogradska ulica 16, 44000 Sisak</izvorni_sadrzaj>
    <derivirana_varijabla naziv="DomainObject.Predmet.ProtustrankaIDrugiAdressOIB_1">ABUNDIJA USLUGE j.d.o.o. za poslove ustupanja radnika korisnicima za privremeno obavljanje poslova, OIB 83334058599, Vinogradska ulica 16,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ABUNDIJA USLUGE j.d.o.o. za poslove ustupanja radnika korisnicima za privremeno obavljanje poslova</item>
      <item>FINA Regionalni centar Zagreb</item>
    </izvorni_sadrzaj>
    <derivirana_varijabla naziv="DomainObject.Predmet.SudioniciListNaziv_1">
      <item>ABUNDIJA USLUGE j.d.o.o. za poslove ustupanja radnika korisnicima za privremeno obavljanje poslova</item>
      <item>FINA Regionalni centar Zagreb</item>
    </derivirana_varijabla>
  </DomainObject.Predmet.SudioniciListNaziv>
  <DomainObject.Predmet.SudioniciListAdressOIB>
    <izvorni_sadrzaj>
      <item>ABUNDIJA USLUGE j.d.o.o. za poslove ustupanja radnika korisnicima za privremeno obavljanje poslova, OIB 83334058599, Vinogradska ulica 16,44000 Sisak</item>
      <item>FINA Regionalni centar Zagreb, OIB 85821130368, Trg svibanjskih žrtava 1995. br. 1,10000 Zagreb</item>
    </izvorni_sadrzaj>
    <derivirana_varijabla naziv="DomainObject.Predmet.SudioniciListAdressOIB_1">
      <item>ABUNDIJA USLUGE j.d.o.o. za poslove ustupanja radnika korisnicima za privremeno obavljanje poslova, OIB 83334058599, Vinogradska ulica 16,44000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83334058599</item>
    </izvorni_sadrzaj>
    <derivirana_varijabla naziv="DomainObject.Predmet.SudioniciListNazivOIB_1">
      <item>, OIB 85821130368</item>
      <item>, OIB 83334058599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FE7AE-270E-496F-B432-EF98831623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2076</properties:Characters>
  <properties:Lines>54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2017-08-09T06:09:00Z</dcterms:created>
  <dc:creator>Korisnik</dc:creator>
  <cp:lastModifiedBy>Žana Bem</cp:lastModifiedBy>
  <cp:lastPrinted>2017-08-09T06:05:00Z</cp:lastPrinted>
  <dcterms:modified xmlns:xsi="http://www.w3.org/2001/XMLSchema-instance" xsi:type="dcterms:W3CDTF">2017-08-09T06:10:00Z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