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674af" w14:paraId="fb674af" w:rsidRDefault="00C17E39" w:rsidP="008636DD" w:rsidR="00C17E39" w:rsidRPr="00FF7075">
      <w:pPr>
        <w15:collapsed w:val="false"/>
      </w:pPr>
      <w:bookmarkStart w:name="_GoBack" w:id="0"/>
      <w:bookmarkEnd w:id="0"/>
      <w:r w:rsidRPr="00FF7075">
        <w:t xml:space="preserve">           </w:t>
      </w:r>
      <w:r w:rsidR="002F1EB3">
        <w:rPr>
          <w:noProof/>
        </w:rPr>
        <w:drawing>
          <wp:inline distR="0" distL="0" distB="0" distT="0">
            <wp:extent cy="962025" cx="723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FF7075">
        <w:tab/>
      </w:r>
    </w:p>
    <w:p w:rsidRDefault="00C17E39" w:rsidP="00C17E39" w:rsidR="00DD220F">
      <w:r>
        <w:t>REPUBLIKA HRVATSKA</w:t>
      </w:r>
      <w:r w:rsidRPr="00FF7075">
        <w:tab/>
      </w:r>
    </w:p>
    <w:p w:rsidRDefault="00EE66D6" w:rsidP="00EE66D6" w:rsidR="005D5248">
      <w:r>
        <w:t>TRGOVAČKI SUD U SPLITU</w:t>
      </w:r>
    </w:p>
    <w:p w:rsidRDefault="005D5248" w:rsidP="00EE66D6" w:rsidR="00EE66D6">
      <w:r>
        <w:t>Split, Sukoišanska 6</w:t>
      </w:r>
      <w:r w:rsidR="00EE66D6">
        <w:tab/>
      </w:r>
      <w:r w:rsidR="00DD220F">
        <w:tab/>
      </w:r>
      <w:r w:rsidR="00DD220F">
        <w:tab/>
      </w:r>
      <w:r w:rsidR="00DD220F">
        <w:tab/>
      </w:r>
      <w:r w:rsidR="00DD220F">
        <w:tab/>
      </w:r>
      <w:r w:rsidR="00DD220F">
        <w:tab/>
        <w:t xml:space="preserve">  </w:t>
      </w:r>
      <w:r w:rsidR="00CE08AC">
        <w:t xml:space="preserve"> </w:t>
      </w:r>
      <w:r w:rsidR="00333F59">
        <w:tab/>
      </w:r>
      <w:r w:rsidR="00333F59">
        <w:tab/>
      </w:r>
      <w:r w:rsidR="00333F59">
        <w:tab/>
      </w:r>
      <w:r w:rsidR="00333F59">
        <w:tab/>
      </w:r>
    </w:p>
    <w:p w:rsidRDefault="005D5248" w:rsidP="00F6559E" w:rsidR="005D5248">
      <w:pPr>
        <w:pStyle w:val="Naslov1"/>
        <w:spacing w:after="160" w:before="160"/>
        <w:rPr>
          <w:b w:val="false"/>
        </w:rPr>
      </w:pPr>
      <w:r>
        <w:rPr>
          <w:b w:val="false"/>
        </w:rPr>
        <w:t>R E P U B L I K A   H R V A T S K A</w:t>
      </w:r>
    </w:p>
    <w:p w:rsidRDefault="00EE66D6" w:rsidP="00F6559E" w:rsidR="00645830" w:rsidRPr="00C67B62">
      <w:pPr>
        <w:pStyle w:val="Naslov1"/>
        <w:spacing w:after="160" w:before="160"/>
        <w:rPr>
          <w:b w:val="false"/>
        </w:rPr>
      </w:pPr>
      <w:r w:rsidRPr="00C67B62">
        <w:rPr>
          <w:b w:val="false"/>
        </w:rPr>
        <w:t>R J E Š E N J E</w:t>
      </w:r>
    </w:p>
    <w:p w:rsidRDefault="00EE66D6" w:rsidP="00EE66D6" w:rsidR="003E1D3C" w:rsidRPr="00A2536F">
      <w:pPr>
        <w:jc w:val="both"/>
      </w:pPr>
      <w:r>
        <w:tab/>
      </w:r>
      <w:r w:rsidRPr="005D5248">
        <w:t>Trgovački sud u Splitu, po s</w:t>
      </w:r>
      <w:r w:rsidR="005D5248" w:rsidRPr="005D5248">
        <w:t>tečajnoj sutkinji Ani Golub Gruić</w:t>
      </w:r>
      <w:r w:rsidRPr="005D5248">
        <w:t xml:space="preserve">, u stečajnom postupku nad </w:t>
      </w:r>
      <w:r w:rsidR="005D5248" w:rsidRPr="005D5248">
        <w:t>stečajni</w:t>
      </w:r>
      <w:r w:rsidR="00244121">
        <w:t xml:space="preserve">m dužnikom </w:t>
      </w:r>
      <w:r w:rsidR="00244121" w:rsidRPr="00100DAB">
        <w:t xml:space="preserve">LAURUS d.d. </w:t>
      </w:r>
      <w:r w:rsidRPr="00100DAB">
        <w:t xml:space="preserve">u stečaju, Split, Grabovčeva širina 1, </w:t>
      </w:r>
      <w:r w:rsidR="005D5248" w:rsidRPr="00100DAB">
        <w:t xml:space="preserve">OIB: </w:t>
      </w:r>
      <w:r w:rsidR="005D5248" w:rsidRPr="00100DAB">
        <w:br/>
        <w:t>20864737693,</w:t>
      </w:r>
      <w:r w:rsidRPr="00100DAB">
        <w:t xml:space="preserve"> </w:t>
      </w:r>
      <w:r w:rsidR="008636DD" w:rsidRPr="00100DAB">
        <w:t xml:space="preserve">odlučujući </w:t>
      </w:r>
      <w:r w:rsidR="008636DD" w:rsidRPr="00FF2212">
        <w:t>o prijavi potraživanja</w:t>
      </w:r>
      <w:r w:rsidR="007323F1" w:rsidRPr="00FF2212">
        <w:t>:</w:t>
      </w:r>
      <w:r w:rsidR="008636DD" w:rsidRPr="00100DAB">
        <w:t xml:space="preserve"> 1</w:t>
      </w:r>
      <w:r w:rsidR="00E0511F">
        <w:t xml:space="preserve">. ALUJEVIĆ SLAVICE iz Splita, Mostarska 4, 2. ASANOVIĆ IVKE iz Splita, J. B. Jelačićeva 2, 3. BABIĆ MILICE iz Splita, Osječka 1, 4. BEDRICA ANKICE iz Splita, Držićeva 14, 5. BLAŽEVIĆ ANTE iz Splita, Hercegovačka 133, 6. BLAŽEVIĆ MILE iz Splita, Ruđera Boškovića 15, 7. BOŽIĆ MATE iz Splita, J. B. Jelačića 2, 8. BRADARIĆ LUCE iz Solina, Ninčevići 10, 9. BRADARIĆ ŠLJUJO MARE iz Splita, Hercegovačka 34, 10. DADIĆ JURE iz Splita, Sarajevska 37, 11. DOLJANIN MARIJE iz Splita, Kmanski prilaz IV 1, 12. ELAČ NEDILJKE iz Splita, Getaldićeva 7, 13. GALIĆ ANTE iz Splita, Mosećka 64, 14. GOTOVAC ANTE iz Solina, Braće Radića 68, 15. GUDIĆ JAKOVA iz Splita, Tijardovićeva 14, 16. IVIĆ MARKA iz Solina, Stjepana Radića 2, 17. JURJEVIĆ LIDIJE iz Splita, D. Šimunovića 23, 18. KATIĆ IVANKE iz Milne, Milna bb, 19. KEVIĆ ANKICE iz  Splita, Stoci 4, 20. KOVAČEVIĆ MARINA iz Žrnovnice, A. Starčevića 78, 21. KUTLEŠA GORDANE iz Splita, J. B. Jelačića 2, 22. LELEKOVIĆ PETRA iz Splita, J. B. Jelačića 2, 23. LULIĆ MATE iz Splita, Pujanke 55, 24. MATIJAŠ ANKICE iz Splita, Dračevac 3, 25. MALENICA STIPE iz Splita, B. Papandopula 23, 26. MIHANOVIĆ IGORA iz Splita, Kamenita 1, 27. MILAKOVIĆ JURE iz Stobreča, Slivanjska 23, 28. MRŠE PETRA iz Splita, Kupreška 90, 29. MILIĆ VERICA iz Solina, Ul. Domovinskog rata 5D, 30. MUSTAPIĆ ANĐE iz Splita, Grge Novaka 27, 31. NERANDŽIĆ ANĐELKE iz Splita, Stonska 10, 32. PARAT ANKE iz Splita, Hercegovačka 102, 33. PARČINA PERE iz Splita, Velebitska 65, 34. PEREŽA LUCE iz Splita, Vukovarska 5, 35. RIMAC TONĆA iz Kučina, Podine 27, 36. ROGOŠIĆ TEODORE iz Splita, J. B. Jelačića 2, 37. SKELIN STANKA iz Žrnovnice, </w:t>
      </w:r>
      <w:r w:rsidR="006922D1">
        <w:t>A. Starčevića 16, 38. SOČO IVANKE iz Neorića, Neorić bb, 39. SUNARA NEVENKE iz Kaštel Gomilice, 40. TRUTA TABULOV ANTIŠE iz Splita, Bijakinijeva 11, 41. VLAŠIĆ JERKA iz Podstrane, Poljičkih knezova 73, 42. VRDOLJAK PERE iz Solina, Put Voljana 28b, 43. ZADRO ANTE iz Splita, Slivnjanska 27, 44. LJILJA IVANA iz Splita, J. B. Jelačića 2, 45. ŠIMIČIĆ MILKE iz Splita, J. B. Jelačića 2, 46. TEŠIJA VLADE iz Podstrane, Strožanačka 39b, 47. BLAŽEVIĆ SREBRENKA iz Splita, Mostarska 82, 48. IVANIŠEVIĆ ZORANA iz Visa, Podselje 19 i 49. MARTINOV ROBERTA iz Splita, J. B. Jelačića 2,</w:t>
      </w:r>
      <w:r w:rsidR="002D44B1" w:rsidRPr="00100DAB">
        <w:t xml:space="preserve"> </w:t>
      </w:r>
      <w:r w:rsidR="003E1D3C" w:rsidRPr="00100DAB">
        <w:t xml:space="preserve">svi zastupani po punomoćniku Tomislavu Krki, odvjetniku u Splitu, dana </w:t>
      </w:r>
      <w:r w:rsidR="00F93FDE">
        <w:t>30</w:t>
      </w:r>
      <w:r w:rsidR="0013384E" w:rsidRPr="00100DAB">
        <w:t>. siječnja 2017</w:t>
      </w:r>
      <w:r w:rsidR="003E1D3C" w:rsidRPr="00100DAB">
        <w:t>. godine</w:t>
      </w:r>
    </w:p>
    <w:p w:rsidRDefault="00633FB3" w:rsidP="00F6559E" w:rsidR="00494488">
      <w:pPr>
        <w:spacing w:after="200" w:before="100"/>
        <w:jc w:val="center"/>
      </w:pPr>
      <w:r w:rsidRPr="002F6235">
        <w:t>r i j e š i o    j e</w:t>
      </w:r>
    </w:p>
    <w:p w:rsidRDefault="002D44B1" w:rsidP="003E1D3C" w:rsidR="003E1D3C">
      <w:pPr>
        <w:tabs>
          <w:tab w:pos="709" w:val="left"/>
        </w:tabs>
        <w:jc w:val="both"/>
      </w:pPr>
      <w:r w:rsidRPr="00100DAB">
        <w:tab/>
        <w:t>Odbacuju</w:t>
      </w:r>
      <w:r w:rsidR="003E1D3C" w:rsidRPr="00100DAB">
        <w:t xml:space="preserve"> </w:t>
      </w:r>
      <w:r w:rsidR="003E1D3C" w:rsidRPr="00FF2212">
        <w:t xml:space="preserve">se </w:t>
      </w:r>
      <w:r w:rsidRPr="00FF2212">
        <w:t>prijave potraživanja</w:t>
      </w:r>
      <w:r w:rsidR="007323F1" w:rsidRPr="00FF2212">
        <w:rPr>
          <w:b/>
        </w:rPr>
        <w:t>:</w:t>
      </w:r>
      <w:r w:rsidRPr="00FF2212">
        <w:t xml:space="preserve"> </w:t>
      </w:r>
      <w:r w:rsidR="006922D1" w:rsidRPr="00FF2212">
        <w:t>1. ALUJEVIĆ SLAVICE iz Splita, Mostarska 4, 2. ASANOVIĆ IVKE iz Splita, J. B. Jelačićeva 2, 3. BABIĆ MILICE iz Splita, Osječka 1, 4. BEDRICA ANKICE iz Splita, Držićeva 14, 5</w:t>
      </w:r>
      <w:r w:rsidR="006922D1" w:rsidRPr="006922D1">
        <w:t xml:space="preserve">. BLAŽEVIĆ ANTE iz Splita, Hercegovačka 133, 6. BLAŽEVIĆ MILE iz Splita, Ruđera Boškovića 15, 7. BOŽIĆ MATE iz Splita, J. B. Jelačića 2, 8. BRADARIĆ LUCE iz Solina, Ninčevići 10, 9. BRADARIĆ ŠLJUJO MARE iz </w:t>
      </w:r>
      <w:r w:rsidR="006922D1" w:rsidRPr="006922D1">
        <w:lastRenderedPageBreak/>
        <w:t>Splita, Hercegovačka 34, 10. DADIĆ JURE iz Splita, Sarajevska 37, 11. DOLJANIN MARIJE iz Splita, Kmanski prilaz IV 1, 12. ELAČ NEDILJKE iz Splita, Getaldićeva 7, 13. GALIĆ ANTE iz Splita, Mosećka 64, 14. GOTOVAC ANTE iz Solina, Braće Radića 68, 15. GUDIĆ JAKOVA iz Splita, Tijardovićeva 14, 16. IVIĆ MARKA iz Solina, Stjepana Radića 2, 17. JURJEVIĆ LIDIJE iz Splita, D. Šimunovića 23, 18. KATIĆ IVANKE iz Milne, Milna bb, 19. KEVIĆ ANKICE iz  Splita, Stoci 4, 20. KOVAČEVIĆ MARINA iz Žrnovnice, A. Starčevića 78, 21. KUTLEŠA GORDANE iz Splita, J. B. Jelačića 2, 22. LELEKOVIĆ PETRA iz Splita, J. B. Jelačića 2, 23. LULIĆ MATE iz Splita, Pujanke 55, 24. MATIJAŠ ANKICE iz Splita, Dračevac 3, 25. MALENICA STIPE iz Splita, B. Papandopula 23, 26. MIHANOVIĆ IGORA iz Splita, Kamenita 1, 27. MILAKOVIĆ JURE iz Stobreča, Slivanjska 23, 28. MRŠE PETRA iz Splita, Kupreška 90, 29. MILIĆ VERICA iz Solina, Ul. Domovinskog rata 5D, 30. MUSTAPIĆ ANĐE iz Splita, Grge Novaka 27, 31. NERANDŽIĆ ANĐELKE iz Splita, Stonska 10, 32. PARAT ANKE iz Splita, Hercegovačka 102, 33. PARČINA PERE iz Splita, Velebitska 65, 34. PEREŽA LUCE iz Splita, Vukovarska 5, 35. RIMAC TONĆA iz Kučina, Podine 27, 36. ROGOŠIĆ TEODORE iz Splita, J. B. Jelačića 2, 37. SKELIN STANKA iz Žrnovnice, A. Starčevića 16, 38. SOČO IVANKE iz Neorića, Neorić bb, 39. SUNARA NEVENKE iz Kaštel Gomilice, 40. TRUTA TABULOV ANTIŠE iz Splita, Bijakinijeva 11, 41. VLAŠIĆ JERKA iz Podstrane, Poljičkih knezova 73, 42. VRDOLJAK PERE iz Solina, Put Voljana 28b, 43. ZADRO ANTE iz Splita, Slivnjanska 27, 44. LJILJA IVANA iz Splita, J. B. Jelačića 2, 45. ŠIMIČIĆ MILKE iz Splita, J. B. Jelačića 2, 46. TEŠIJA VLADE iz Podstrane, Strožanačka 39b, 47. BLAŽEVIĆ SREBRENKA iz Splita, Mostarska 82, 48. IVANIŠEVIĆ ZORANA iz Visa, Podselje 19 i 49. MARTINOV ROBERTA iz Splita, J. B. Jelačića 2</w:t>
      </w:r>
      <w:r w:rsidR="00925E34" w:rsidRPr="00100DAB">
        <w:t xml:space="preserve"> </w:t>
      </w:r>
      <w:r w:rsidR="0054120B" w:rsidRPr="00100DAB">
        <w:t xml:space="preserve">(dalje: </w:t>
      </w:r>
      <w:r w:rsidR="006922D1">
        <w:t xml:space="preserve">Alujević Slavica </w:t>
      </w:r>
      <w:r w:rsidR="0054120B" w:rsidRPr="00100DAB">
        <w:t>i dr.)</w:t>
      </w:r>
      <w:r w:rsidRPr="00100DAB">
        <w:t xml:space="preserve">, zaprimljene kod ovoga suda dana </w:t>
      </w:r>
      <w:r w:rsidR="00EF596A">
        <w:t>12. prosinca</w:t>
      </w:r>
      <w:r w:rsidRPr="00100DAB">
        <w:t xml:space="preserve"> 2013. godine</w:t>
      </w:r>
      <w:r w:rsidR="003D04FB" w:rsidRPr="00100DAB">
        <w:t>, kao nepravodobne.</w:t>
      </w:r>
    </w:p>
    <w:p w:rsidRDefault="00633FB3" w:rsidP="00F6559E" w:rsidR="00633FB3">
      <w:pPr>
        <w:spacing w:after="200" w:before="100"/>
        <w:jc w:val="center"/>
      </w:pPr>
      <w:r>
        <w:t>Obrazloženje</w:t>
      </w:r>
    </w:p>
    <w:p w:rsidRDefault="00C67B62" w:rsidP="006769D8" w:rsidR="00C67B62">
      <w:pPr>
        <w:ind w:firstLine="705"/>
        <w:jc w:val="both"/>
      </w:pPr>
      <w:r>
        <w:t>Rješenjem ovog suda br. VII St-49/01 od 24. rujna 2001. godine otvoren je stečajni postupak nad stečajnim dužnikom LAURUS d.d. Split, Grabovčeva širina 1.</w:t>
      </w:r>
    </w:p>
    <w:p w:rsidRDefault="006769D8" w:rsidP="00F6559E" w:rsidR="009F6A70" w:rsidRPr="00FF2212">
      <w:pPr>
        <w:spacing w:before="160"/>
        <w:ind w:firstLine="703"/>
        <w:jc w:val="both"/>
      </w:pPr>
      <w:r>
        <w:t xml:space="preserve">Dana </w:t>
      </w:r>
      <w:r w:rsidR="00EF596A">
        <w:t>12. prosinca</w:t>
      </w:r>
      <w:r>
        <w:t xml:space="preserve"> 2013. godine zaprimljen</w:t>
      </w:r>
      <w:r w:rsidR="009F6A70">
        <w:t>a</w:t>
      </w:r>
      <w:r>
        <w:t xml:space="preserve"> je p</w:t>
      </w:r>
      <w:r w:rsidR="009F6A70">
        <w:t xml:space="preserve">rijava potraživanja </w:t>
      </w:r>
      <w:r w:rsidR="006922D1">
        <w:t>Alujević Slavice</w:t>
      </w:r>
      <w:r w:rsidR="006922D1" w:rsidRPr="006922D1">
        <w:t xml:space="preserve"> </w:t>
      </w:r>
      <w:r w:rsidR="009F6A70">
        <w:t xml:space="preserve">i dr. </w:t>
      </w:r>
      <w:r w:rsidR="003D04FB" w:rsidRPr="00100DAB">
        <w:t xml:space="preserve">(listovi spisa </w:t>
      </w:r>
      <w:r w:rsidR="00EF596A">
        <w:t>78</w:t>
      </w:r>
      <w:r w:rsidR="006922D1">
        <w:t>93-7905</w:t>
      </w:r>
      <w:r w:rsidR="003D04FB" w:rsidRPr="00100DAB">
        <w:t xml:space="preserve">) </w:t>
      </w:r>
      <w:r w:rsidR="009F6A70" w:rsidRPr="00100DAB">
        <w:t xml:space="preserve">u kojoj </w:t>
      </w:r>
      <w:r w:rsidR="007323F1" w:rsidRPr="00100DAB">
        <w:t>prijavi</w:t>
      </w:r>
      <w:r w:rsidR="009F6A70" w:rsidRPr="00100DAB">
        <w:t xml:space="preserve"> navode da su im u stečajnom postupku koji se kod ovoga suda vodio nad društvom </w:t>
      </w:r>
      <w:r w:rsidR="007323F1" w:rsidRPr="00100DAB">
        <w:t>LAURUS</w:t>
      </w:r>
      <w:r w:rsidR="00F93FDE">
        <w:t>-</w:t>
      </w:r>
      <w:r w:rsidR="006922D1">
        <w:t>BELLEVUE</w:t>
      </w:r>
      <w:r w:rsidR="00EF596A">
        <w:t xml:space="preserve"> </w:t>
      </w:r>
      <w:r w:rsidR="009F6A70" w:rsidRPr="00100DAB">
        <w:t xml:space="preserve">d.o.o. u stečaju Split utvrđena potraživanja iz radnog odnosa, ali da im ista nisu isplaćena jer društvo </w:t>
      </w:r>
      <w:r w:rsidR="00EF596A">
        <w:t>LAURUS</w:t>
      </w:r>
      <w:r w:rsidR="00F93FDE">
        <w:t>-</w:t>
      </w:r>
      <w:r w:rsidR="006922D1" w:rsidRPr="006922D1">
        <w:t xml:space="preserve">BELLEVUE </w:t>
      </w:r>
      <w:r w:rsidR="009F6A70" w:rsidRPr="00100DAB">
        <w:t>d.o.o. u stečaju Splitu nije imalo sredstava</w:t>
      </w:r>
      <w:r w:rsidR="007323F1" w:rsidRPr="00100DAB">
        <w:t xml:space="preserve"> u stečajnoj masi</w:t>
      </w:r>
      <w:r w:rsidR="009F6A70" w:rsidRPr="00100DAB">
        <w:t>. Presudom Trgovačkog suda u Splitu posl. br. 1.P-678/07 od 7. siječnja 2008. godine (potvrđena presudom Visokog trgovačkog suda Republike Hr</w:t>
      </w:r>
      <w:r w:rsidR="00EF596A">
        <w:t>vatske  poslovni broj 52. Pž-1900/0</w:t>
      </w:r>
      <w:r w:rsidR="009F6A70" w:rsidRPr="00100DAB">
        <w:t>8-6 od 6. rujna 2011. godine)</w:t>
      </w:r>
      <w:r w:rsidR="00806971" w:rsidRPr="00100DAB">
        <w:t xml:space="preserve">, da je </w:t>
      </w:r>
      <w:r w:rsidR="009F6A70" w:rsidRPr="00100DAB">
        <w:t xml:space="preserve"> u</w:t>
      </w:r>
      <w:r w:rsidRPr="00100DAB">
        <w:t>tvrđeno da je ništava i bez pravne valjanosti odluka Upravnog odbora Laurus d.d.</w:t>
      </w:r>
      <w:r w:rsidR="005F48B3" w:rsidRPr="00100DAB">
        <w:t xml:space="preserve"> </w:t>
      </w:r>
      <w:r w:rsidRPr="00100DAB">
        <w:t xml:space="preserve"> Split od 14. veljače 1994. godine, a kojom odlukom </w:t>
      </w:r>
      <w:r w:rsidR="009F6A70" w:rsidRPr="00100DAB">
        <w:t>je</w:t>
      </w:r>
      <w:r w:rsidR="009F6A70">
        <w:t xml:space="preserve"> osnovano</w:t>
      </w:r>
      <w:r w:rsidRPr="005F48B3">
        <w:t xml:space="preserve"> društvo s </w:t>
      </w:r>
      <w:r w:rsidRPr="00FF2212">
        <w:t xml:space="preserve">ograničenom odgovornošću </w:t>
      </w:r>
      <w:r w:rsidR="00FA23E6" w:rsidRPr="00FF2212">
        <w:t>LAURUS</w:t>
      </w:r>
      <w:r w:rsidR="00F93FDE" w:rsidRPr="00FF2212">
        <w:t>-</w:t>
      </w:r>
      <w:r w:rsidR="006922D1" w:rsidRPr="00FF2212">
        <w:t>BELLEVUE</w:t>
      </w:r>
      <w:r w:rsidR="00FA23E6" w:rsidRPr="00FF2212">
        <w:t xml:space="preserve"> d.o.o. Split</w:t>
      </w:r>
      <w:r w:rsidRPr="00FF2212">
        <w:t xml:space="preserve">. </w:t>
      </w:r>
    </w:p>
    <w:p w:rsidRDefault="00624582" w:rsidP="00F6559E" w:rsidR="009F6A70" w:rsidRPr="00100DAB">
      <w:pPr>
        <w:spacing w:before="160"/>
        <w:ind w:firstLine="703"/>
        <w:jc w:val="both"/>
      </w:pPr>
      <w:r w:rsidRPr="00FF2212">
        <w:t>Nadalje, b</w:t>
      </w:r>
      <w:r w:rsidR="009F6A70" w:rsidRPr="00FF2212">
        <w:t xml:space="preserve">udući da je pravomoćnom presudom ovoga suda poništeno osnivanje društva </w:t>
      </w:r>
      <w:r w:rsidR="001A1D7F" w:rsidRPr="00FF2212">
        <w:t>LAURUS</w:t>
      </w:r>
      <w:r w:rsidR="00F93FDE" w:rsidRPr="00FF2212">
        <w:t>-</w:t>
      </w:r>
      <w:r w:rsidR="006922D1" w:rsidRPr="00FF2212">
        <w:t xml:space="preserve">BELLEVUE </w:t>
      </w:r>
      <w:r w:rsidR="009F6A70" w:rsidRPr="00FF2212">
        <w:t xml:space="preserve">d.o.o. Split, predlagatelji smatraju da su ništave i sve odluke vezane za </w:t>
      </w:r>
      <w:r w:rsidR="00806971" w:rsidRPr="00FF2212">
        <w:t>LAURUS</w:t>
      </w:r>
      <w:r w:rsidR="00F93FDE">
        <w:t>-</w:t>
      </w:r>
      <w:r w:rsidR="006922D1" w:rsidRPr="006922D1">
        <w:t>BELLEVUE</w:t>
      </w:r>
      <w:r w:rsidR="001A1D7F">
        <w:t xml:space="preserve"> </w:t>
      </w:r>
      <w:r w:rsidR="009F6A70" w:rsidRPr="00100DAB">
        <w:t xml:space="preserve">d.o.o. u stečaju Split te da su predlagatelji – radnici koji su bili zaposleni u </w:t>
      </w:r>
      <w:r w:rsidR="00F93FDE">
        <w:t>LAURUS-</w:t>
      </w:r>
      <w:r w:rsidR="006922D1" w:rsidRPr="006922D1">
        <w:t>BELLEVUE</w:t>
      </w:r>
      <w:r w:rsidR="00806971" w:rsidRPr="00100DAB">
        <w:t xml:space="preserve"> </w:t>
      </w:r>
      <w:r w:rsidR="009F6A70" w:rsidRPr="00100DAB">
        <w:t xml:space="preserve">d.o.o. u stečaju Split vraćeni u radno pravni status društva </w:t>
      </w:r>
      <w:r w:rsidR="00806971" w:rsidRPr="00100DAB">
        <w:t>LAURUS</w:t>
      </w:r>
      <w:r w:rsidR="009F6A70" w:rsidRPr="00100DAB">
        <w:t xml:space="preserve"> d.d. u stečaju Split te da stoga svoja prava trebaju ostvarivati u stečajnom postupku koji se vodi nad društvom </w:t>
      </w:r>
      <w:r w:rsidR="00806971" w:rsidRPr="00100DAB">
        <w:t>LAURUS</w:t>
      </w:r>
      <w:r w:rsidR="009F6A70" w:rsidRPr="00100DAB">
        <w:t xml:space="preserve"> d.d. u stečaju Split. Slijedom navedenog, predlagatelji su podnijeli prijavu potraživanja u stečajnom postupku nad društvom </w:t>
      </w:r>
      <w:r w:rsidR="00806971" w:rsidRPr="00100DAB">
        <w:t>LAURUS</w:t>
      </w:r>
      <w:r w:rsidR="009F6A70" w:rsidRPr="00100DAB">
        <w:t xml:space="preserve"> d.d. u stečaju predlažući da im budu priznata potraživanja prema obračunu potraživanja radnika ˝Split, 17.10.2013.g.˝ (</w:t>
      </w:r>
      <w:r w:rsidR="0099549D" w:rsidRPr="00100DAB">
        <w:t xml:space="preserve">obračun potraživanja za zaposlenike </w:t>
      </w:r>
      <w:r w:rsidR="006922D1">
        <w:t>Alujević Slavicu</w:t>
      </w:r>
      <w:r w:rsidR="0099549D" w:rsidRPr="00100DAB">
        <w:t xml:space="preserve"> i dr.</w:t>
      </w:r>
      <w:r w:rsidR="003D4B6B">
        <w:t xml:space="preserve"> </w:t>
      </w:r>
      <w:r w:rsidR="009F6A70" w:rsidRPr="00100DAB">
        <w:t xml:space="preserve">iz stečajnog postupka </w:t>
      </w:r>
      <w:r w:rsidR="00806971" w:rsidRPr="00100DAB">
        <w:t>LAURUS</w:t>
      </w:r>
      <w:r w:rsidR="00F93FDE">
        <w:t>-</w:t>
      </w:r>
      <w:r w:rsidR="006922D1" w:rsidRPr="006922D1">
        <w:t xml:space="preserve">BELLEVUE </w:t>
      </w:r>
      <w:r w:rsidR="009F6A70" w:rsidRPr="00100DAB">
        <w:t>d.o.o. u stečaju).</w:t>
      </w:r>
    </w:p>
    <w:p w:rsidRDefault="00D248CF" w:rsidP="00F6559E" w:rsidR="00624582" w:rsidRPr="00FF2212">
      <w:pPr>
        <w:spacing w:before="160"/>
        <w:ind w:firstLine="703"/>
        <w:jc w:val="both"/>
      </w:pPr>
      <w:r w:rsidRPr="00FF2212">
        <w:lastRenderedPageBreak/>
        <w:t xml:space="preserve">Prema </w:t>
      </w:r>
      <w:r w:rsidR="00624582" w:rsidRPr="00FF2212">
        <w:t>mišljenju</w:t>
      </w:r>
      <w:r w:rsidRPr="00FF2212">
        <w:t xml:space="preserve"> ovog suda, prijave potraživanja </w:t>
      </w:r>
      <w:r w:rsidR="006922D1" w:rsidRPr="00FF2212">
        <w:t>Alujević Slavice</w:t>
      </w:r>
      <w:r w:rsidRPr="00FF2212">
        <w:t xml:space="preserve"> i dr. su nepravodobne.</w:t>
      </w:r>
    </w:p>
    <w:p w:rsidRDefault="00D248CF" w:rsidP="00F6559E" w:rsidR="009F6A70">
      <w:pPr>
        <w:spacing w:before="160"/>
        <w:ind w:firstLine="703"/>
        <w:jc w:val="both"/>
      </w:pPr>
      <w:r w:rsidRPr="00100DAB">
        <w:t>Na prijav</w:t>
      </w:r>
      <w:r w:rsidR="004218A9">
        <w:t>e</w:t>
      </w:r>
      <w:r w:rsidRPr="00100DAB">
        <w:t xml:space="preserve"> tražbin</w:t>
      </w:r>
      <w:r w:rsidR="004218A9">
        <w:t>a</w:t>
      </w:r>
      <w:r w:rsidRPr="00100DAB">
        <w:t xml:space="preserve"> u stečajnom postupku nad L</w:t>
      </w:r>
      <w:r w:rsidR="007319A4" w:rsidRPr="00100DAB">
        <w:t>AURUS</w:t>
      </w:r>
      <w:r w:rsidRPr="00100DAB">
        <w:t xml:space="preserve"> d.d. u stečaju Split primjenjuje se Stečajni zakon (˝Narodne novine˝ br. 44/96, 161/98, 29/99 i 129</w:t>
      </w:r>
      <w:r>
        <w:t>/00, dalje: SZ), koji je bio na snazi u vrijeme kad je podnesen prijedlog za otvaranje stečajnog postupka i to odredba čl. 176. SZ-a, koja propisuje da se tražbine prijavljene nakon isteka roka mogu ispitati na ispitnom ročištu ako to predloži stečajni upravitelj. Tražbine prijavljene nakon isteka roka za prijavljivanje koje nisu ispitane na općem ispitnom ročištu te tražbine prijavljene najkasnije u roku od tri mjeseca nakon prvog ispitnog ročišta, ali ne poslije objavljivanja poziva za završno ročište, mogu se ispitati na jednom ili više posebnih ispitnih ročišta koja će, na prijedlog vjerovnika koji nisu pravodobno prijavili svoje tražbine, odrediti stečajni sudac rješenjem uz uvjet da u roku od 15 dana solidarno uplate predujam za pokriće troškova tog ročišta.</w:t>
      </w:r>
    </w:p>
    <w:p w:rsidRDefault="0064738A" w:rsidP="00F6559E" w:rsidR="000A4551">
      <w:pPr>
        <w:spacing w:before="160"/>
        <w:ind w:firstLine="703"/>
        <w:jc w:val="both"/>
      </w:pPr>
      <w:r>
        <w:t>Iz navedene odredbe proizlazi da je r</w:t>
      </w:r>
      <w:r w:rsidRPr="0064738A">
        <w:t>ok od tri mjeseca od održavanja prvog ispitnog ročišta prekluzivni rok i njegovim istekom vjerovnik gubi pravo na podnošenje (naknadne) prijave tražbine.</w:t>
      </w:r>
    </w:p>
    <w:p w:rsidRDefault="007319A4" w:rsidP="00F6559E" w:rsidR="007319A4" w:rsidRPr="00100DAB">
      <w:pPr>
        <w:spacing w:before="160"/>
        <w:jc w:val="both"/>
      </w:pPr>
      <w:r>
        <w:rPr>
          <w:color w:val="FF0000"/>
        </w:rPr>
        <w:tab/>
      </w:r>
      <w:r w:rsidR="00791114" w:rsidRPr="00100DAB">
        <w:t>Nadalje</w:t>
      </w:r>
      <w:r w:rsidRPr="00100DAB">
        <w:t>, prema mišljenju ovoga suda, utvrđena ništetnost Odluka upravnog odbora Laurus d.d. od dana 14. veljače 1994. godine o osnivanju društva „kćeri“ LAURUS</w:t>
      </w:r>
      <w:r w:rsidR="00F93FDE">
        <w:t>-</w:t>
      </w:r>
      <w:r w:rsidR="006922D1" w:rsidRPr="006922D1">
        <w:t xml:space="preserve">BELLEVUE </w:t>
      </w:r>
      <w:r w:rsidRPr="00100DAB">
        <w:t xml:space="preserve">d.o.o. nema za posljedicu promjenu i statusnopravnog položaja </w:t>
      </w:r>
      <w:r w:rsidR="006922D1">
        <w:t>Alujević Slavice</w:t>
      </w:r>
      <w:r w:rsidR="001A1D7F">
        <w:t xml:space="preserve"> </w:t>
      </w:r>
      <w:r w:rsidR="00E62103" w:rsidRPr="00100DAB">
        <w:t>i dr</w:t>
      </w:r>
      <w:r w:rsidRPr="00100DAB">
        <w:t>. u odnosu na LAURUS d.d. u stečaju, na način da bi se njihove tražbine utvrđene u stečajnom postupku nad dužnikom  LAURUS</w:t>
      </w:r>
      <w:r w:rsidR="00F93FDE">
        <w:t xml:space="preserve">-BELLEVUE </w:t>
      </w:r>
      <w:r w:rsidRPr="00100DAB">
        <w:t xml:space="preserve">d.o.o. u stečaju Split imale smatrati i </w:t>
      </w:r>
      <w:r w:rsidRPr="00100DAB">
        <w:rPr>
          <w:i/>
        </w:rPr>
        <w:t>ex tunc</w:t>
      </w:r>
      <w:r w:rsidRPr="00100DAB">
        <w:t xml:space="preserve"> utvrđenim tražbinama stečajnih vjerovnika </w:t>
      </w:r>
      <w:r w:rsidR="00791114" w:rsidRPr="00100DAB">
        <w:t>(</w:t>
      </w:r>
      <w:r w:rsidRPr="00100DAB">
        <w:t>ili vjerovnicima stečajne mase</w:t>
      </w:r>
      <w:r w:rsidR="00791114" w:rsidRPr="00100DAB">
        <w:t xml:space="preserve"> </w:t>
      </w:r>
      <w:r w:rsidR="005A5FEE" w:rsidRPr="00100DAB">
        <w:t xml:space="preserve">o kojima  </w:t>
      </w:r>
      <w:r w:rsidR="00791114" w:rsidRPr="00100DAB">
        <w:t>sukladno čl.</w:t>
      </w:r>
      <w:r w:rsidR="001A1D7F">
        <w:t xml:space="preserve"> </w:t>
      </w:r>
      <w:r w:rsidR="00791114" w:rsidRPr="00100DAB">
        <w:t>85.</w:t>
      </w:r>
      <w:r w:rsidR="001A1D7F">
        <w:t xml:space="preserve"> </w:t>
      </w:r>
      <w:r w:rsidR="00791114" w:rsidRPr="00100DAB">
        <w:t>st.</w:t>
      </w:r>
      <w:r w:rsidR="001A1D7F">
        <w:t xml:space="preserve"> </w:t>
      </w:r>
      <w:r w:rsidR="00791114" w:rsidRPr="00100DAB">
        <w:t>2</w:t>
      </w:r>
      <w:r w:rsidR="001A1D7F">
        <w:t>.</w:t>
      </w:r>
      <w:r w:rsidR="00791114" w:rsidRPr="00100DAB">
        <w:t xml:space="preserve"> SZ-a </w:t>
      </w:r>
      <w:r w:rsidR="009D6581" w:rsidRPr="00100DAB">
        <w:t>brine</w:t>
      </w:r>
      <w:r w:rsidR="00791114" w:rsidRPr="00100DAB">
        <w:t xml:space="preserve"> stečajni upravitelj)</w:t>
      </w:r>
      <w:r w:rsidRPr="00100DAB">
        <w:t xml:space="preserve"> </w:t>
      </w:r>
      <w:r w:rsidR="00791114" w:rsidRPr="00100DAB">
        <w:t xml:space="preserve">i </w:t>
      </w:r>
      <w:r w:rsidRPr="00100DAB">
        <w:t xml:space="preserve">u </w:t>
      </w:r>
      <w:r w:rsidR="009D6581" w:rsidRPr="00100DAB">
        <w:t>stečajnom postupku nad osnivačem toga društva</w:t>
      </w:r>
      <w:r w:rsidR="00A75596" w:rsidRPr="00100DAB">
        <w:t xml:space="preserve"> (</w:t>
      </w:r>
      <w:r w:rsidR="009D6581" w:rsidRPr="00100DAB">
        <w:t>LAURUS d.d.</w:t>
      </w:r>
      <w:r w:rsidR="00A75596" w:rsidRPr="00100DAB">
        <w:rPr>
          <w:u w:val="single"/>
        </w:rPr>
        <w:t>)</w:t>
      </w:r>
      <w:r w:rsidRPr="00100DAB">
        <w:t xml:space="preserve">. </w:t>
      </w:r>
      <w:r w:rsidR="00791114" w:rsidRPr="00100DAB">
        <w:t>Osim toga</w:t>
      </w:r>
      <w:r w:rsidR="00B83B8F" w:rsidRPr="00100DAB">
        <w:t xml:space="preserve"> iz odluke Visokog trgovačkog suda Republike Hrvatske poslovni broj Pž-1900/08 od 6. rujna 2011. godine, na koju se </w:t>
      </w:r>
      <w:r w:rsidR="00F93FDE">
        <w:t>Aluejvić Slavica</w:t>
      </w:r>
      <w:r w:rsidR="00B83B8F" w:rsidRPr="00100DAB">
        <w:t xml:space="preserve"> i dr</w:t>
      </w:r>
      <w:r w:rsidR="001A1D7F">
        <w:t>.</w:t>
      </w:r>
      <w:r w:rsidR="00B83B8F" w:rsidRPr="00100DAB">
        <w:t xml:space="preserve"> pozivaju, jasno proizlazi da upis novoosnovanih društava, između kojih je bilo i društvo LAURUS</w:t>
      </w:r>
      <w:r w:rsidR="00F93FDE">
        <w:t>-</w:t>
      </w:r>
      <w:r w:rsidR="006922D1" w:rsidRPr="006922D1">
        <w:t>BELLEVUE</w:t>
      </w:r>
      <w:r w:rsidR="00B83B8F" w:rsidRPr="00100DAB">
        <w:t xml:space="preserve"> d.o.o., čiji su </w:t>
      </w:r>
      <w:r w:rsidR="006922D1">
        <w:t>Alujević Slavic</w:t>
      </w:r>
      <w:r w:rsidR="00F93FDE">
        <w:t>a</w:t>
      </w:r>
      <w:r w:rsidR="00B83B8F" w:rsidRPr="00100DAB">
        <w:t xml:space="preserve"> i dr</w:t>
      </w:r>
      <w:r w:rsidR="00365172">
        <w:t>.</w:t>
      </w:r>
      <w:r w:rsidR="00B83B8F" w:rsidRPr="00100DAB">
        <w:t xml:space="preserve"> bili zaposlenici, nije proveden na temelju  Odluke upravnog odbora Laurus d.d. od dana 14. veljače 1994. godine, nego na temelju Odluke skupštine društva LAURUS d.d. od 8. veljače 1994., a koja odluka nije pobijana. </w:t>
      </w:r>
      <w:r w:rsidRPr="00100DAB">
        <w:t>U tom smislu, ovaj sud se poziva i na pravna stajališta iz rješenja Visokog trgovačkog suda Republike Hrvatske po meritorno sličnim zahtjevima  predlagatelja: Pž-2919/13-3 od 17. travnja 2013., Pž-2920/13-3 od 10. travnja 2013., Pž-2921/13-4 od 9. travnja 2013., Pž-2922/13-3 od 3. travnja 2013., Pž-2923/13-3 od 17. travnja 2013., Pž-2924/13-4 od 11. travnja 2013., Pž-2925/13-4 od 9. travnja 2013., Pž-2828/13-3 od 9. travnja 2013., Pž-2918/13-4 od 9. travnja 2013., Pž-2960/13-3 od 22. svibnja 2013., Pž-3009/13-3 od 11. travnja 2013., Pž-8082/13-3 od 13. studenoga 2013.</w:t>
      </w:r>
    </w:p>
    <w:p w:rsidRDefault="000A4551" w:rsidP="00F6559E" w:rsidR="00C26119">
      <w:pPr>
        <w:spacing w:before="160"/>
        <w:ind w:firstLine="703"/>
        <w:jc w:val="both"/>
      </w:pPr>
      <w:r w:rsidRPr="00100DAB">
        <w:t xml:space="preserve">Obzirom </w:t>
      </w:r>
      <w:r w:rsidR="00A26D7B" w:rsidRPr="00100DAB">
        <w:t xml:space="preserve">na ranije </w:t>
      </w:r>
      <w:r w:rsidR="00365172">
        <w:t>nave</w:t>
      </w:r>
      <w:r w:rsidR="00A26D7B" w:rsidRPr="00100DAB">
        <w:t>de</w:t>
      </w:r>
      <w:r w:rsidR="00365172">
        <w:t>no</w:t>
      </w:r>
      <w:r w:rsidR="00A26D7B" w:rsidRPr="00100DAB">
        <w:t xml:space="preserve"> i</w:t>
      </w:r>
      <w:r w:rsidR="00100DAB" w:rsidRPr="00100DAB">
        <w:t xml:space="preserve"> uz utvrđen</w:t>
      </w:r>
      <w:r w:rsidR="00A26D7B" w:rsidRPr="00100DAB">
        <w:t xml:space="preserve">je </w:t>
      </w:r>
      <w:r w:rsidRPr="00100DAB">
        <w:t>da je u ovom</w:t>
      </w:r>
      <w:r w:rsidR="007E4667" w:rsidRPr="00100DAB">
        <w:t xml:space="preserve"> stečajnom</w:t>
      </w:r>
      <w:r w:rsidRPr="00100DAB">
        <w:t xml:space="preserve"> postupku prvo ispitno ročište održano dana 22. studenog 2001. godine, a da su </w:t>
      </w:r>
      <w:r w:rsidR="006922D1">
        <w:t>Alujević Slavica</w:t>
      </w:r>
      <w:r w:rsidRPr="00100DAB">
        <w:t xml:space="preserve"> i</w:t>
      </w:r>
      <w:r>
        <w:t xml:space="preserve"> dr. podnijeli</w:t>
      </w:r>
      <w:r w:rsidRPr="0064738A">
        <w:t xml:space="preserve"> prijav</w:t>
      </w:r>
      <w:r>
        <w:t>e</w:t>
      </w:r>
      <w:r w:rsidRPr="0064738A">
        <w:t xml:space="preserve"> tražbin</w:t>
      </w:r>
      <w:r>
        <w:t>a</w:t>
      </w:r>
      <w:r w:rsidRPr="0064738A">
        <w:t xml:space="preserve"> </w:t>
      </w:r>
      <w:r w:rsidR="006922D1">
        <w:t>12. prosinca</w:t>
      </w:r>
      <w:r>
        <w:t xml:space="preserve"> 2013. godine,</w:t>
      </w:r>
      <w:r w:rsidRPr="0064738A">
        <w:t xml:space="preserve"> dakle, nakon proteka roka</w:t>
      </w:r>
      <w:r>
        <w:t xml:space="preserve"> iz čl. 176. st.</w:t>
      </w:r>
      <w:r w:rsidR="00FB30BC">
        <w:t xml:space="preserve"> 2. SZ-a,</w:t>
      </w:r>
      <w:r>
        <w:t xml:space="preserve"> to je, </w:t>
      </w:r>
      <w:r w:rsidRPr="0064738A">
        <w:t>na temelju odredbe čl. 176. st. 4. SZ-a</w:t>
      </w:r>
      <w:r>
        <w:t xml:space="preserve"> te prijave tražbina valjalo odbaciti kao </w:t>
      </w:r>
      <w:r w:rsidRPr="0064738A">
        <w:t>nepravodobn</w:t>
      </w:r>
      <w:r>
        <w:t>e, slijedom čega je odlučeno kao u izreci ovog rješenja.</w:t>
      </w:r>
    </w:p>
    <w:p w:rsidRDefault="003B70B9" w:rsidP="00F6559E" w:rsidR="003B70B9" w:rsidRPr="00100DAB">
      <w:pPr>
        <w:spacing w:before="160"/>
        <w:jc w:val="center"/>
      </w:pPr>
      <w:r w:rsidRPr="00100DAB">
        <w:t xml:space="preserve">Splitu,  </w:t>
      </w:r>
      <w:r w:rsidR="00F93FDE">
        <w:t>30</w:t>
      </w:r>
      <w:r w:rsidR="0013384E" w:rsidRPr="00100DAB">
        <w:t>. siječnja 2017</w:t>
      </w:r>
      <w:r w:rsidRPr="00100DAB">
        <w:rPr>
          <w:b/>
        </w:rPr>
        <w:t>.</w:t>
      </w:r>
      <w:r w:rsidRPr="00100DAB">
        <w:t xml:space="preserve"> godine</w:t>
      </w:r>
    </w:p>
    <w:p w:rsidRDefault="003B70B9" w:rsidP="003B70B9" w:rsidR="003B70B9">
      <w:pPr>
        <w:jc w:val="both"/>
      </w:pPr>
    </w:p>
    <w:p w:rsidRDefault="003B70B9" w:rsidP="003B70B9" w:rsidR="003B70B9">
      <w:pPr>
        <w:ind w:firstLine="720" w:left="5760"/>
        <w:jc w:val="center"/>
      </w:pPr>
      <w:r>
        <w:t xml:space="preserve">   SUTKINJA</w:t>
      </w:r>
    </w:p>
    <w:p w:rsidRDefault="003B70B9" w:rsidP="003B70B9" w:rsidR="003B70B9">
      <w:pPr>
        <w:jc w:val="right"/>
      </w:pPr>
      <w:r>
        <w:t>ANA GOLUB GRUIĆ</w:t>
      </w:r>
    </w:p>
    <w:p w:rsidRDefault="003B70B9" w:rsidP="003B70B9" w:rsidR="003B70B9">
      <w:pPr>
        <w:jc w:val="both"/>
      </w:pPr>
    </w:p>
    <w:p w:rsidRDefault="003B70B9" w:rsidP="00AB08A3" w:rsidR="003B70B9">
      <w:pPr>
        <w:jc w:val="both"/>
      </w:pPr>
    </w:p>
    <w:p w:rsidRDefault="003B70B9" w:rsidP="00AB08A3" w:rsidR="00FA23E6" w:rsidRPr="00FA23E6">
      <w:pPr>
        <w:jc w:val="both"/>
      </w:pPr>
      <w:r w:rsidRPr="00FA23E6">
        <w:lastRenderedPageBreak/>
        <w:t xml:space="preserve">PRAVNA POUKA: </w:t>
      </w:r>
      <w:r w:rsidR="00FA23E6" w:rsidRPr="00FA23E6">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B70B9" w:rsidP="00AB08A3" w:rsidR="003B70B9">
      <w:pPr>
        <w:jc w:val="both"/>
      </w:pPr>
      <w:r>
        <w:tab/>
      </w:r>
      <w:r>
        <w:tab/>
      </w:r>
    </w:p>
    <w:p w:rsidRDefault="00333F59" w:rsidP="003B70B9" w:rsidR="00333F59"/>
    <w:p w:rsidRDefault="003B70B9" w:rsidP="003B70B9" w:rsidR="003B70B9">
      <w:smartTag w:element="stockticker" w:uri="urn:schemas-microsoft-com:office:smarttags">
        <w:r>
          <w:t>DNA</w:t>
        </w:r>
      </w:smartTag>
      <w:r>
        <w:t>:</w:t>
      </w:r>
    </w:p>
    <w:p w:rsidRDefault="003B70B9" w:rsidP="003B70B9" w:rsidR="003B70B9">
      <w:pPr>
        <w:numPr>
          <w:ilvl w:val="0"/>
          <w:numId w:val="2"/>
        </w:numPr>
      </w:pPr>
      <w:r>
        <w:t>stečajnom upravitelju</w:t>
      </w:r>
    </w:p>
    <w:p w:rsidRDefault="003B70B9" w:rsidP="003B70B9" w:rsidR="003B70B9">
      <w:pPr>
        <w:numPr>
          <w:ilvl w:val="0"/>
          <w:numId w:val="2"/>
        </w:numPr>
      </w:pPr>
      <w:r>
        <w:t xml:space="preserve">vjerovnicima </w:t>
      </w:r>
      <w:r w:rsidR="006922D1">
        <w:t>Alujević Slavici</w:t>
      </w:r>
      <w:r w:rsidR="00FB30BC">
        <w:t xml:space="preserve"> </w:t>
      </w:r>
      <w:r>
        <w:t>i dr. po punomoćniku Tomislavu Krki, odvjetniku u Splitu</w:t>
      </w:r>
    </w:p>
    <w:p w:rsidRDefault="003B70B9" w:rsidP="003B70B9" w:rsidR="003B70B9">
      <w:pPr>
        <w:numPr>
          <w:ilvl w:val="0"/>
          <w:numId w:val="2"/>
        </w:numPr>
      </w:pPr>
      <w:r>
        <w:t>u spis</w:t>
      </w:r>
    </w:p>
    <w:sectPr w:rsidSect="00C17E39" w:rsidR="003B70B9">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69B1" w:rsidR="00D669B1">
      <w:r>
        <w:separator/>
      </w:r>
    </w:p>
  </w:endnote>
  <w:endnote w:id="0" w:type="continuationSeparator">
    <w:p w:rsidRDefault="00D669B1" w:rsidR="00D669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69B1" w:rsidR="00D669B1">
      <w:r>
        <w:separator/>
      </w:r>
    </w:p>
  </w:footnote>
  <w:footnote w:id="0" w:type="continuationSeparator">
    <w:p w:rsidRDefault="00D669B1" w:rsidR="00D669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2EFE" w:rsidP="00633FB3" w:rsidR="00192E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92EFE" w:rsidR="00192E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2EFE" w:rsidP="00633FB3" w:rsidR="00192E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4DDD">
      <w:rPr>
        <w:rStyle w:val="Brojstranice"/>
        <w:noProof/>
      </w:rPr>
      <w:t>4</w:t>
    </w:r>
    <w:r>
      <w:rPr>
        <w:rStyle w:val="Brojstranice"/>
      </w:rPr>
      <w:fldChar w:fldCharType="end"/>
    </w:r>
  </w:p>
  <w:p w:rsidRDefault="00192EFE" w:rsidP="00C17E39" w:rsidR="00C17E39">
    <w:pPr>
      <w:pStyle w:val="Zaglavlje"/>
      <w:jc w:val="right"/>
    </w:pPr>
    <w:r>
      <w:tab/>
    </w:r>
    <w:r>
      <w:tab/>
    </w:r>
    <w:r w:rsidR="003F2F26">
      <w:t xml:space="preserve"> </w:t>
    </w:r>
    <w:r w:rsidR="00C17E39">
      <w:t>11. St-49/2001</w:t>
    </w:r>
  </w:p>
  <w:p w:rsidRDefault="00192EFE" w:rsidR="00192EFE">
    <w:pPr>
      <w:pStyle w:val="Zaglavlje"/>
    </w:pPr>
    <w:r>
      <w:tab/>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E39" w:rsidP="00C17E39" w:rsidR="00C17E39">
    <w:pPr>
      <w:pStyle w:val="Zaglavlje"/>
      <w:jc w:val="right"/>
    </w:pPr>
    <w:r>
      <w:t>11. St-49/2001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A7527"/>
    <w:multiLevelType w:val="hybridMultilevel"/>
    <w:tmpl w:val="ED9C03E8"/>
    <w:lvl w:tplc="E2A446A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7712ABA"/>
    <w:multiLevelType w:val="hybridMultilevel"/>
    <w:tmpl w:val="A4F0191C"/>
    <w:lvl w:tplc="EC704014" w:ilvl="0">
      <w:start w:val="1"/>
      <w:numFmt w:val="decimal"/>
      <w:lvlText w:val="%1."/>
      <w:lvlJc w:val="left"/>
      <w:pPr>
        <w:tabs>
          <w:tab w:pos="3600" w:val="num"/>
        </w:tabs>
        <w:ind w:hanging="360" w:left="3600"/>
      </w:pPr>
      <w:rPr>
        <w:rFonts w:hint="default"/>
      </w:rPr>
    </w:lvl>
    <w:lvl w:tentative="true" w:tplc="04090019" w:ilvl="1">
      <w:start w:val="1"/>
      <w:numFmt w:val="lowerLetter"/>
      <w:lvlText w:val="%2."/>
      <w:lvlJc w:val="left"/>
      <w:pPr>
        <w:tabs>
          <w:tab w:pos="3240" w:val="num"/>
        </w:tabs>
        <w:ind w:hanging="360" w:left="3240"/>
      </w:pPr>
    </w:lvl>
    <w:lvl w:tplc="0409001B" w:ilvl="2">
      <w:start w:val="1"/>
      <w:numFmt w:val="lowerRoman"/>
      <w:lvlText w:val="%3."/>
      <w:lvlJc w:val="right"/>
      <w:pPr>
        <w:tabs>
          <w:tab w:pos="3960" w:val="num"/>
        </w:tabs>
        <w:ind w:hanging="180" w:left="3960"/>
      </w:pPr>
    </w:lvl>
    <w:lvl w:tentative="true" w:tplc="0409000F" w:ilvl="3">
      <w:start w:val="1"/>
      <w:numFmt w:val="decimal"/>
      <w:lvlText w:val="%4."/>
      <w:lvlJc w:val="left"/>
      <w:pPr>
        <w:tabs>
          <w:tab w:pos="4680" w:val="num"/>
        </w:tabs>
        <w:ind w:hanging="360" w:left="4680"/>
      </w:pPr>
    </w:lvl>
    <w:lvl w:tentative="true" w:tplc="04090019" w:ilvl="4">
      <w:start w:val="1"/>
      <w:numFmt w:val="lowerLetter"/>
      <w:lvlText w:val="%5."/>
      <w:lvlJc w:val="left"/>
      <w:pPr>
        <w:tabs>
          <w:tab w:pos="5400" w:val="num"/>
        </w:tabs>
        <w:ind w:hanging="360" w:left="5400"/>
      </w:pPr>
    </w:lvl>
    <w:lvl w:tentative="true" w:tplc="0409001B" w:ilvl="5">
      <w:start w:val="1"/>
      <w:numFmt w:val="lowerRoman"/>
      <w:lvlText w:val="%6."/>
      <w:lvlJc w:val="right"/>
      <w:pPr>
        <w:tabs>
          <w:tab w:pos="6120" w:val="num"/>
        </w:tabs>
        <w:ind w:hanging="180" w:left="6120"/>
      </w:pPr>
    </w:lvl>
    <w:lvl w:tentative="true" w:tplc="0409000F" w:ilvl="6">
      <w:start w:val="1"/>
      <w:numFmt w:val="decimal"/>
      <w:lvlText w:val="%7."/>
      <w:lvlJc w:val="left"/>
      <w:pPr>
        <w:tabs>
          <w:tab w:pos="6840" w:val="num"/>
        </w:tabs>
        <w:ind w:hanging="360" w:left="6840"/>
      </w:pPr>
    </w:lvl>
    <w:lvl w:tentative="true" w:tplc="04090019" w:ilvl="7">
      <w:start w:val="1"/>
      <w:numFmt w:val="lowerLetter"/>
      <w:lvlText w:val="%8."/>
      <w:lvlJc w:val="left"/>
      <w:pPr>
        <w:tabs>
          <w:tab w:pos="7560" w:val="num"/>
        </w:tabs>
        <w:ind w:hanging="360" w:left="7560"/>
      </w:pPr>
    </w:lvl>
    <w:lvl w:tentative="true" w:tplc="0409001B" w:ilvl="8">
      <w:start w:val="1"/>
      <w:numFmt w:val="lowerRoman"/>
      <w:lvlText w:val="%9."/>
      <w:lvlJc w:val="right"/>
      <w:pPr>
        <w:tabs>
          <w:tab w:pos="8280" w:val="num"/>
        </w:tabs>
        <w:ind w:hanging="180" w:left="8280"/>
      </w:pPr>
    </w:lvl>
  </w:abstractNum>
  <w:abstractNum w:abstractNumId="2">
    <w:nsid w:val="11D247B3"/>
    <w:multiLevelType w:val="hybridMultilevel"/>
    <w:tmpl w:val="E7E4D0FE"/>
    <w:lvl w:tplc="B7BAFE00" w:ilvl="0">
      <w:start w:val="1"/>
      <w:numFmt w:val="upperRoman"/>
      <w:lvlText w:val="%1."/>
      <w:lvlJc w:val="left"/>
      <w:pPr>
        <w:tabs>
          <w:tab w:pos="2520" w:val="num"/>
        </w:tabs>
        <w:ind w:hanging="720" w:left="2520"/>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entative="true"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3">
    <w:nsid w:val="274E1D0A"/>
    <w:multiLevelType w:val="hybridMultilevel"/>
    <w:tmpl w:val="A5EA89CE"/>
    <w:lvl w:tplc="EC704014" w:ilvl="0">
      <w:start w:val="1"/>
      <w:numFmt w:val="decimal"/>
      <w:lvlText w:val="%1."/>
      <w:lvlJc w:val="left"/>
      <w:pPr>
        <w:tabs>
          <w:tab w:pos="1800" w:val="num"/>
        </w:tabs>
        <w:ind w:hanging="360" w:left="1800"/>
      </w:pPr>
      <w:rPr>
        <w:rFonts w:hint="default"/>
      </w:r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4">
    <w:nsid w:val="275E694B"/>
    <w:multiLevelType w:val="hybridMultilevel"/>
    <w:tmpl w:val="3A2C2824"/>
    <w:lvl w:tplc="8F729D4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50E25CC"/>
    <w:multiLevelType w:val="hybridMultilevel"/>
    <w:tmpl w:val="A1C0E8AC"/>
    <w:lvl w:tplc="A29EF51A" w:ilvl="0">
      <w:numFmt w:val="bullet"/>
      <w:lvlText w:val="-"/>
      <w:lvlJc w:val="left"/>
      <w:pPr>
        <w:ind w:hanging="360" w:left="1063"/>
      </w:pPr>
      <w:rPr>
        <w:rFonts w:cs="Times New Roman" w:eastAsia="Times New Roman" w:hAnsi="Times New Roman" w:ascii="Times New Roman" w:hint="default"/>
      </w:rPr>
    </w:lvl>
    <w:lvl w:tentative="true" w:tplc="041A0003" w:ilvl="1">
      <w:start w:val="1"/>
      <w:numFmt w:val="bullet"/>
      <w:lvlText w:val="o"/>
      <w:lvlJc w:val="left"/>
      <w:pPr>
        <w:ind w:hanging="360" w:left="1783"/>
      </w:pPr>
      <w:rPr>
        <w:rFonts w:cs="Courier New" w:hAnsi="Courier New" w:ascii="Courier New" w:hint="default"/>
      </w:rPr>
    </w:lvl>
    <w:lvl w:tentative="true" w:tplc="041A0005" w:ilvl="2">
      <w:start w:val="1"/>
      <w:numFmt w:val="bullet"/>
      <w:lvlText w:val=""/>
      <w:lvlJc w:val="left"/>
      <w:pPr>
        <w:ind w:hanging="360" w:left="2503"/>
      </w:pPr>
      <w:rPr>
        <w:rFonts w:hAnsi="Wingdings" w:ascii="Wingdings" w:hint="default"/>
      </w:rPr>
    </w:lvl>
    <w:lvl w:tentative="true" w:tplc="041A0001" w:ilvl="3">
      <w:start w:val="1"/>
      <w:numFmt w:val="bullet"/>
      <w:lvlText w:val=""/>
      <w:lvlJc w:val="left"/>
      <w:pPr>
        <w:ind w:hanging="360" w:left="3223"/>
      </w:pPr>
      <w:rPr>
        <w:rFonts w:hAnsi="Symbol" w:ascii="Symbol" w:hint="default"/>
      </w:rPr>
    </w:lvl>
    <w:lvl w:tentative="true" w:tplc="041A0003" w:ilvl="4">
      <w:start w:val="1"/>
      <w:numFmt w:val="bullet"/>
      <w:lvlText w:val="o"/>
      <w:lvlJc w:val="left"/>
      <w:pPr>
        <w:ind w:hanging="360" w:left="3943"/>
      </w:pPr>
      <w:rPr>
        <w:rFonts w:cs="Courier New" w:hAnsi="Courier New" w:ascii="Courier New" w:hint="default"/>
      </w:rPr>
    </w:lvl>
    <w:lvl w:tentative="true" w:tplc="041A0005" w:ilvl="5">
      <w:start w:val="1"/>
      <w:numFmt w:val="bullet"/>
      <w:lvlText w:val=""/>
      <w:lvlJc w:val="left"/>
      <w:pPr>
        <w:ind w:hanging="360" w:left="4663"/>
      </w:pPr>
      <w:rPr>
        <w:rFonts w:hAnsi="Wingdings" w:ascii="Wingdings" w:hint="default"/>
      </w:rPr>
    </w:lvl>
    <w:lvl w:tentative="true" w:tplc="041A0001" w:ilvl="6">
      <w:start w:val="1"/>
      <w:numFmt w:val="bullet"/>
      <w:lvlText w:val=""/>
      <w:lvlJc w:val="left"/>
      <w:pPr>
        <w:ind w:hanging="360" w:left="5383"/>
      </w:pPr>
      <w:rPr>
        <w:rFonts w:hAnsi="Symbol" w:ascii="Symbol" w:hint="default"/>
      </w:rPr>
    </w:lvl>
    <w:lvl w:tentative="true" w:tplc="041A0003" w:ilvl="7">
      <w:start w:val="1"/>
      <w:numFmt w:val="bullet"/>
      <w:lvlText w:val="o"/>
      <w:lvlJc w:val="left"/>
      <w:pPr>
        <w:ind w:hanging="360" w:left="6103"/>
      </w:pPr>
      <w:rPr>
        <w:rFonts w:cs="Courier New" w:hAnsi="Courier New" w:ascii="Courier New" w:hint="default"/>
      </w:rPr>
    </w:lvl>
    <w:lvl w:tentative="true" w:tplc="041A0005" w:ilvl="8">
      <w:start w:val="1"/>
      <w:numFmt w:val="bullet"/>
      <w:lvlText w:val=""/>
      <w:lvlJc w:val="left"/>
      <w:pPr>
        <w:ind w:hanging="360" w:left="6823"/>
      </w:pPr>
      <w:rPr>
        <w:rFonts w:hAnsi="Wingdings" w:ascii="Wingdings" w:hint="default"/>
      </w:rPr>
    </w:lvl>
  </w:abstractNum>
  <w:abstractNum w:abstractNumId="6">
    <w:nsid w:val="410363AC"/>
    <w:multiLevelType w:val="hybridMultilevel"/>
    <w:tmpl w:val="3782061A"/>
    <w:lvl w:tplc="29B0CA4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7490CE1"/>
    <w:multiLevelType w:val="hybridMultilevel"/>
    <w:tmpl w:val="F28C80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2E26F4C"/>
    <w:multiLevelType w:val="hybridMultilevel"/>
    <w:tmpl w:val="DAEE7F12"/>
    <w:lvl w:tplc="ED72F4E0" w:ilvl="0">
      <w:start w:val="1"/>
      <w:numFmt w:val="upperRoman"/>
      <w:lvlText w:val="%1."/>
      <w:lvlJc w:val="left"/>
      <w:pPr>
        <w:tabs>
          <w:tab w:pos="2136" w:val="num"/>
        </w:tabs>
        <w:ind w:hanging="720" w:left="2136"/>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9">
    <w:nsid w:val="59FC61A2"/>
    <w:multiLevelType w:val="hybridMultilevel"/>
    <w:tmpl w:val="D602C29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0FB52E4"/>
    <w:multiLevelType w:val="hybridMultilevel"/>
    <w:tmpl w:val="9496EC92"/>
    <w:lvl w:tplc="EC704014" w:ilvl="0">
      <w:start w:val="1"/>
      <w:numFmt w:val="decimal"/>
      <w:lvlText w:val="%1."/>
      <w:lvlJc w:val="left"/>
      <w:pPr>
        <w:tabs>
          <w:tab w:pos="1800" w:val="num"/>
        </w:tabs>
        <w:ind w:hanging="360" w:left="180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6CC75555"/>
    <w:multiLevelType w:val="hybridMultilevel"/>
    <w:tmpl w:val="7AC4511E"/>
    <w:lvl w:tplc="08F4FA6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5DF2D5F"/>
    <w:multiLevelType w:val="hybridMultilevel"/>
    <w:tmpl w:val="C22CB0F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4"/>
  </w:num>
  <w:num w:numId="3">
    <w:abstractNumId w:val="8"/>
  </w:num>
  <w:num w:numId="4">
    <w:abstractNumId w:val="3"/>
  </w:num>
  <w:num w:numId="5">
    <w:abstractNumId w:val="1"/>
  </w:num>
  <w:num w:numId="6">
    <w:abstractNumId w:val="10"/>
  </w:num>
  <w:num w:numId="7">
    <w:abstractNumId w:val="12"/>
  </w:num>
  <w:num w:numId="8">
    <w:abstractNumId w:val="9"/>
  </w:num>
  <w:num w:numId="9">
    <w:abstractNumId w:val="6"/>
  </w:num>
  <w:num w:numId="10">
    <w:abstractNumId w:val="11"/>
  </w:num>
  <w:num w:numId="11">
    <w:abstractNumId w:val="7"/>
  </w:num>
  <w:num w:numId="12">
    <w:abstractNumId w:val="0"/>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573"/>
    <w:rsid w:val="00002312"/>
    <w:rsid w:val="000034C2"/>
    <w:rsid w:val="00006DB7"/>
    <w:rsid w:val="0000750C"/>
    <w:rsid w:val="00010DD4"/>
    <w:rsid w:val="00015E79"/>
    <w:rsid w:val="000162DE"/>
    <w:rsid w:val="000163E5"/>
    <w:rsid w:val="00017544"/>
    <w:rsid w:val="000175E6"/>
    <w:rsid w:val="0002101A"/>
    <w:rsid w:val="000214C4"/>
    <w:rsid w:val="000240D4"/>
    <w:rsid w:val="000255E7"/>
    <w:rsid w:val="000257C6"/>
    <w:rsid w:val="000261E0"/>
    <w:rsid w:val="00031D6A"/>
    <w:rsid w:val="00032E9F"/>
    <w:rsid w:val="00034036"/>
    <w:rsid w:val="00035006"/>
    <w:rsid w:val="00035B03"/>
    <w:rsid w:val="00040B87"/>
    <w:rsid w:val="000445BD"/>
    <w:rsid w:val="0004473A"/>
    <w:rsid w:val="00045BB1"/>
    <w:rsid w:val="00046B62"/>
    <w:rsid w:val="000500F6"/>
    <w:rsid w:val="0005125C"/>
    <w:rsid w:val="00053552"/>
    <w:rsid w:val="00055644"/>
    <w:rsid w:val="00056B4A"/>
    <w:rsid w:val="00057097"/>
    <w:rsid w:val="000570B1"/>
    <w:rsid w:val="0006384A"/>
    <w:rsid w:val="00064937"/>
    <w:rsid w:val="00064AED"/>
    <w:rsid w:val="00064D06"/>
    <w:rsid w:val="0006542F"/>
    <w:rsid w:val="000655D5"/>
    <w:rsid w:val="000711E1"/>
    <w:rsid w:val="00074560"/>
    <w:rsid w:val="00074AC0"/>
    <w:rsid w:val="000753CB"/>
    <w:rsid w:val="00076CCC"/>
    <w:rsid w:val="0008157F"/>
    <w:rsid w:val="00081809"/>
    <w:rsid w:val="000837FC"/>
    <w:rsid w:val="000849C1"/>
    <w:rsid w:val="00085FD4"/>
    <w:rsid w:val="0008628E"/>
    <w:rsid w:val="00086A97"/>
    <w:rsid w:val="00090015"/>
    <w:rsid w:val="00094623"/>
    <w:rsid w:val="00096138"/>
    <w:rsid w:val="00097B32"/>
    <w:rsid w:val="000A27EA"/>
    <w:rsid w:val="000A4551"/>
    <w:rsid w:val="000A7020"/>
    <w:rsid w:val="000B30B7"/>
    <w:rsid w:val="000B4024"/>
    <w:rsid w:val="000B42B4"/>
    <w:rsid w:val="000B54B0"/>
    <w:rsid w:val="000B5E1B"/>
    <w:rsid w:val="000C1FD2"/>
    <w:rsid w:val="000C378E"/>
    <w:rsid w:val="000C75C4"/>
    <w:rsid w:val="000D0484"/>
    <w:rsid w:val="000D3AD5"/>
    <w:rsid w:val="000D51EE"/>
    <w:rsid w:val="000D5AD6"/>
    <w:rsid w:val="000E02F6"/>
    <w:rsid w:val="000E1095"/>
    <w:rsid w:val="000E1B53"/>
    <w:rsid w:val="000E1BF5"/>
    <w:rsid w:val="000E3D68"/>
    <w:rsid w:val="000E4505"/>
    <w:rsid w:val="000E4B04"/>
    <w:rsid w:val="000E5F0D"/>
    <w:rsid w:val="000F03BB"/>
    <w:rsid w:val="000F187F"/>
    <w:rsid w:val="000F2F3F"/>
    <w:rsid w:val="000F4502"/>
    <w:rsid w:val="00100DAB"/>
    <w:rsid w:val="00101262"/>
    <w:rsid w:val="001037FC"/>
    <w:rsid w:val="00104B95"/>
    <w:rsid w:val="0010667D"/>
    <w:rsid w:val="00106791"/>
    <w:rsid w:val="00110E8C"/>
    <w:rsid w:val="00113593"/>
    <w:rsid w:val="001158B8"/>
    <w:rsid w:val="00117983"/>
    <w:rsid w:val="00124EA7"/>
    <w:rsid w:val="00127FA5"/>
    <w:rsid w:val="0013384E"/>
    <w:rsid w:val="00133D16"/>
    <w:rsid w:val="0013523E"/>
    <w:rsid w:val="0013544C"/>
    <w:rsid w:val="001449FD"/>
    <w:rsid w:val="001479DC"/>
    <w:rsid w:val="0015065D"/>
    <w:rsid w:val="001515F9"/>
    <w:rsid w:val="001526D4"/>
    <w:rsid w:val="0015574C"/>
    <w:rsid w:val="001576BB"/>
    <w:rsid w:val="00157E27"/>
    <w:rsid w:val="00160821"/>
    <w:rsid w:val="001613CF"/>
    <w:rsid w:val="00161DA4"/>
    <w:rsid w:val="00164C95"/>
    <w:rsid w:val="00166990"/>
    <w:rsid w:val="00171359"/>
    <w:rsid w:val="00173062"/>
    <w:rsid w:val="00173FDD"/>
    <w:rsid w:val="00180B57"/>
    <w:rsid w:val="00180D57"/>
    <w:rsid w:val="0018295B"/>
    <w:rsid w:val="00182D10"/>
    <w:rsid w:val="0018319D"/>
    <w:rsid w:val="00184935"/>
    <w:rsid w:val="00184ED8"/>
    <w:rsid w:val="0018582E"/>
    <w:rsid w:val="001901FD"/>
    <w:rsid w:val="00192CEC"/>
    <w:rsid w:val="00192EFE"/>
    <w:rsid w:val="001976F4"/>
    <w:rsid w:val="001A0A31"/>
    <w:rsid w:val="001A1D7F"/>
    <w:rsid w:val="001A2D38"/>
    <w:rsid w:val="001A5C9D"/>
    <w:rsid w:val="001A7366"/>
    <w:rsid w:val="001A7D13"/>
    <w:rsid w:val="001B172F"/>
    <w:rsid w:val="001B1C8A"/>
    <w:rsid w:val="001B2DEA"/>
    <w:rsid w:val="001B32F4"/>
    <w:rsid w:val="001B37C9"/>
    <w:rsid w:val="001C3845"/>
    <w:rsid w:val="001C54B7"/>
    <w:rsid w:val="001C7FFE"/>
    <w:rsid w:val="001D2CA5"/>
    <w:rsid w:val="001D5673"/>
    <w:rsid w:val="001E043B"/>
    <w:rsid w:val="001E0E55"/>
    <w:rsid w:val="001E1A15"/>
    <w:rsid w:val="001E26CE"/>
    <w:rsid w:val="001E43BB"/>
    <w:rsid w:val="001E5B61"/>
    <w:rsid w:val="001E6D00"/>
    <w:rsid w:val="001F40F8"/>
    <w:rsid w:val="001F5DB6"/>
    <w:rsid w:val="001F65A5"/>
    <w:rsid w:val="00201842"/>
    <w:rsid w:val="00203CA8"/>
    <w:rsid w:val="0020524C"/>
    <w:rsid w:val="00211166"/>
    <w:rsid w:val="00216932"/>
    <w:rsid w:val="00217279"/>
    <w:rsid w:val="0022278B"/>
    <w:rsid w:val="00222910"/>
    <w:rsid w:val="00223973"/>
    <w:rsid w:val="00223B0C"/>
    <w:rsid w:val="00223BCF"/>
    <w:rsid w:val="0022533C"/>
    <w:rsid w:val="00226039"/>
    <w:rsid w:val="00227082"/>
    <w:rsid w:val="0023048E"/>
    <w:rsid w:val="0023129B"/>
    <w:rsid w:val="00232AF8"/>
    <w:rsid w:val="0023485E"/>
    <w:rsid w:val="00234F03"/>
    <w:rsid w:val="00236B2F"/>
    <w:rsid w:val="0024092C"/>
    <w:rsid w:val="00243895"/>
    <w:rsid w:val="00244121"/>
    <w:rsid w:val="00244288"/>
    <w:rsid w:val="002522B5"/>
    <w:rsid w:val="002531D3"/>
    <w:rsid w:val="00253CB0"/>
    <w:rsid w:val="00255880"/>
    <w:rsid w:val="00261145"/>
    <w:rsid w:val="0026159D"/>
    <w:rsid w:val="00263577"/>
    <w:rsid w:val="00263781"/>
    <w:rsid w:val="002653F5"/>
    <w:rsid w:val="00266702"/>
    <w:rsid w:val="00267EF6"/>
    <w:rsid w:val="0027105D"/>
    <w:rsid w:val="00271481"/>
    <w:rsid w:val="00271C4D"/>
    <w:rsid w:val="0027229E"/>
    <w:rsid w:val="00273C97"/>
    <w:rsid w:val="00276169"/>
    <w:rsid w:val="00277D89"/>
    <w:rsid w:val="0028021A"/>
    <w:rsid w:val="002833A6"/>
    <w:rsid w:val="00284137"/>
    <w:rsid w:val="00284A4A"/>
    <w:rsid w:val="002932F2"/>
    <w:rsid w:val="002946FA"/>
    <w:rsid w:val="00295286"/>
    <w:rsid w:val="002A1917"/>
    <w:rsid w:val="002A452B"/>
    <w:rsid w:val="002A4D29"/>
    <w:rsid w:val="002A599B"/>
    <w:rsid w:val="002A64C5"/>
    <w:rsid w:val="002B1CFF"/>
    <w:rsid w:val="002B31A7"/>
    <w:rsid w:val="002B4E23"/>
    <w:rsid w:val="002B5327"/>
    <w:rsid w:val="002B5F00"/>
    <w:rsid w:val="002B60C1"/>
    <w:rsid w:val="002C309D"/>
    <w:rsid w:val="002D158A"/>
    <w:rsid w:val="002D1920"/>
    <w:rsid w:val="002D1960"/>
    <w:rsid w:val="002D30B8"/>
    <w:rsid w:val="002D3D2C"/>
    <w:rsid w:val="002D44B1"/>
    <w:rsid w:val="002D44C6"/>
    <w:rsid w:val="002D4C40"/>
    <w:rsid w:val="002D506A"/>
    <w:rsid w:val="002D6CA5"/>
    <w:rsid w:val="002D7117"/>
    <w:rsid w:val="002D7D62"/>
    <w:rsid w:val="002E6B45"/>
    <w:rsid w:val="002E6E24"/>
    <w:rsid w:val="002F01A5"/>
    <w:rsid w:val="002F14C3"/>
    <w:rsid w:val="002F15F1"/>
    <w:rsid w:val="002F1EB3"/>
    <w:rsid w:val="002F241B"/>
    <w:rsid w:val="002F4078"/>
    <w:rsid w:val="002F5400"/>
    <w:rsid w:val="002F5992"/>
    <w:rsid w:val="002F5DF7"/>
    <w:rsid w:val="002F6235"/>
    <w:rsid w:val="00301C69"/>
    <w:rsid w:val="00315AE9"/>
    <w:rsid w:val="00316C7F"/>
    <w:rsid w:val="00320F52"/>
    <w:rsid w:val="003231AA"/>
    <w:rsid w:val="0032767A"/>
    <w:rsid w:val="00333F59"/>
    <w:rsid w:val="003435DD"/>
    <w:rsid w:val="00352359"/>
    <w:rsid w:val="003525C1"/>
    <w:rsid w:val="00354F3B"/>
    <w:rsid w:val="0035557E"/>
    <w:rsid w:val="0036228C"/>
    <w:rsid w:val="00363365"/>
    <w:rsid w:val="00363DDB"/>
    <w:rsid w:val="00364C8F"/>
    <w:rsid w:val="00365047"/>
    <w:rsid w:val="00365172"/>
    <w:rsid w:val="00366040"/>
    <w:rsid w:val="00372F00"/>
    <w:rsid w:val="003739C8"/>
    <w:rsid w:val="003744D3"/>
    <w:rsid w:val="003745FD"/>
    <w:rsid w:val="00377127"/>
    <w:rsid w:val="003810EE"/>
    <w:rsid w:val="00381208"/>
    <w:rsid w:val="00383DBD"/>
    <w:rsid w:val="00384C27"/>
    <w:rsid w:val="00384E93"/>
    <w:rsid w:val="003918D0"/>
    <w:rsid w:val="003923EF"/>
    <w:rsid w:val="003A24D7"/>
    <w:rsid w:val="003A3779"/>
    <w:rsid w:val="003A38A8"/>
    <w:rsid w:val="003A3C73"/>
    <w:rsid w:val="003A4180"/>
    <w:rsid w:val="003B5186"/>
    <w:rsid w:val="003B6375"/>
    <w:rsid w:val="003B6DE1"/>
    <w:rsid w:val="003B70B9"/>
    <w:rsid w:val="003B7676"/>
    <w:rsid w:val="003B76D9"/>
    <w:rsid w:val="003C33C4"/>
    <w:rsid w:val="003C40EC"/>
    <w:rsid w:val="003C44AF"/>
    <w:rsid w:val="003C4B48"/>
    <w:rsid w:val="003D04FB"/>
    <w:rsid w:val="003D0751"/>
    <w:rsid w:val="003D237B"/>
    <w:rsid w:val="003D3C15"/>
    <w:rsid w:val="003D4B6B"/>
    <w:rsid w:val="003D4E6E"/>
    <w:rsid w:val="003D568B"/>
    <w:rsid w:val="003D5FDD"/>
    <w:rsid w:val="003D6132"/>
    <w:rsid w:val="003E1D3C"/>
    <w:rsid w:val="003E1F51"/>
    <w:rsid w:val="003E5992"/>
    <w:rsid w:val="003E5F81"/>
    <w:rsid w:val="003E74C2"/>
    <w:rsid w:val="003F1ABC"/>
    <w:rsid w:val="003F20E5"/>
    <w:rsid w:val="003F21E3"/>
    <w:rsid w:val="003F2DAC"/>
    <w:rsid w:val="003F2F26"/>
    <w:rsid w:val="003F33FF"/>
    <w:rsid w:val="003F548C"/>
    <w:rsid w:val="003F6CEB"/>
    <w:rsid w:val="00400541"/>
    <w:rsid w:val="00403087"/>
    <w:rsid w:val="00403352"/>
    <w:rsid w:val="00403600"/>
    <w:rsid w:val="00410912"/>
    <w:rsid w:val="00413314"/>
    <w:rsid w:val="00415B1A"/>
    <w:rsid w:val="00416442"/>
    <w:rsid w:val="00416552"/>
    <w:rsid w:val="004170CE"/>
    <w:rsid w:val="004218A9"/>
    <w:rsid w:val="004235B9"/>
    <w:rsid w:val="00425D95"/>
    <w:rsid w:val="00427DE4"/>
    <w:rsid w:val="004342F6"/>
    <w:rsid w:val="00434AF5"/>
    <w:rsid w:val="00441D03"/>
    <w:rsid w:val="004447FC"/>
    <w:rsid w:val="00450970"/>
    <w:rsid w:val="00450B87"/>
    <w:rsid w:val="00450FC1"/>
    <w:rsid w:val="00452D24"/>
    <w:rsid w:val="00453618"/>
    <w:rsid w:val="0045672A"/>
    <w:rsid w:val="00457EB5"/>
    <w:rsid w:val="00462A08"/>
    <w:rsid w:val="00462D0F"/>
    <w:rsid w:val="00464CD2"/>
    <w:rsid w:val="00466EB3"/>
    <w:rsid w:val="00470512"/>
    <w:rsid w:val="00471190"/>
    <w:rsid w:val="00474CDC"/>
    <w:rsid w:val="00474ED0"/>
    <w:rsid w:val="0047589D"/>
    <w:rsid w:val="00475F13"/>
    <w:rsid w:val="00480D40"/>
    <w:rsid w:val="004855E2"/>
    <w:rsid w:val="004856CA"/>
    <w:rsid w:val="0048646A"/>
    <w:rsid w:val="00494488"/>
    <w:rsid w:val="004972B4"/>
    <w:rsid w:val="00497427"/>
    <w:rsid w:val="004A55E6"/>
    <w:rsid w:val="004B0393"/>
    <w:rsid w:val="004B491D"/>
    <w:rsid w:val="004B5D6E"/>
    <w:rsid w:val="004C0EA6"/>
    <w:rsid w:val="004C1500"/>
    <w:rsid w:val="004C2869"/>
    <w:rsid w:val="004C6343"/>
    <w:rsid w:val="004C7816"/>
    <w:rsid w:val="004D07ED"/>
    <w:rsid w:val="004D2094"/>
    <w:rsid w:val="004D3435"/>
    <w:rsid w:val="004D4712"/>
    <w:rsid w:val="004D486C"/>
    <w:rsid w:val="004D4B5A"/>
    <w:rsid w:val="004D5098"/>
    <w:rsid w:val="004D556D"/>
    <w:rsid w:val="004D582E"/>
    <w:rsid w:val="004D63A4"/>
    <w:rsid w:val="004D662E"/>
    <w:rsid w:val="004D717C"/>
    <w:rsid w:val="004D72D1"/>
    <w:rsid w:val="004D7831"/>
    <w:rsid w:val="004D7CBA"/>
    <w:rsid w:val="004E2C62"/>
    <w:rsid w:val="004E3BD7"/>
    <w:rsid w:val="004E3FFC"/>
    <w:rsid w:val="004E4671"/>
    <w:rsid w:val="004E5012"/>
    <w:rsid w:val="004E7236"/>
    <w:rsid w:val="004E7DC2"/>
    <w:rsid w:val="004F08DE"/>
    <w:rsid w:val="004F1870"/>
    <w:rsid w:val="004F694C"/>
    <w:rsid w:val="005033F9"/>
    <w:rsid w:val="00503B2F"/>
    <w:rsid w:val="005045B3"/>
    <w:rsid w:val="0051051F"/>
    <w:rsid w:val="00512279"/>
    <w:rsid w:val="0051376B"/>
    <w:rsid w:val="0051381D"/>
    <w:rsid w:val="00521C05"/>
    <w:rsid w:val="00522BFD"/>
    <w:rsid w:val="00522F2D"/>
    <w:rsid w:val="00523023"/>
    <w:rsid w:val="005232B2"/>
    <w:rsid w:val="005244C1"/>
    <w:rsid w:val="00524525"/>
    <w:rsid w:val="005248BA"/>
    <w:rsid w:val="005338FC"/>
    <w:rsid w:val="00535E17"/>
    <w:rsid w:val="00536E23"/>
    <w:rsid w:val="0054120B"/>
    <w:rsid w:val="00541A64"/>
    <w:rsid w:val="00542C91"/>
    <w:rsid w:val="00544FF2"/>
    <w:rsid w:val="005524AC"/>
    <w:rsid w:val="00552506"/>
    <w:rsid w:val="00553C68"/>
    <w:rsid w:val="00553E88"/>
    <w:rsid w:val="00554E9E"/>
    <w:rsid w:val="005565AF"/>
    <w:rsid w:val="00560EA3"/>
    <w:rsid w:val="005616B9"/>
    <w:rsid w:val="00561B3B"/>
    <w:rsid w:val="00563CB7"/>
    <w:rsid w:val="0056429E"/>
    <w:rsid w:val="0056450B"/>
    <w:rsid w:val="00565E8A"/>
    <w:rsid w:val="005677DA"/>
    <w:rsid w:val="00567D7D"/>
    <w:rsid w:val="005715EC"/>
    <w:rsid w:val="00576CE0"/>
    <w:rsid w:val="00581BBF"/>
    <w:rsid w:val="005849A6"/>
    <w:rsid w:val="00585C92"/>
    <w:rsid w:val="00586031"/>
    <w:rsid w:val="00587608"/>
    <w:rsid w:val="00587B80"/>
    <w:rsid w:val="00591442"/>
    <w:rsid w:val="005918C7"/>
    <w:rsid w:val="00591F7D"/>
    <w:rsid w:val="00595D3B"/>
    <w:rsid w:val="005A3CB0"/>
    <w:rsid w:val="005A5C73"/>
    <w:rsid w:val="005A5FEE"/>
    <w:rsid w:val="005B564B"/>
    <w:rsid w:val="005C240F"/>
    <w:rsid w:val="005C284F"/>
    <w:rsid w:val="005C42AF"/>
    <w:rsid w:val="005C4389"/>
    <w:rsid w:val="005C487E"/>
    <w:rsid w:val="005C523E"/>
    <w:rsid w:val="005C621E"/>
    <w:rsid w:val="005C6750"/>
    <w:rsid w:val="005C7617"/>
    <w:rsid w:val="005D0BBF"/>
    <w:rsid w:val="005D28F0"/>
    <w:rsid w:val="005D5248"/>
    <w:rsid w:val="005D5D54"/>
    <w:rsid w:val="005D7B11"/>
    <w:rsid w:val="005E10EA"/>
    <w:rsid w:val="005E4941"/>
    <w:rsid w:val="005E5129"/>
    <w:rsid w:val="005F2BCB"/>
    <w:rsid w:val="005F45E0"/>
    <w:rsid w:val="005F48B3"/>
    <w:rsid w:val="00600E47"/>
    <w:rsid w:val="00602729"/>
    <w:rsid w:val="006036D5"/>
    <w:rsid w:val="0060408B"/>
    <w:rsid w:val="00605CF0"/>
    <w:rsid w:val="00605DE0"/>
    <w:rsid w:val="00605E9B"/>
    <w:rsid w:val="006106C4"/>
    <w:rsid w:val="00610F63"/>
    <w:rsid w:val="0061644C"/>
    <w:rsid w:val="00620CE5"/>
    <w:rsid w:val="00622316"/>
    <w:rsid w:val="00622F9C"/>
    <w:rsid w:val="006231D9"/>
    <w:rsid w:val="00623EBB"/>
    <w:rsid w:val="00624582"/>
    <w:rsid w:val="006258A1"/>
    <w:rsid w:val="00625B29"/>
    <w:rsid w:val="006264AB"/>
    <w:rsid w:val="00626A9F"/>
    <w:rsid w:val="00627994"/>
    <w:rsid w:val="006314E6"/>
    <w:rsid w:val="006316CC"/>
    <w:rsid w:val="00633FB3"/>
    <w:rsid w:val="00635FCB"/>
    <w:rsid w:val="0063619F"/>
    <w:rsid w:val="00637C2E"/>
    <w:rsid w:val="00644419"/>
    <w:rsid w:val="00645830"/>
    <w:rsid w:val="00645A0F"/>
    <w:rsid w:val="00646FB1"/>
    <w:rsid w:val="0064707E"/>
    <w:rsid w:val="0064738A"/>
    <w:rsid w:val="00647F3C"/>
    <w:rsid w:val="006502A0"/>
    <w:rsid w:val="00654E02"/>
    <w:rsid w:val="006565D9"/>
    <w:rsid w:val="00661057"/>
    <w:rsid w:val="00662075"/>
    <w:rsid w:val="0066282B"/>
    <w:rsid w:val="00665EEE"/>
    <w:rsid w:val="0066609D"/>
    <w:rsid w:val="0066666D"/>
    <w:rsid w:val="006718FF"/>
    <w:rsid w:val="006720C7"/>
    <w:rsid w:val="00672CE6"/>
    <w:rsid w:val="0067313C"/>
    <w:rsid w:val="006745FE"/>
    <w:rsid w:val="0067532C"/>
    <w:rsid w:val="006769D8"/>
    <w:rsid w:val="0067700F"/>
    <w:rsid w:val="006779D7"/>
    <w:rsid w:val="00682A53"/>
    <w:rsid w:val="00683384"/>
    <w:rsid w:val="006840BD"/>
    <w:rsid w:val="00684CA3"/>
    <w:rsid w:val="00685558"/>
    <w:rsid w:val="00686255"/>
    <w:rsid w:val="006876C4"/>
    <w:rsid w:val="006922D1"/>
    <w:rsid w:val="00692A0C"/>
    <w:rsid w:val="006950C1"/>
    <w:rsid w:val="0069644C"/>
    <w:rsid w:val="006A0D30"/>
    <w:rsid w:val="006A55EC"/>
    <w:rsid w:val="006B0810"/>
    <w:rsid w:val="006B0F55"/>
    <w:rsid w:val="006B1A4C"/>
    <w:rsid w:val="006B597C"/>
    <w:rsid w:val="006B602D"/>
    <w:rsid w:val="006C1744"/>
    <w:rsid w:val="006C1ED1"/>
    <w:rsid w:val="006C2AE5"/>
    <w:rsid w:val="006C4E5C"/>
    <w:rsid w:val="006C62A2"/>
    <w:rsid w:val="006C6E79"/>
    <w:rsid w:val="006C7781"/>
    <w:rsid w:val="006D0BDD"/>
    <w:rsid w:val="006D395A"/>
    <w:rsid w:val="006D532E"/>
    <w:rsid w:val="006E401D"/>
    <w:rsid w:val="006E5460"/>
    <w:rsid w:val="006E761C"/>
    <w:rsid w:val="006F1A09"/>
    <w:rsid w:val="006F2272"/>
    <w:rsid w:val="006F5328"/>
    <w:rsid w:val="006F5644"/>
    <w:rsid w:val="006F5906"/>
    <w:rsid w:val="006F66F6"/>
    <w:rsid w:val="006F6F93"/>
    <w:rsid w:val="00700517"/>
    <w:rsid w:val="00700D0C"/>
    <w:rsid w:val="00700D61"/>
    <w:rsid w:val="00703B2B"/>
    <w:rsid w:val="00706090"/>
    <w:rsid w:val="00710676"/>
    <w:rsid w:val="00710710"/>
    <w:rsid w:val="00710967"/>
    <w:rsid w:val="007110DF"/>
    <w:rsid w:val="0071127D"/>
    <w:rsid w:val="007122F2"/>
    <w:rsid w:val="00712A71"/>
    <w:rsid w:val="0071364E"/>
    <w:rsid w:val="00713B7F"/>
    <w:rsid w:val="00716C66"/>
    <w:rsid w:val="00717303"/>
    <w:rsid w:val="00717870"/>
    <w:rsid w:val="00720866"/>
    <w:rsid w:val="00720E21"/>
    <w:rsid w:val="00720FA5"/>
    <w:rsid w:val="00724469"/>
    <w:rsid w:val="00724526"/>
    <w:rsid w:val="00725F19"/>
    <w:rsid w:val="00726E0C"/>
    <w:rsid w:val="007319A4"/>
    <w:rsid w:val="007323F1"/>
    <w:rsid w:val="007350D9"/>
    <w:rsid w:val="007356D1"/>
    <w:rsid w:val="00737007"/>
    <w:rsid w:val="00737FC7"/>
    <w:rsid w:val="00740268"/>
    <w:rsid w:val="00743FC6"/>
    <w:rsid w:val="0075089C"/>
    <w:rsid w:val="00751A5C"/>
    <w:rsid w:val="00752211"/>
    <w:rsid w:val="00752562"/>
    <w:rsid w:val="007571A7"/>
    <w:rsid w:val="0075750A"/>
    <w:rsid w:val="00757FD7"/>
    <w:rsid w:val="007600A0"/>
    <w:rsid w:val="0076092C"/>
    <w:rsid w:val="007614FC"/>
    <w:rsid w:val="007631AD"/>
    <w:rsid w:val="007638D6"/>
    <w:rsid w:val="00763A41"/>
    <w:rsid w:val="00763A9A"/>
    <w:rsid w:val="00763FCD"/>
    <w:rsid w:val="007647E1"/>
    <w:rsid w:val="00765266"/>
    <w:rsid w:val="0077002B"/>
    <w:rsid w:val="00771AC7"/>
    <w:rsid w:val="00772A03"/>
    <w:rsid w:val="00774033"/>
    <w:rsid w:val="0077477F"/>
    <w:rsid w:val="0077669B"/>
    <w:rsid w:val="00777FB0"/>
    <w:rsid w:val="0078035C"/>
    <w:rsid w:val="00781BBD"/>
    <w:rsid w:val="00783D7F"/>
    <w:rsid w:val="0078515F"/>
    <w:rsid w:val="00785CE2"/>
    <w:rsid w:val="007901EE"/>
    <w:rsid w:val="00791114"/>
    <w:rsid w:val="00794C4C"/>
    <w:rsid w:val="007A0C9F"/>
    <w:rsid w:val="007A4438"/>
    <w:rsid w:val="007A454A"/>
    <w:rsid w:val="007A5BDE"/>
    <w:rsid w:val="007A6DB5"/>
    <w:rsid w:val="007A76EA"/>
    <w:rsid w:val="007A787D"/>
    <w:rsid w:val="007B2A7E"/>
    <w:rsid w:val="007B6389"/>
    <w:rsid w:val="007C2E96"/>
    <w:rsid w:val="007C42A5"/>
    <w:rsid w:val="007C6091"/>
    <w:rsid w:val="007C6537"/>
    <w:rsid w:val="007C7F7A"/>
    <w:rsid w:val="007D1DC9"/>
    <w:rsid w:val="007D49BE"/>
    <w:rsid w:val="007E2C03"/>
    <w:rsid w:val="007E3070"/>
    <w:rsid w:val="007E4667"/>
    <w:rsid w:val="007E619B"/>
    <w:rsid w:val="007F0145"/>
    <w:rsid w:val="007F0420"/>
    <w:rsid w:val="007F18EA"/>
    <w:rsid w:val="007F3A2E"/>
    <w:rsid w:val="007F4A15"/>
    <w:rsid w:val="007F6F29"/>
    <w:rsid w:val="00802BD5"/>
    <w:rsid w:val="0080315E"/>
    <w:rsid w:val="00805CBF"/>
    <w:rsid w:val="00806971"/>
    <w:rsid w:val="00807767"/>
    <w:rsid w:val="00807DDF"/>
    <w:rsid w:val="00810868"/>
    <w:rsid w:val="00813DAA"/>
    <w:rsid w:val="008170A6"/>
    <w:rsid w:val="008179E6"/>
    <w:rsid w:val="00822F05"/>
    <w:rsid w:val="00827917"/>
    <w:rsid w:val="0083295D"/>
    <w:rsid w:val="00832C91"/>
    <w:rsid w:val="00832CC9"/>
    <w:rsid w:val="00834F5C"/>
    <w:rsid w:val="008363E2"/>
    <w:rsid w:val="00836764"/>
    <w:rsid w:val="00840E42"/>
    <w:rsid w:val="0084212D"/>
    <w:rsid w:val="00844FCF"/>
    <w:rsid w:val="0085158E"/>
    <w:rsid w:val="008529E6"/>
    <w:rsid w:val="00854A4D"/>
    <w:rsid w:val="0085680C"/>
    <w:rsid w:val="00860F1E"/>
    <w:rsid w:val="00862944"/>
    <w:rsid w:val="00863250"/>
    <w:rsid w:val="008636DD"/>
    <w:rsid w:val="00863E53"/>
    <w:rsid w:val="00864A6F"/>
    <w:rsid w:val="00867789"/>
    <w:rsid w:val="0087095F"/>
    <w:rsid w:val="00872F5B"/>
    <w:rsid w:val="008750C3"/>
    <w:rsid w:val="00880BCF"/>
    <w:rsid w:val="008869F2"/>
    <w:rsid w:val="00887061"/>
    <w:rsid w:val="008879D1"/>
    <w:rsid w:val="00887EC8"/>
    <w:rsid w:val="00890F28"/>
    <w:rsid w:val="00891050"/>
    <w:rsid w:val="008915E0"/>
    <w:rsid w:val="008947E5"/>
    <w:rsid w:val="00895F2F"/>
    <w:rsid w:val="00896F53"/>
    <w:rsid w:val="0089751C"/>
    <w:rsid w:val="008A038C"/>
    <w:rsid w:val="008A1933"/>
    <w:rsid w:val="008A1D78"/>
    <w:rsid w:val="008A2538"/>
    <w:rsid w:val="008A3168"/>
    <w:rsid w:val="008A3919"/>
    <w:rsid w:val="008A4D49"/>
    <w:rsid w:val="008A6016"/>
    <w:rsid w:val="008B1BA0"/>
    <w:rsid w:val="008B4793"/>
    <w:rsid w:val="008B47DF"/>
    <w:rsid w:val="008B5596"/>
    <w:rsid w:val="008B6A3A"/>
    <w:rsid w:val="008B6A99"/>
    <w:rsid w:val="008B6A9D"/>
    <w:rsid w:val="008C224C"/>
    <w:rsid w:val="008C252F"/>
    <w:rsid w:val="008C7E64"/>
    <w:rsid w:val="008D2E77"/>
    <w:rsid w:val="008D6EAE"/>
    <w:rsid w:val="008E1EA1"/>
    <w:rsid w:val="008E2F03"/>
    <w:rsid w:val="008E325C"/>
    <w:rsid w:val="008E41C3"/>
    <w:rsid w:val="008E46C6"/>
    <w:rsid w:val="008F17EA"/>
    <w:rsid w:val="008F1A0C"/>
    <w:rsid w:val="008F2819"/>
    <w:rsid w:val="00900A1B"/>
    <w:rsid w:val="00900C44"/>
    <w:rsid w:val="00900D3B"/>
    <w:rsid w:val="0090538D"/>
    <w:rsid w:val="0090589A"/>
    <w:rsid w:val="00906C9A"/>
    <w:rsid w:val="0091152B"/>
    <w:rsid w:val="00912A41"/>
    <w:rsid w:val="00912FDE"/>
    <w:rsid w:val="00920DED"/>
    <w:rsid w:val="009226FE"/>
    <w:rsid w:val="00922CF0"/>
    <w:rsid w:val="009242F0"/>
    <w:rsid w:val="00925017"/>
    <w:rsid w:val="0092533B"/>
    <w:rsid w:val="0092557B"/>
    <w:rsid w:val="00925E34"/>
    <w:rsid w:val="00930E5A"/>
    <w:rsid w:val="00932F24"/>
    <w:rsid w:val="00933722"/>
    <w:rsid w:val="00941348"/>
    <w:rsid w:val="00943F61"/>
    <w:rsid w:val="00943FA8"/>
    <w:rsid w:val="009446E9"/>
    <w:rsid w:val="009448DB"/>
    <w:rsid w:val="009479A1"/>
    <w:rsid w:val="00947AC1"/>
    <w:rsid w:val="0095267D"/>
    <w:rsid w:val="0095635E"/>
    <w:rsid w:val="00966530"/>
    <w:rsid w:val="00966BA5"/>
    <w:rsid w:val="00967EF5"/>
    <w:rsid w:val="00974628"/>
    <w:rsid w:val="00974F29"/>
    <w:rsid w:val="00977C9F"/>
    <w:rsid w:val="009800E5"/>
    <w:rsid w:val="00980245"/>
    <w:rsid w:val="0098276B"/>
    <w:rsid w:val="009833D8"/>
    <w:rsid w:val="0098395C"/>
    <w:rsid w:val="00983AD9"/>
    <w:rsid w:val="00983FD2"/>
    <w:rsid w:val="009872A7"/>
    <w:rsid w:val="00990446"/>
    <w:rsid w:val="00992B8A"/>
    <w:rsid w:val="009930BC"/>
    <w:rsid w:val="00993514"/>
    <w:rsid w:val="0099549D"/>
    <w:rsid w:val="00996B5C"/>
    <w:rsid w:val="009A734F"/>
    <w:rsid w:val="009B292A"/>
    <w:rsid w:val="009B38FB"/>
    <w:rsid w:val="009C4845"/>
    <w:rsid w:val="009C5C31"/>
    <w:rsid w:val="009C5CBB"/>
    <w:rsid w:val="009C6350"/>
    <w:rsid w:val="009D6141"/>
    <w:rsid w:val="009D6581"/>
    <w:rsid w:val="009D6B33"/>
    <w:rsid w:val="009E17EE"/>
    <w:rsid w:val="009E3B3E"/>
    <w:rsid w:val="009E4DDD"/>
    <w:rsid w:val="009E5935"/>
    <w:rsid w:val="009E6610"/>
    <w:rsid w:val="009E7C9B"/>
    <w:rsid w:val="009E7EC0"/>
    <w:rsid w:val="009F08D8"/>
    <w:rsid w:val="009F1510"/>
    <w:rsid w:val="009F4C96"/>
    <w:rsid w:val="009F5091"/>
    <w:rsid w:val="009F6A70"/>
    <w:rsid w:val="009F7610"/>
    <w:rsid w:val="00A000D2"/>
    <w:rsid w:val="00A00C6F"/>
    <w:rsid w:val="00A00D62"/>
    <w:rsid w:val="00A01881"/>
    <w:rsid w:val="00A072BA"/>
    <w:rsid w:val="00A13087"/>
    <w:rsid w:val="00A1357D"/>
    <w:rsid w:val="00A173C9"/>
    <w:rsid w:val="00A17973"/>
    <w:rsid w:val="00A208FA"/>
    <w:rsid w:val="00A22D6F"/>
    <w:rsid w:val="00A248E2"/>
    <w:rsid w:val="00A2536F"/>
    <w:rsid w:val="00A26D7B"/>
    <w:rsid w:val="00A27357"/>
    <w:rsid w:val="00A31120"/>
    <w:rsid w:val="00A315ED"/>
    <w:rsid w:val="00A4098C"/>
    <w:rsid w:val="00A4416C"/>
    <w:rsid w:val="00A44360"/>
    <w:rsid w:val="00A50295"/>
    <w:rsid w:val="00A528F6"/>
    <w:rsid w:val="00A52A6F"/>
    <w:rsid w:val="00A5517E"/>
    <w:rsid w:val="00A63419"/>
    <w:rsid w:val="00A67C07"/>
    <w:rsid w:val="00A72B34"/>
    <w:rsid w:val="00A73F96"/>
    <w:rsid w:val="00A75596"/>
    <w:rsid w:val="00A7618F"/>
    <w:rsid w:val="00A7760C"/>
    <w:rsid w:val="00A778CB"/>
    <w:rsid w:val="00A77EB1"/>
    <w:rsid w:val="00A80440"/>
    <w:rsid w:val="00A86505"/>
    <w:rsid w:val="00A8655C"/>
    <w:rsid w:val="00A86AAF"/>
    <w:rsid w:val="00A90AFB"/>
    <w:rsid w:val="00A90D24"/>
    <w:rsid w:val="00A9458F"/>
    <w:rsid w:val="00A95380"/>
    <w:rsid w:val="00A97392"/>
    <w:rsid w:val="00AA0D4C"/>
    <w:rsid w:val="00AA0FE7"/>
    <w:rsid w:val="00AA1E97"/>
    <w:rsid w:val="00AA1F4D"/>
    <w:rsid w:val="00AA26A5"/>
    <w:rsid w:val="00AA2A17"/>
    <w:rsid w:val="00AA414C"/>
    <w:rsid w:val="00AB0289"/>
    <w:rsid w:val="00AB08A3"/>
    <w:rsid w:val="00AB12FA"/>
    <w:rsid w:val="00AB5123"/>
    <w:rsid w:val="00AC0829"/>
    <w:rsid w:val="00AC500D"/>
    <w:rsid w:val="00AC533E"/>
    <w:rsid w:val="00AD1B24"/>
    <w:rsid w:val="00AD2CC5"/>
    <w:rsid w:val="00AE0696"/>
    <w:rsid w:val="00AE2C88"/>
    <w:rsid w:val="00AE3969"/>
    <w:rsid w:val="00AF1B8C"/>
    <w:rsid w:val="00AF5F89"/>
    <w:rsid w:val="00B016B3"/>
    <w:rsid w:val="00B0626E"/>
    <w:rsid w:val="00B06AB8"/>
    <w:rsid w:val="00B11059"/>
    <w:rsid w:val="00B15300"/>
    <w:rsid w:val="00B17D89"/>
    <w:rsid w:val="00B21AEA"/>
    <w:rsid w:val="00B21D4B"/>
    <w:rsid w:val="00B257B2"/>
    <w:rsid w:val="00B25864"/>
    <w:rsid w:val="00B33071"/>
    <w:rsid w:val="00B35632"/>
    <w:rsid w:val="00B371A7"/>
    <w:rsid w:val="00B37220"/>
    <w:rsid w:val="00B37C68"/>
    <w:rsid w:val="00B40EB7"/>
    <w:rsid w:val="00B41BC2"/>
    <w:rsid w:val="00B44915"/>
    <w:rsid w:val="00B44AC2"/>
    <w:rsid w:val="00B45731"/>
    <w:rsid w:val="00B46A50"/>
    <w:rsid w:val="00B554D0"/>
    <w:rsid w:val="00B602CF"/>
    <w:rsid w:val="00B60BBD"/>
    <w:rsid w:val="00B61179"/>
    <w:rsid w:val="00B62BF2"/>
    <w:rsid w:val="00B65093"/>
    <w:rsid w:val="00B704E1"/>
    <w:rsid w:val="00B71242"/>
    <w:rsid w:val="00B73204"/>
    <w:rsid w:val="00B821B0"/>
    <w:rsid w:val="00B8385E"/>
    <w:rsid w:val="00B83B8F"/>
    <w:rsid w:val="00B83CCE"/>
    <w:rsid w:val="00B8548E"/>
    <w:rsid w:val="00B92971"/>
    <w:rsid w:val="00B93848"/>
    <w:rsid w:val="00B94915"/>
    <w:rsid w:val="00B9577C"/>
    <w:rsid w:val="00B96CA7"/>
    <w:rsid w:val="00BA34C9"/>
    <w:rsid w:val="00BA3692"/>
    <w:rsid w:val="00BA4599"/>
    <w:rsid w:val="00BA496A"/>
    <w:rsid w:val="00BB2C21"/>
    <w:rsid w:val="00BB3C1B"/>
    <w:rsid w:val="00BC108C"/>
    <w:rsid w:val="00BC36AE"/>
    <w:rsid w:val="00BC3F55"/>
    <w:rsid w:val="00BC6686"/>
    <w:rsid w:val="00BC71E6"/>
    <w:rsid w:val="00BC775B"/>
    <w:rsid w:val="00BD1063"/>
    <w:rsid w:val="00BD54C3"/>
    <w:rsid w:val="00BD57F3"/>
    <w:rsid w:val="00BD6D22"/>
    <w:rsid w:val="00BD7648"/>
    <w:rsid w:val="00BE42F4"/>
    <w:rsid w:val="00BE52A3"/>
    <w:rsid w:val="00BE61EE"/>
    <w:rsid w:val="00BF1CAB"/>
    <w:rsid w:val="00BF572E"/>
    <w:rsid w:val="00BF7748"/>
    <w:rsid w:val="00BF7A68"/>
    <w:rsid w:val="00C03CCA"/>
    <w:rsid w:val="00C04084"/>
    <w:rsid w:val="00C065D5"/>
    <w:rsid w:val="00C12BF1"/>
    <w:rsid w:val="00C1586D"/>
    <w:rsid w:val="00C1725B"/>
    <w:rsid w:val="00C176FA"/>
    <w:rsid w:val="00C17919"/>
    <w:rsid w:val="00C17A52"/>
    <w:rsid w:val="00C17E39"/>
    <w:rsid w:val="00C20FB5"/>
    <w:rsid w:val="00C22ACB"/>
    <w:rsid w:val="00C23BC1"/>
    <w:rsid w:val="00C24CD1"/>
    <w:rsid w:val="00C24D28"/>
    <w:rsid w:val="00C259AE"/>
    <w:rsid w:val="00C26119"/>
    <w:rsid w:val="00C27699"/>
    <w:rsid w:val="00C27761"/>
    <w:rsid w:val="00C32A16"/>
    <w:rsid w:val="00C40165"/>
    <w:rsid w:val="00C408FF"/>
    <w:rsid w:val="00C43A69"/>
    <w:rsid w:val="00C43D85"/>
    <w:rsid w:val="00C4700F"/>
    <w:rsid w:val="00C47C28"/>
    <w:rsid w:val="00C47F05"/>
    <w:rsid w:val="00C51327"/>
    <w:rsid w:val="00C5213D"/>
    <w:rsid w:val="00C54259"/>
    <w:rsid w:val="00C5461A"/>
    <w:rsid w:val="00C54BD1"/>
    <w:rsid w:val="00C56ABB"/>
    <w:rsid w:val="00C608A1"/>
    <w:rsid w:val="00C6109C"/>
    <w:rsid w:val="00C63461"/>
    <w:rsid w:val="00C64167"/>
    <w:rsid w:val="00C67B62"/>
    <w:rsid w:val="00C70AC0"/>
    <w:rsid w:val="00C71A9D"/>
    <w:rsid w:val="00C7252D"/>
    <w:rsid w:val="00C7391E"/>
    <w:rsid w:val="00C74AF7"/>
    <w:rsid w:val="00C75CB2"/>
    <w:rsid w:val="00C7654A"/>
    <w:rsid w:val="00C765D4"/>
    <w:rsid w:val="00C76891"/>
    <w:rsid w:val="00C82277"/>
    <w:rsid w:val="00C83AF5"/>
    <w:rsid w:val="00C84D0E"/>
    <w:rsid w:val="00C86A71"/>
    <w:rsid w:val="00C94999"/>
    <w:rsid w:val="00C94B7F"/>
    <w:rsid w:val="00C957AC"/>
    <w:rsid w:val="00C96DA9"/>
    <w:rsid w:val="00C97509"/>
    <w:rsid w:val="00C97D2A"/>
    <w:rsid w:val="00CA1975"/>
    <w:rsid w:val="00CA2B05"/>
    <w:rsid w:val="00CA4ADF"/>
    <w:rsid w:val="00CA500F"/>
    <w:rsid w:val="00CA685A"/>
    <w:rsid w:val="00CA7FFA"/>
    <w:rsid w:val="00CB63FC"/>
    <w:rsid w:val="00CC368A"/>
    <w:rsid w:val="00CC4711"/>
    <w:rsid w:val="00CC6542"/>
    <w:rsid w:val="00CD46CF"/>
    <w:rsid w:val="00CD4CF6"/>
    <w:rsid w:val="00CD6491"/>
    <w:rsid w:val="00CD7A8D"/>
    <w:rsid w:val="00CE08AC"/>
    <w:rsid w:val="00CE36BA"/>
    <w:rsid w:val="00CE49B7"/>
    <w:rsid w:val="00CE4BCC"/>
    <w:rsid w:val="00CE6CE3"/>
    <w:rsid w:val="00CF22B2"/>
    <w:rsid w:val="00CF2587"/>
    <w:rsid w:val="00CF3046"/>
    <w:rsid w:val="00CF5885"/>
    <w:rsid w:val="00CF6E8C"/>
    <w:rsid w:val="00D026CC"/>
    <w:rsid w:val="00D0310A"/>
    <w:rsid w:val="00D049B4"/>
    <w:rsid w:val="00D07467"/>
    <w:rsid w:val="00D12D98"/>
    <w:rsid w:val="00D12E4A"/>
    <w:rsid w:val="00D12ED4"/>
    <w:rsid w:val="00D1395E"/>
    <w:rsid w:val="00D13DDB"/>
    <w:rsid w:val="00D14B60"/>
    <w:rsid w:val="00D17199"/>
    <w:rsid w:val="00D2083B"/>
    <w:rsid w:val="00D2091D"/>
    <w:rsid w:val="00D223C9"/>
    <w:rsid w:val="00D2435C"/>
    <w:rsid w:val="00D248CF"/>
    <w:rsid w:val="00D26042"/>
    <w:rsid w:val="00D276B4"/>
    <w:rsid w:val="00D2788F"/>
    <w:rsid w:val="00D30216"/>
    <w:rsid w:val="00D30782"/>
    <w:rsid w:val="00D324A3"/>
    <w:rsid w:val="00D32D1D"/>
    <w:rsid w:val="00D355A3"/>
    <w:rsid w:val="00D4035D"/>
    <w:rsid w:val="00D40FD7"/>
    <w:rsid w:val="00D4122F"/>
    <w:rsid w:val="00D47F96"/>
    <w:rsid w:val="00D526B5"/>
    <w:rsid w:val="00D52A18"/>
    <w:rsid w:val="00D55E17"/>
    <w:rsid w:val="00D563CF"/>
    <w:rsid w:val="00D565AB"/>
    <w:rsid w:val="00D56EBD"/>
    <w:rsid w:val="00D5730D"/>
    <w:rsid w:val="00D57B89"/>
    <w:rsid w:val="00D57EE0"/>
    <w:rsid w:val="00D64CAF"/>
    <w:rsid w:val="00D65417"/>
    <w:rsid w:val="00D6639B"/>
    <w:rsid w:val="00D669B1"/>
    <w:rsid w:val="00D66C72"/>
    <w:rsid w:val="00D674C9"/>
    <w:rsid w:val="00D764EF"/>
    <w:rsid w:val="00D76677"/>
    <w:rsid w:val="00D77D68"/>
    <w:rsid w:val="00D802A0"/>
    <w:rsid w:val="00D826DD"/>
    <w:rsid w:val="00D82886"/>
    <w:rsid w:val="00D82B72"/>
    <w:rsid w:val="00D83CF1"/>
    <w:rsid w:val="00D84051"/>
    <w:rsid w:val="00D840E8"/>
    <w:rsid w:val="00D865E4"/>
    <w:rsid w:val="00D87999"/>
    <w:rsid w:val="00D87B66"/>
    <w:rsid w:val="00D9081B"/>
    <w:rsid w:val="00D92C84"/>
    <w:rsid w:val="00D92DCF"/>
    <w:rsid w:val="00D94C5D"/>
    <w:rsid w:val="00D975E9"/>
    <w:rsid w:val="00D97622"/>
    <w:rsid w:val="00DA0123"/>
    <w:rsid w:val="00DA0633"/>
    <w:rsid w:val="00DA1778"/>
    <w:rsid w:val="00DA17D9"/>
    <w:rsid w:val="00DA2A25"/>
    <w:rsid w:val="00DA6FF1"/>
    <w:rsid w:val="00DA73D9"/>
    <w:rsid w:val="00DA7BF0"/>
    <w:rsid w:val="00DB06A0"/>
    <w:rsid w:val="00DB0FC1"/>
    <w:rsid w:val="00DB2F3A"/>
    <w:rsid w:val="00DB31AE"/>
    <w:rsid w:val="00DC02BD"/>
    <w:rsid w:val="00DC263A"/>
    <w:rsid w:val="00DC30C6"/>
    <w:rsid w:val="00DC4005"/>
    <w:rsid w:val="00DD220F"/>
    <w:rsid w:val="00DD3C00"/>
    <w:rsid w:val="00DD4579"/>
    <w:rsid w:val="00DD6691"/>
    <w:rsid w:val="00DD732B"/>
    <w:rsid w:val="00DE0F66"/>
    <w:rsid w:val="00DE1D0E"/>
    <w:rsid w:val="00DE4A29"/>
    <w:rsid w:val="00DE4E7D"/>
    <w:rsid w:val="00DE65D9"/>
    <w:rsid w:val="00DE6874"/>
    <w:rsid w:val="00DE6AE0"/>
    <w:rsid w:val="00DF0314"/>
    <w:rsid w:val="00DF14E1"/>
    <w:rsid w:val="00DF2958"/>
    <w:rsid w:val="00DF6107"/>
    <w:rsid w:val="00DF6265"/>
    <w:rsid w:val="00DF70CD"/>
    <w:rsid w:val="00E008E3"/>
    <w:rsid w:val="00E00EFF"/>
    <w:rsid w:val="00E030F5"/>
    <w:rsid w:val="00E03198"/>
    <w:rsid w:val="00E03721"/>
    <w:rsid w:val="00E0511F"/>
    <w:rsid w:val="00E05BD1"/>
    <w:rsid w:val="00E10731"/>
    <w:rsid w:val="00E12C27"/>
    <w:rsid w:val="00E133D4"/>
    <w:rsid w:val="00E13991"/>
    <w:rsid w:val="00E14792"/>
    <w:rsid w:val="00E2168D"/>
    <w:rsid w:val="00E22062"/>
    <w:rsid w:val="00E266F0"/>
    <w:rsid w:val="00E26DB9"/>
    <w:rsid w:val="00E32916"/>
    <w:rsid w:val="00E32CAF"/>
    <w:rsid w:val="00E34FF9"/>
    <w:rsid w:val="00E353DB"/>
    <w:rsid w:val="00E359EC"/>
    <w:rsid w:val="00E36360"/>
    <w:rsid w:val="00E3726E"/>
    <w:rsid w:val="00E41C70"/>
    <w:rsid w:val="00E4240A"/>
    <w:rsid w:val="00E441E1"/>
    <w:rsid w:val="00E46A39"/>
    <w:rsid w:val="00E5106F"/>
    <w:rsid w:val="00E52422"/>
    <w:rsid w:val="00E5653B"/>
    <w:rsid w:val="00E62103"/>
    <w:rsid w:val="00E639EA"/>
    <w:rsid w:val="00E63DB0"/>
    <w:rsid w:val="00E6758D"/>
    <w:rsid w:val="00E70419"/>
    <w:rsid w:val="00E75476"/>
    <w:rsid w:val="00E76954"/>
    <w:rsid w:val="00E7790B"/>
    <w:rsid w:val="00E77A5C"/>
    <w:rsid w:val="00E80E57"/>
    <w:rsid w:val="00E816D4"/>
    <w:rsid w:val="00E8347B"/>
    <w:rsid w:val="00E8376E"/>
    <w:rsid w:val="00E83874"/>
    <w:rsid w:val="00E84874"/>
    <w:rsid w:val="00E91505"/>
    <w:rsid w:val="00E92017"/>
    <w:rsid w:val="00E97B2F"/>
    <w:rsid w:val="00EA1F7D"/>
    <w:rsid w:val="00EA2E2B"/>
    <w:rsid w:val="00EA2FA0"/>
    <w:rsid w:val="00EA3C6C"/>
    <w:rsid w:val="00EA56A4"/>
    <w:rsid w:val="00EA5E55"/>
    <w:rsid w:val="00EA6E54"/>
    <w:rsid w:val="00EA7AC1"/>
    <w:rsid w:val="00EB2754"/>
    <w:rsid w:val="00EB2B00"/>
    <w:rsid w:val="00EB3681"/>
    <w:rsid w:val="00EB3D64"/>
    <w:rsid w:val="00EB3E12"/>
    <w:rsid w:val="00EB52FC"/>
    <w:rsid w:val="00EB76B8"/>
    <w:rsid w:val="00EC092D"/>
    <w:rsid w:val="00EC0AB8"/>
    <w:rsid w:val="00EC2876"/>
    <w:rsid w:val="00EC3A15"/>
    <w:rsid w:val="00EC5FE2"/>
    <w:rsid w:val="00EC7F21"/>
    <w:rsid w:val="00ED0240"/>
    <w:rsid w:val="00ED28AE"/>
    <w:rsid w:val="00ED4650"/>
    <w:rsid w:val="00ED6A27"/>
    <w:rsid w:val="00ED773A"/>
    <w:rsid w:val="00EE05C6"/>
    <w:rsid w:val="00EE29E3"/>
    <w:rsid w:val="00EE61D3"/>
    <w:rsid w:val="00EE6275"/>
    <w:rsid w:val="00EE66D6"/>
    <w:rsid w:val="00EE78EB"/>
    <w:rsid w:val="00EF16D0"/>
    <w:rsid w:val="00EF4898"/>
    <w:rsid w:val="00EF596A"/>
    <w:rsid w:val="00EF6E80"/>
    <w:rsid w:val="00EF7131"/>
    <w:rsid w:val="00F005AC"/>
    <w:rsid w:val="00F0061E"/>
    <w:rsid w:val="00F018A0"/>
    <w:rsid w:val="00F01A8A"/>
    <w:rsid w:val="00F02483"/>
    <w:rsid w:val="00F04770"/>
    <w:rsid w:val="00F1066D"/>
    <w:rsid w:val="00F10D25"/>
    <w:rsid w:val="00F11FC3"/>
    <w:rsid w:val="00F12529"/>
    <w:rsid w:val="00F15138"/>
    <w:rsid w:val="00F1586E"/>
    <w:rsid w:val="00F20FB4"/>
    <w:rsid w:val="00F2265B"/>
    <w:rsid w:val="00F22A4F"/>
    <w:rsid w:val="00F22AA1"/>
    <w:rsid w:val="00F24C14"/>
    <w:rsid w:val="00F25000"/>
    <w:rsid w:val="00F256FE"/>
    <w:rsid w:val="00F263F6"/>
    <w:rsid w:val="00F26692"/>
    <w:rsid w:val="00F27028"/>
    <w:rsid w:val="00F27496"/>
    <w:rsid w:val="00F30F3C"/>
    <w:rsid w:val="00F35C41"/>
    <w:rsid w:val="00F410F3"/>
    <w:rsid w:val="00F417D9"/>
    <w:rsid w:val="00F43A0E"/>
    <w:rsid w:val="00F451CE"/>
    <w:rsid w:val="00F45E59"/>
    <w:rsid w:val="00F47771"/>
    <w:rsid w:val="00F47BFB"/>
    <w:rsid w:val="00F47DE2"/>
    <w:rsid w:val="00F501EF"/>
    <w:rsid w:val="00F51666"/>
    <w:rsid w:val="00F525BC"/>
    <w:rsid w:val="00F52C8B"/>
    <w:rsid w:val="00F54862"/>
    <w:rsid w:val="00F6181A"/>
    <w:rsid w:val="00F63DBF"/>
    <w:rsid w:val="00F64B87"/>
    <w:rsid w:val="00F6559E"/>
    <w:rsid w:val="00F677D3"/>
    <w:rsid w:val="00F70158"/>
    <w:rsid w:val="00F70CBB"/>
    <w:rsid w:val="00F72BF3"/>
    <w:rsid w:val="00F73444"/>
    <w:rsid w:val="00F734EC"/>
    <w:rsid w:val="00F74D3A"/>
    <w:rsid w:val="00F8137A"/>
    <w:rsid w:val="00F81B12"/>
    <w:rsid w:val="00F8302B"/>
    <w:rsid w:val="00F84103"/>
    <w:rsid w:val="00F8761B"/>
    <w:rsid w:val="00F877C8"/>
    <w:rsid w:val="00F91499"/>
    <w:rsid w:val="00F9181A"/>
    <w:rsid w:val="00F9292C"/>
    <w:rsid w:val="00F93FDE"/>
    <w:rsid w:val="00F97D33"/>
    <w:rsid w:val="00FA00F3"/>
    <w:rsid w:val="00FA09D8"/>
    <w:rsid w:val="00FA23E6"/>
    <w:rsid w:val="00FA60BF"/>
    <w:rsid w:val="00FA7581"/>
    <w:rsid w:val="00FB1063"/>
    <w:rsid w:val="00FB12FB"/>
    <w:rsid w:val="00FB30BC"/>
    <w:rsid w:val="00FB3DE7"/>
    <w:rsid w:val="00FB4E17"/>
    <w:rsid w:val="00FB4F41"/>
    <w:rsid w:val="00FB53C1"/>
    <w:rsid w:val="00FC1563"/>
    <w:rsid w:val="00FC1824"/>
    <w:rsid w:val="00FC7B54"/>
    <w:rsid w:val="00FD1695"/>
    <w:rsid w:val="00FD2CAA"/>
    <w:rsid w:val="00FD3B6A"/>
    <w:rsid w:val="00FD5B17"/>
    <w:rsid w:val="00FD6E67"/>
    <w:rsid w:val="00FE1020"/>
    <w:rsid w:val="00FE1189"/>
    <w:rsid w:val="00FF2212"/>
    <w:rsid w:val="00FF410C"/>
    <w:rsid w:val="00FF4FEF"/>
    <w:rsid w:val="00FF617A"/>
    <w:rsid w:val="00FF672D"/>
    <w:rsid w:val="00FF76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3FB3"/>
    <w:rPr>
      <w:sz w:val="24"/>
      <w:szCs w:val="24"/>
    </w:rPr>
  </w:style>
  <w:style w:styleId="Naslov1" w:type="paragraph">
    <w:name w:val="heading 1"/>
    <w:basedOn w:val="Normal"/>
    <w:next w:val="Normal"/>
    <w:qFormat/>
    <w:rsid w:val="00633FB3"/>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3FB3"/>
    <w:pPr>
      <w:tabs>
        <w:tab w:pos="4320" w:val="center"/>
        <w:tab w:pos="8640" w:val="right"/>
      </w:tabs>
    </w:pPr>
  </w:style>
  <w:style w:styleId="Brojstranice" w:type="character">
    <w:name w:val="page number"/>
    <w:basedOn w:val="Zadanifontodlomka"/>
    <w:rsid w:val="00633FB3"/>
  </w:style>
  <w:style w:styleId="Tijeloteksta" w:type="paragraph">
    <w:name w:val="Body Text"/>
    <w:basedOn w:val="Normal"/>
    <w:rsid w:val="00633FB3"/>
    <w:pPr>
      <w:spacing w:after="120"/>
    </w:pPr>
  </w:style>
  <w:style w:styleId="Uvuenotijeloteksta" w:type="paragraph">
    <w:name w:val="Body Text Indent"/>
    <w:basedOn w:val="Normal"/>
    <w:rsid w:val="00633FB3"/>
    <w:pPr>
      <w:spacing w:after="120"/>
      <w:ind w:left="283"/>
    </w:pPr>
  </w:style>
  <w:style w:styleId="Podnoje" w:type="paragraph">
    <w:name w:val="footer"/>
    <w:basedOn w:val="Normal"/>
    <w:rsid w:val="00654E02"/>
    <w:pPr>
      <w:tabs>
        <w:tab w:pos="4320" w:val="center"/>
        <w:tab w:pos="8640" w:val="right"/>
      </w:tabs>
    </w:pPr>
  </w:style>
  <w:style w:styleId="Naglaeno" w:type="character">
    <w:name w:val="Strong"/>
    <w:uiPriority w:val="22"/>
    <w:qFormat/>
    <w:rsid w:val="00160821"/>
    <w:rPr>
      <w:b/>
      <w:bCs/>
    </w:rPr>
  </w:style>
  <w:style w:styleId="Bezproreda" w:type="paragraph">
    <w:name w:val="No Spacing"/>
    <w:uiPriority w:val="1"/>
    <w:qFormat/>
    <w:rsid w:val="00046B62"/>
    <w:rPr>
      <w:rFonts w:eastAsia="Calibri" w:hAnsi="Calibri" w:ascii="Calibri"/>
      <w:sz w:val="22"/>
      <w:szCs w:val="22"/>
      <w:lang w:eastAsia="en-US"/>
    </w:rPr>
  </w:style>
  <w:style w:styleId="Tekstbalonia" w:type="paragraph">
    <w:name w:val="Balloon Text"/>
    <w:basedOn w:val="Normal"/>
    <w:link w:val="TekstbaloniaChar"/>
    <w:rsid w:val="002F1EB3"/>
    <w:rPr>
      <w:rFonts w:cs="Tahoma" w:hAnsi="Tahoma" w:ascii="Tahoma"/>
      <w:sz w:val="16"/>
      <w:szCs w:val="16"/>
    </w:rPr>
  </w:style>
  <w:style w:customStyle="true" w:styleId="TekstbaloniaChar" w:type="character">
    <w:name w:val="Tekst balončića Char"/>
    <w:basedOn w:val="Zadanifontodlomka"/>
    <w:link w:val="Tekstbalonia"/>
    <w:rsid w:val="002F1EB3"/>
    <w:rPr>
      <w:rFonts w:cs="Tahoma" w:hAnsi="Tahoma" w:ascii="Tahoma"/>
      <w:sz w:val="16"/>
      <w:szCs w:val="16"/>
    </w:rPr>
  </w:style>
  <w:style w:styleId="Tekstrezerviranogmjesta" w:type="character">
    <w:name w:val="Placeholder Text"/>
    <w:basedOn w:val="Zadanifontodlomka"/>
    <w:uiPriority w:val="99"/>
    <w:semiHidden/>
    <w:rsid w:val="009E4DDD"/>
    <w:rPr>
      <w:color w:val="808080"/>
      <w:bdr w:space="0" w:sz="0" w:color="auto" w:val="none"/>
      <w:shd w:fill="auto" w:color="auto" w:val="clear"/>
    </w:rPr>
  </w:style>
  <w:style w:customStyle="true" w:styleId="eSPISCCParagraphDefaultFont" w:type="character">
    <w:name w:val="eSPIS_CC_Paragraph Default Font"/>
    <w:basedOn w:val="Zadanifontodlomka"/>
    <w:rsid w:val="009E4D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4DDD"/>
    <w:rPr>
      <w:bdr w:space="0" w:sz="0" w:color="auto" w:val="none"/>
      <w:shd w:fill="FFFFCC" w:color="auto" w:val="clear"/>
      <w:lang w:val="hr-HR"/>
    </w:rPr>
  </w:style>
  <w:style w:customStyle="true" w:styleId="PozadinaSvijetloCrvena" w:type="character">
    <w:name w:val="Pozadina_SvijetloCrvena"/>
    <w:basedOn w:val="eSPISCCParagraphDefaultFont"/>
    <w:rsid w:val="009E4D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4D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3FB3"/>
    <w:rPr>
      <w:sz w:val="24"/>
      <w:szCs w:val="24"/>
    </w:rPr>
  </w:style>
  <w:style w:styleId="Naslov1" w:type="paragraph">
    <w:name w:val="heading 1"/>
    <w:basedOn w:val="Normal"/>
    <w:next w:val="Normal"/>
    <w:qFormat/>
    <w:rsid w:val="00633FB3"/>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3FB3"/>
    <w:pPr>
      <w:tabs>
        <w:tab w:pos="4320" w:val="center"/>
        <w:tab w:pos="8640" w:val="right"/>
      </w:tabs>
    </w:pPr>
  </w:style>
  <w:style w:styleId="Brojstranice" w:type="character">
    <w:name w:val="page number"/>
    <w:basedOn w:val="Zadanifontodlomka"/>
    <w:rsid w:val="00633FB3"/>
  </w:style>
  <w:style w:styleId="Tijeloteksta" w:type="paragraph">
    <w:name w:val="Body Text"/>
    <w:basedOn w:val="Normal"/>
    <w:rsid w:val="00633FB3"/>
    <w:pPr>
      <w:spacing w:after="120"/>
    </w:pPr>
  </w:style>
  <w:style w:styleId="Uvuenotijeloteksta" w:type="paragraph">
    <w:name w:val="Body Text Indent"/>
    <w:basedOn w:val="Normal"/>
    <w:rsid w:val="00633FB3"/>
    <w:pPr>
      <w:spacing w:after="120"/>
      <w:ind w:left="283"/>
    </w:pPr>
  </w:style>
  <w:style w:styleId="Podnoje" w:type="paragraph">
    <w:name w:val="footer"/>
    <w:basedOn w:val="Normal"/>
    <w:rsid w:val="00654E02"/>
    <w:pPr>
      <w:tabs>
        <w:tab w:pos="4320" w:val="center"/>
        <w:tab w:pos="8640" w:val="right"/>
      </w:tabs>
    </w:pPr>
  </w:style>
  <w:style w:styleId="Naglaeno" w:type="character">
    <w:name w:val="Strong"/>
    <w:uiPriority w:val="22"/>
    <w:qFormat/>
    <w:rsid w:val="00160821"/>
    <w:rPr>
      <w:b/>
      <w:bCs/>
    </w:rPr>
  </w:style>
  <w:style w:styleId="Bezproreda" w:type="paragraph">
    <w:name w:val="No Spacing"/>
    <w:uiPriority w:val="1"/>
    <w:qFormat/>
    <w:rsid w:val="00046B62"/>
    <w:rPr>
      <w:rFonts w:ascii="Calibri" w:eastAsia="Calibri" w:hAnsi="Calibri"/>
      <w:sz w:val="22"/>
      <w:szCs w:val="22"/>
      <w:lang w:eastAsia="en-US"/>
    </w:rPr>
  </w:style>
  <w:style w:styleId="Tekstbalonia" w:type="paragraph">
    <w:name w:val="Balloon Text"/>
    <w:basedOn w:val="Normal"/>
    <w:link w:val="TekstbaloniaChar"/>
    <w:rsid w:val="002F1EB3"/>
    <w:rPr>
      <w:rFonts w:ascii="Tahoma" w:cs="Tahoma" w:hAnsi="Tahoma"/>
      <w:sz w:val="16"/>
      <w:szCs w:val="16"/>
    </w:rPr>
  </w:style>
  <w:style w:customStyle="1" w:styleId="TekstbaloniaChar" w:type="character">
    <w:name w:val="Tekst balončića Char"/>
    <w:basedOn w:val="Zadanifontodlomka"/>
    <w:link w:val="Tekstbalonia"/>
    <w:rsid w:val="002F1EB3"/>
    <w:rPr>
      <w:rFonts w:ascii="Tahoma" w:cs="Tahoma" w:hAnsi="Tahoma"/>
      <w:sz w:val="16"/>
      <w:szCs w:val="16"/>
    </w:rPr>
  </w:style>
  <w:style w:styleId="Tekstrezerviranogmjesta" w:type="character">
    <w:name w:val="Placeholder Text"/>
    <w:basedOn w:val="Zadanifontodlomka"/>
    <w:uiPriority w:val="99"/>
    <w:semiHidden/>
    <w:rsid w:val="009E4DDD"/>
    <w:rPr>
      <w:color w:val="808080"/>
      <w:bdr w:color="auto" w:space="0" w:sz="0" w:val="none"/>
      <w:shd w:color="auto" w:fill="auto" w:val="clear"/>
    </w:rPr>
  </w:style>
  <w:style w:customStyle="1" w:styleId="eSPISCCParagraphDefaultFont" w:type="character">
    <w:name w:val="eSPIS_CC_Paragraph Default Font"/>
    <w:basedOn w:val="Zadanifontodlomka"/>
    <w:rsid w:val="009E4D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4DDD"/>
    <w:rPr>
      <w:bdr w:color="auto" w:space="0" w:sz="0" w:val="none"/>
      <w:shd w:color="auto" w:fill="FFFFCC" w:val="clear"/>
      <w:lang w:val="hr-HR"/>
    </w:rPr>
  </w:style>
  <w:style w:customStyle="1" w:styleId="PozadinaSvijetloCrvena" w:type="character">
    <w:name w:val="Pozadina_SvijetloCrvena"/>
    <w:basedOn w:val="eSPISCCParagraphDefaultFont"/>
    <w:rsid w:val="009E4D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4D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58606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2001.</izvorni_sadrzaj>
    <derivirana_varijabla naziv="DomainObject.Predmet.DatumOsnivanja_1">20. ožujka 2001.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St-49/2001</izvorni_sadrzaj>
    <derivirana_varijabla naziv="DomainObject.Predmet.OznakaBroj_1">St-49/2001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LAURUS, dioničko društvo za ugostiteljstvo i turizam, u stečaju</izvorni_sadrzaj>
    <derivirana_varijabla naziv="DomainObject.Predmet.ProtustrankaFormated_1">  LAURUS, dioničko društvo za ugostiteljstvo i turizam, u stečaju</derivirana_varijabla>
  </DomainObject.Predmet.ProtustrankaFormated>
  <DomainObject.Predmet.ProtustrankaFormatedOIB>
    <izvorni_sadrzaj>  LAURUS, dioničko društvo za ugostiteljstvo i turizam, u stečaju, OIB 20864737693</izvorni_sadrzaj>
    <derivirana_varijabla naziv="DomainObject.Predmet.ProtustrankaFormatedOIB_1">  LAURUS, dioničko društvo za ugostiteljstvo i turizam, u stečaju, OIB 20864737693</derivirana_varijabla>
  </DomainObject.Predmet.ProtustrankaFormatedOIB>
  <DomainObject.Predmet.ProtustrankaFormatedWithAdress>
    <izvorni_sadrzaj> LAURUS, dioničko društvo za ugostiteljstvo i turizam, u stečaju, Grabovčeva Širina 1, 21000 Split</izvorni_sadrzaj>
    <derivirana_varijabla naziv="DomainObject.Predmet.ProtustrankaFormatedWithAdress_1"> LAURUS, dioničko društvo za ugostiteljstvo i turizam, u stečaju, Grabovčeva Širina 1, 21000 Split</derivirana_varijabla>
  </DomainObject.Predmet.ProtustrankaFormatedWithAdress>
  <DomainObject.Predmet.ProtustrankaFormatedWithAdressOIB>
    <izvorni_sadrzaj> LAURUS, dioničko društvo za ugostiteljstvo i turizam, u stečaju, OIB 20864737693, Grabovčeva Širina 1, 21000 Split</izvorni_sadrzaj>
    <derivirana_varijabla naziv="DomainObject.Predmet.ProtustrankaFormatedWithAdressOIB_1"> LAURUS, dioničko društvo za ugostiteljstvo i turizam, u stečaju, OIB 20864737693, Grabovčeva Širina 1, 21000 Split</derivirana_varijabla>
  </DomainObject.Predmet.ProtustrankaFormatedWithAdressOIB>
  <DomainObject.Predmet.ProtustrankaWithAdress>
    <izvorni_sadrzaj>LAURUS, dioničko društvo za ugostiteljstvo i turizam, u stečaju Grabovčeva Širina 1, 21000 Split</izvorni_sadrzaj>
    <derivirana_varijabla naziv="DomainObject.Predmet.ProtustrankaWithAdress_1">LAURUS, dioničko društvo za ugostiteljstvo i turizam, u stečaju Grabovčeva Širina 1, 21000 Split</derivirana_varijabla>
  </DomainObject.Predmet.ProtustrankaWithAdress>
  <DomainObject.Predmet.ProtustrankaWithAdressOIB>
    <izvorni_sadrzaj>LAURUS, dioničko društvo za ugostiteljstvo i turizam, u stečaju, OIB 20864737693, Grabovčeva Širina 1, 21000 Split</izvorni_sadrzaj>
    <derivirana_varijabla naziv="DomainObject.Predmet.ProtustrankaWithAdressOIB_1">LAURUS, dioničko društvo za ugostiteljstvo i turizam, u stečaju, OIB 20864737693, Grabovčeva Širina 1, 21000 Split</derivirana_varijabla>
  </DomainObject.Predmet.ProtustrankaWithAdressOIB>
  <DomainObject.Predmet.ProtustrankaNazivFormated>
    <izvorni_sadrzaj>LAURUS, dioničko društvo za ugostiteljstvo i turizam, u stečaju</izvorni_sadrzaj>
    <derivirana_varijabla naziv="DomainObject.Predmet.ProtustrankaNazivFormated_1">LAURUS, dioničko društvo za ugostiteljstvo i turizam, u stečaju</derivirana_varijabla>
  </DomainObject.Predmet.ProtustrankaNazivFormated>
  <DomainObject.Predmet.ProtustrankaNazivFormatedOIB>
    <izvorni_sadrzaj>LAURUS, dioničko društvo za ugostiteljstvo i turizam, u stečaju, OIB 20864737693</izvorni_sadrzaj>
    <derivirana_varijabla naziv="DomainObject.Predmet.ProtustrankaNazivFormatedOIB_1">LAURUS, dioničko društvo za ugostiteljstvo i turizam, u stečaju, OIB 20864737693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SPLIT</izvorni_sadrzaj>
    <derivirana_varijabla naziv="DomainObject.Predmet.StrankaFormated_1">  RH, MINISTARSTVO FINANCIJA, POREZNA UPRAVA, PODRUČNI URED SPLIT</derivirana_varijabla>
  </DomainObject.Predmet.StrankaFormated>
  <DomainObject.Predmet.StrankaFormatedOIB>
    <izvorni_sadrzaj>  RH, MINISTARSTVO FINANCIJA, POREZNA UPRAVA, PODRUČNI URED SPLIT, OIB 18683136487</izvorni_sadrzaj>
    <derivirana_varijabla naziv="DomainObject.Predmet.StrankaFormatedOIB_1">  RH, MINISTARSTVO FINANCIJA, POREZNA UPRAVA, PODRUČNI URED SPLIT, OIB 18683136487</derivirana_varijabla>
  </DomainObject.Predmet.StrankaFormatedOIB>
  <DomainObject.Predmet.StrankaFormatedWithAdress>
    <izvorni_sadrzaj> RH, MINISTARSTVO FINANCIJA, POREZNA UPRAVA, PODRUČNI URED SPLIT</izvorni_sadrzaj>
    <derivirana_varijabla naziv="DomainObject.Predmet.StrankaFormatedWithAdress_1"> RH, MINISTARSTVO FINANCIJA, POREZNA UPRAVA, PODRUČNI URED SPLIT</derivirana_varijabla>
  </DomainObject.Predmet.StrankaFormatedWithAdress>
  <DomainObject.Predmet.StrankaFormatedWithAdressOIB>
    <izvorni_sadrzaj> RH, MINISTARSTVO FINANCIJA, POREZNA UPRAVA, PODRUČNI URED SPLIT, OIB 18683136487</izvorni_sadrzaj>
    <derivirana_varijabla naziv="DomainObject.Predmet.StrankaFormatedWithAdressOIB_1"> RH, MINISTARSTVO FINANCIJA, POREZNA UPRAVA, PODRUČNI URED SPLIT, OIB 18683136487</derivirana_varijabla>
  </DomainObject.Predmet.StrankaFormatedWithAdressOIB>
  <DomainObject.Predmet.StrankaWithAdress>
    <izvorni_sadrzaj>RH, MINISTARSTVO FINANCIJA, POREZNA UPRAVA, PODRUČNI URED SPLIT </izvorni_sadrzaj>
    <derivirana_varijabla naziv="DomainObject.Predmet.StrankaWithAdress_1">RH, MINISTARSTVO FINANCIJA, POREZNA UPRAVA, PODRUČNI URED SPLIT </derivirana_varijabla>
  </DomainObject.Predmet.StrankaWithAdress>
  <DomainObject.Predmet.StrankaWithAdressOIB>
    <izvorni_sadrzaj>RH, MINISTARSTVO FINANCIJA, POREZNA UPRAVA, PODRUČNI URED SPLIT, OIB 18683136487</izvorni_sadrzaj>
    <derivirana_varijabla naziv="DomainObject.Predmet.StrankaWithAdressOIB_1">RH, MINISTARSTVO FINANCIJA, POREZNA UPRAVA, PODRUČNI URED SPLIT, OIB 18683136487</derivirana_varijabla>
  </DomainObject.Predmet.StrankaWithAdressOIB>
  <DomainObject.Predmet.StrankaNazivFormated>
    <izvorni_sadrzaj>RH, MINISTARSTVO FINANCIJA, POREZNA UPRAVA, PODRUČNI URED SPLIT</izvorni_sadrzaj>
    <derivirana_varijabla naziv="DomainObject.Predmet.StrankaNazivFormated_1">RH, MINISTARSTVO FINANCIJA, POREZNA UPRAVA, PODRUČNI URED SPLIT</derivirana_varijabla>
  </DomainObject.Predmet.StrankaNazivFormated>
  <DomainObject.Predmet.StrankaNazivFormatedOIB>
    <izvorni_sadrzaj>RH, MINISTARSTVO FINANCIJA, POREZNA UPRAVA, PODRUČNI URED SPLIT, OIB 18683136487</izvorni_sadrzaj>
    <derivirana_varijabla naziv="DomainObject.Predmet.StrankaNazivFormatedOIB_1">RH, MINISTARSTVO FINANCIJA, POREZNA UPRAVA, PODRUČNI URED SPLIT,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RH, MINISTARSTVO FINANCIJA, POREZNA UPRAVA, PODRUČNI URED SPLIT</item>
    </izvorni_sadrzaj>
    <derivirana_varijabla naziv="DomainObject.Predmet.StrankaListFormated_1">
      <item>RH, MINISTARSTVO FINANCIJA, POREZNA UPRAVA, PODRUČNI URED SPLIT</item>
    </derivirana_varijabla>
  </DomainObject.Predmet.StrankaListFormated>
  <DomainObject.Predmet.StrankaListFormatedOIB>
    <izvorni_sadrzaj>
      <item>RH, MINISTARSTVO FINANCIJA, POREZNA UPRAVA, PODRUČNI URED SPLIT, OIB 18683136487</item>
    </izvorni_sadrzaj>
    <derivirana_varijabla naziv="DomainObject.Predmet.StrankaListFormatedOIB_1">
      <item>RH, MINISTARSTVO FINANCIJA, POREZNA UPRAVA, PODRUČNI URED SPLIT, OIB 18683136487</item>
    </derivirana_varijabla>
  </DomainObject.Predmet.StrankaListFormatedOIB>
  <DomainObject.Predmet.StrankaListFormatedWithAdress>
    <izvorni_sadrzaj>
      <item>RH, MINISTARSTVO FINANCIJA, POREZNA UPRAVA, PODRUČNI URED SPLIT</item>
    </izvorni_sadrzaj>
    <derivirana_varijabla naziv="DomainObject.Predmet.StrankaListFormatedWithAdress_1">
      <item>RH, MINISTARSTVO FINANCIJA, POREZNA UPRAVA, PODRUČNI URED SPLIT</item>
    </derivirana_varijabla>
  </DomainObject.Predmet.StrankaListFormatedWithAdress>
  <DomainObject.Predmet.StrankaListFormatedWithAdressOIB>
    <izvorni_sadrzaj>
      <item>RH, MINISTARSTVO FINANCIJA, POREZNA UPRAVA, PODRUČNI URED SPLIT, OIB 18683136487</item>
    </izvorni_sadrzaj>
    <derivirana_varijabla naziv="DomainObject.Predmet.StrankaListFormatedWithAdressOIB_1">
      <item>RH, MINISTARSTVO FINANCIJA, POREZNA UPRAVA, PODRUČNI URED SPLIT, OIB 18683136487</item>
    </derivirana_varijabla>
  </DomainObject.Predmet.StrankaListFormatedWithAdressOIB>
  <DomainObject.Predmet.StrankaListNazivFormated>
    <izvorni_sadrzaj>
      <item>RH, MINISTARSTVO FINANCIJA, POREZNA UPRAVA, PODRUČNI URED SPLIT</item>
    </izvorni_sadrzaj>
    <derivirana_varijabla naziv="DomainObject.Predmet.StrankaListNazivFormated_1">
      <item>RH, MINISTARSTVO FINANCIJA, POREZNA UPRAVA, PODRUČNI URED SPLIT</item>
    </derivirana_varijabla>
  </DomainObject.Predmet.StrankaListNazivFormated>
  <DomainObject.Predmet.StrankaListNazivFormatedOIB>
    <izvorni_sadrzaj>
      <item>RH, MINISTARSTVO FINANCIJA, POREZNA UPRAVA, PODRUČNI URED SPLIT, OIB 18683136487</item>
    </izvorni_sadrzaj>
    <derivirana_varijabla naziv="DomainObject.Predmet.StrankaListNazivFormatedOIB_1">
      <item>RH, MINISTARSTVO FINANCIJA, POREZNA UPRAVA, PODRUČNI URED SPLIT, OIB 18683136487</item>
    </derivirana_varijabla>
  </DomainObject.Predmet.StrankaListNazivFormatedOIB>
  <DomainObject.Predmet.ProtuStrankaListFormated>
    <izvorni_sadrzaj>
      <item>LAURUS, dioničko društvo za ugostiteljstvo i turizam, u stečaju</item>
    </izvorni_sadrzaj>
    <derivirana_varijabla naziv="DomainObject.Predmet.ProtuStrankaListFormated_1">
      <item>LAURUS, dioničko društvo za ugostiteljstvo i turizam, u stečaju</item>
    </derivirana_varijabla>
  </DomainObject.Predmet.ProtuStrankaListFormated>
  <DomainObject.Predmet.ProtuStrankaListFormatedOIB>
    <izvorni_sadrzaj>
      <item>LAURUS, dioničko društvo za ugostiteljstvo i turizam, u stečaju, OIB 20864737693</item>
    </izvorni_sadrzaj>
    <derivirana_varijabla naziv="DomainObject.Predmet.ProtuStrankaListFormatedOIB_1">
      <item>LAURUS, dioničko društvo za ugostiteljstvo i turizam, u stečaju, OIB 20864737693</item>
    </derivirana_varijabla>
  </DomainObject.Predmet.ProtuStrankaListFormatedOIB>
  <DomainObject.Predmet.ProtuStrankaListFormatedWithAdress>
    <izvorni_sadrzaj>
      <item>LAURUS, dioničko društvo za ugostiteljstvo i turizam, u stečaju, Grabovčeva Širina 1, 21000 Split</item>
    </izvorni_sadrzaj>
    <derivirana_varijabla naziv="DomainObject.Predmet.ProtuStrankaListFormatedWithAdress_1">
      <item>LAURUS, dioničko društvo za ugostiteljstvo i turizam, u stečaju, Grabovčeva Širina 1, 21000 Split</item>
    </derivirana_varijabla>
  </DomainObject.Predmet.ProtuStrankaListFormatedWithAdress>
  <DomainObject.Predmet.ProtuStrankaListFormatedWithAdressOIB>
    <izvorni_sadrzaj>
      <item>LAURUS, dioničko društvo za ugostiteljstvo i turizam, u stečaju, OIB 20864737693, Grabovčeva Širina 1, 21000 Split</item>
    </izvorni_sadrzaj>
    <derivirana_varijabla naziv="DomainObject.Predmet.ProtuStrankaListFormatedWithAdressOIB_1">
      <item>LAURUS, dioničko društvo za ugostiteljstvo i turizam, u stečaju, OIB 20864737693, Grabovčeva Širina 1, 21000 Split</item>
    </derivirana_varijabla>
  </DomainObject.Predmet.ProtuStrankaListFormatedWithAdressOIB>
  <DomainObject.Predmet.ProtuStrankaListNazivFormated>
    <izvorni_sadrzaj>
      <item>LAURUS, dioničko društvo za ugostiteljstvo i turizam, u stečaju</item>
    </izvorni_sadrzaj>
    <derivirana_varijabla naziv="DomainObject.Predmet.ProtuStrankaListNazivFormated_1">
      <item>LAURUS, dioničko društvo za ugostiteljstvo i turizam, u stečaju</item>
    </derivirana_varijabla>
  </DomainObject.Predmet.ProtuStrankaListNazivFormated>
  <DomainObject.Predmet.ProtuStrankaListNazivFormatedOIB>
    <izvorni_sadrzaj>
      <item>LAURUS, dioničko društvo za ugostiteljstvo i turizam, u stečaju, OIB 20864737693</item>
    </izvorni_sadrzaj>
    <derivirana_varijabla naziv="DomainObject.Predmet.ProtuStrankaListNazivFormatedOIB_1">
      <item>LAURUS, dioničko društvo za ugostiteljstvo i turizam, u stečaju, OIB 20864737693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SPLIT</izvorni_sadrzaj>
    <derivirana_varijabla naziv="DomainObject.Predmet.StrankaIDrugi_1">RH, MINISTARSTVO FINANCIJA, POREZNA UPRAVA, PODRUČNI URED SPLIT</derivirana_varijabla>
  </DomainObject.Predmet.StrankaIDrugi>
  <DomainObject.Predmet.ProtustrankaIDrugi>
    <izvorni_sadrzaj>LAURUS, dioničko društvo za ugostiteljstvo i turizam, u stečaju</izvorni_sadrzaj>
    <derivirana_varijabla naziv="DomainObject.Predmet.ProtustrankaIDrugi_1">LAURUS, dioničko društvo za ugostiteljstvo i turizam, u stečaju</derivirana_varijabla>
  </DomainObject.Predmet.ProtustrankaIDrugi>
  <DomainObject.Predmet.StrankaIDrugiAdressOIB>
    <izvorni_sadrzaj>RH, MINISTARSTVO FINANCIJA, POREZNA UPRAVA, PODRUČNI URED SPLIT, OIB 18683136487</izvorni_sadrzaj>
    <derivirana_varijabla naziv="DomainObject.Predmet.StrankaIDrugiAdressOIB_1">RH, MINISTARSTVO FINANCIJA, POREZNA UPRAVA, PODRUČNI URED SPLIT, OIB 18683136487</derivirana_varijabla>
  </DomainObject.Predmet.StrankaIDrugiAdressOIB>
  <DomainObject.Predmet.ProtustrankaIDrugiAdressOIB>
    <izvorni_sadrzaj>LAURUS, dioničko društvo za ugostiteljstvo i turizam, u stečaju, OIB 20864737693, Grabovčeva Širina 1, 21000 Split</izvorni_sadrzaj>
    <derivirana_varijabla naziv="DomainObject.Predmet.ProtustrankaIDrugiAdressOIB_1">LAURUS, dioničko društvo za ugostiteljstvo i turizam, u stečaju, OIB 20864737693, Grabovčeva Širina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LAURUS, dioničko društvo za ugostiteljstvo i turizam, u stečaju</item>
      <item>RH, MINISTARSTVO FINANCIJA, POREZNA UPRAVA, PODRUČNI URED SPLIT</item>
    </izvorni_sadrzaj>
    <derivirana_varijabla naziv="DomainObject.Predmet.SudioniciListNaziv_1">
      <item>LAURUS, dioničko društvo za ugostiteljstvo i turizam, u stečaju</item>
      <item>RH, MINISTARSTVO FINANCIJA, POREZNA UPRAVA, PODRUČNI URED SPLIT</item>
    </derivirana_varijabla>
  </DomainObject.Predmet.SudioniciListNaziv>
  <DomainObject.Predmet.SudioniciListAdressOIB>
    <izvorni_sadrzaj>
      <item>LAURUS, dioničko društvo za ugostiteljstvo i turizam, u stečaju, OIB 20864737693, Grabovčeva Širina 1,21000 Split</item>
      <item>RH, MINISTARSTVO FINANCIJA, POREZNA UPRAVA, PODRUČNI URED SPLIT, OIB 18683136487</item>
    </izvorni_sadrzaj>
    <derivirana_varijabla naziv="DomainObject.Predmet.SudioniciListAdressOIB_1">
      <item>LAURUS, dioničko društvo za ugostiteljstvo i turizam, u stečaju, OIB 20864737693, Grabovčeva Širina 1,21000 Split</item>
      <item>RH, MINISTARSTVO FINANCIJA, POREZNA UPRAVA, PODRUČNI URED SPLIT,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20864737693</item>
      <item>, OIB 18683136487</item>
    </izvorni_sadrzaj>
    <derivirana_varijabla naziv="DomainObject.Predmet.SudioniciListNazivOIB_1">
      <item>, OIB 20864737693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4C45A2-4768-4E9D-9127-D1DFD1194F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4</properties:Pages>
  <properties:Words>1724</properties:Words>
  <properties:Characters>9028</properties:Characters>
  <properties:Lines>149</properties:Lines>
  <properties:Paragraphs>25</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2</vt:i4>
      </vt:variant>
    </vt:vector>
  </properties:HeadingPairs>
  <properties:TitlesOfParts>
    <vt:vector size="4" baseType="lpstr">
      <vt:lpstr>REPUBLIKA HRVATSKA</vt:lpstr>
      <vt:lpstr>REPUBLIKA HRVATSKA</vt:lpstr>
      <vt:lpstr>R E P U B L I K A   H R V A T S K A</vt:lpstr>
      <vt:lpstr>R J E Š E N J E</vt:lpstr>
    </vt:vector>
  </properties:TitlesOfParts>
  <properties:LinksUpToDate>false</properties:LinksUpToDate>
  <properties:CharactersWithSpaces>10780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2017-01-30T12:26:00Z</dcterms:created>
  <dc:creator>basici</dc:creator>
  <cp:lastModifiedBy>Ana Golub Gruić</cp:lastModifiedBy>
  <cp:lastPrinted>2017-01-27T13:46:00Z</cp:lastPrinted>
  <dcterms:modified xmlns:xsi="http://www.w3.org/2001/XMLSchema-instance" xsi:type="dcterms:W3CDTF">2017-01-30T12:51:00Z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