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4dce" w14:paraId="2a94dce" w:rsidRDefault="00AE649C" w:rsidP="00FA5B5E" w:rsidR="00AE649C" w:rsidRPr="00B76F3C">
      <w:pPr>
        <w:pStyle w:val="Naslov3"/>
        <w15:collapsed w:val="false"/>
      </w:pPr>
    </w:p>
    <w:p w:rsidRDefault="00531A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St-245/2016-2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ALIBI društvo s ograničenom odgovornošću za trgovinu, proizvodnju i usluge, Bjelovar, Petra Preradovića 3, OIB: 47132028026, MBS: 010082116, dana 4. listopada 2016. godine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ALIBI društvo s ograničenom odgovornošću za trgovinu, proizvodnju i usluge, Bjelovar, Petra Preradovića 3, OIB: 47132028026.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16. prosinca 2016.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Dragica </w:t>
      </w:r>
      <w:proofErr w:type="spellStart"/>
      <w:r>
        <w:rPr>
          <w:rFonts w:cs="Times New Roman" w:eastAsia="Times New Roman"/>
          <w:szCs w:val="20"/>
          <w:lang w:eastAsia="hr-HR"/>
        </w:rPr>
        <w:t>Mihoci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Dragici </w:t>
      </w:r>
      <w:proofErr w:type="spellStart"/>
      <w:r>
        <w:rPr>
          <w:rFonts w:cs="Times New Roman" w:eastAsia="Times New Roman"/>
          <w:szCs w:val="20"/>
          <w:lang w:eastAsia="hr-HR"/>
        </w:rPr>
        <w:t>Mihoci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546 dana u ukupnom iznosu od 15.867,71 kn. Također je u prijedlogu navedeno da dužnik ima jednu zaposlenu osobu, a da u Jedinstvenom registru računa ima otvoren račun kod </w:t>
      </w:r>
      <w:proofErr w:type="spellStart"/>
      <w:r>
        <w:rPr>
          <w:rFonts w:cs="Times New Roman" w:eastAsia="Times New Roman"/>
          <w:szCs w:val="20"/>
          <w:lang w:eastAsia="hr-HR"/>
        </w:rPr>
        <w:t>Raiffeisenbank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Austria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St-245/2016-2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listopada 2016. godine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531A8B" w:rsidP="00531A8B" w:rsidR="00531A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531A8B" w:rsidP="00531A8B" w:rsidR="00531A8B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531A8B" w:rsidP="00531A8B" w:rsidR="00531A8B">
      <w:pPr>
        <w:pStyle w:val="Bezproreda"/>
      </w:pPr>
      <w:r>
        <w:t>2. Sc. ročište</w:t>
      </w:r>
    </w:p>
    <w:p w:rsidRDefault="00531A8B" w:rsidP="00531A8B" w:rsidR="00531A8B">
      <w:pPr>
        <w:pStyle w:val="Bezproreda"/>
      </w:pPr>
      <w:proofErr w:type="spellStart"/>
      <w:r>
        <w:t>Bj</w:t>
      </w:r>
      <w:proofErr w:type="spellEnd"/>
      <w:r>
        <w:t>. 4.10.2016.</w:t>
      </w:r>
    </w:p>
    <w:p w:rsidRDefault="00CB0EA4" w:rsidP="00531A8B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A8B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61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St-245/2016-2</izvorni_sadrzaj>
    <derivirana_varijabla naziv="DomainObject.Oznaka_1">St-245/2016-2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ALIBI društvo s ograničenom odgovornošću za trgovinu, proizvodnju i usluge, Bjelovar</izvorni_sadrzaj>
    <derivirana_varijabla naziv="DomainObject.Predmet.ProtustrankaFormated_1">  ALIBI društvo s ograničenom odgovornošću za trgovinu, proizvodnju i usluge, Bjelovar</derivirana_varijabla>
  </DomainObject.Predmet.ProtustrankaFormated>
  <DomainObject.Predmet.ProtustrankaFormatedOIB>
    <izvorni_sadrzaj>  ALIBI društvo s ograničenom odgovornošću za trgovinu, proizvodnju i usluge, Bjelovar, OIB 47132028026</izvorni_sadrzaj>
    <derivirana_varijabla naziv="DomainObject.Predmet.ProtustrankaFormatedOIB_1">  ALIBI društvo s ograničenom odgovornošću za trgovinu, proizvodnju i usluge, Bjelovar, OIB 47132028026</derivirana_varijabla>
  </DomainObject.Predmet.ProtustrankaFormatedOIB>
  <DomainObject.Predmet.ProtustrankaFormatedWithAdress>
    <izvorni_sadrzaj> ALIBI društvo s ograničenom odgovornošću za trgovinu, proizvodnju i usluge, Bjelovar, Petra Preradovića 3, 43000 Bjelovar</izvorni_sadrzaj>
    <derivirana_varijabla naziv="DomainObject.Predmet.ProtustrankaFormatedWithAdress_1"> ALIBI društvo s ograničenom odgovornošću za trgovinu, proizvodnju i usluge, Bjelovar, Petra Preradovića 3, 43000 Bjelovar</derivirana_varijabla>
  </DomainObject.Predmet.ProtustrankaFormatedWithAdress>
  <DomainObject.Predmet.ProtustrankaFormatedWithAdressOIB>
    <izvorni_sadrzaj> ALIBI društvo s ograničenom odgovornošću za trgovinu, proizvodnju i usluge, Bjelovar, OIB 47132028026, Petra Preradovića 3, 43000 Bjelovar</izvorni_sadrzaj>
    <derivirana_varijabla naziv="DomainObject.Predmet.ProtustrankaFormatedWithAdressOIB_1"> ALIBI društvo s ograničenom odgovornošću za trgovinu, proizvodnju i usluge, Bjelovar, OIB 47132028026, Petra Preradovića 3, 43000 Bjelovar</derivirana_varijabla>
  </DomainObject.Predmet.ProtustrankaFormatedWithAdressOIB>
  <DomainObject.Predmet.ProtustrankaWithAdress>
    <izvorni_sadrzaj>ALIBI društvo s ograničenom odgovornošću za trgovinu, proizvodnju i usluge, Bjelovar Petra Preradovića 3, 43000 Bjelovar</izvorni_sadrzaj>
    <derivirana_varijabla naziv="DomainObject.Predmet.ProtustrankaWithAdress_1">ALIBI društvo s ograničenom odgovornošću za trgovinu, proizvodnju i usluge, Bjelovar Petra Preradovića 3, 43000 Bjelovar</derivirana_varijabla>
  </DomainObject.Predmet.ProtustrankaWithAdress>
  <DomainObject.Predmet.ProtustrankaWithAdressOIB>
    <izvorni_sadrzaj>ALIBI društvo s ograničenom odgovornošću za trgovinu, proizvodnju i usluge, Bjelovar, OIB 47132028026, Petra Preradovića 3, 43000 Bjelovar</izvorni_sadrzaj>
    <derivirana_varijabla naziv="DomainObject.Predmet.ProtustrankaWithAdressOIB_1">ALIBI društvo s ograničenom odgovornošću za trgovinu, proizvodnju i usluge, Bjelovar, OIB 47132028026, Petra Preradovića 3, 43000 Bjelovar</derivirana_varijabla>
  </DomainObject.Predmet.ProtustrankaWithAdressOIB>
  <DomainObject.Predmet.ProtustrankaNazivFormated>
    <izvorni_sadrzaj>ALIBI društvo s ograničenom odgovornošću za trgovinu, proizvodnju i usluge, Bjelovar</izvorni_sadrzaj>
    <derivirana_varijabla naziv="DomainObject.Predmet.ProtustrankaNazivFormated_1">ALIBI društvo s ograničenom odgovornošću za trgovinu, proizvodnju i usluge, Bjelovar</derivirana_varijabla>
  </DomainObject.Predmet.ProtustrankaNazivFormated>
  <DomainObject.Predmet.ProtustrankaNazivFormatedOIB>
    <izvorni_sadrzaj>ALIBI društvo s ograničenom odgovornošću za trgovinu, proizvodnju i usluge, Bjelovar, OIB 47132028026</izvorni_sadrzaj>
    <derivirana_varijabla naziv="DomainObject.Predmet.ProtustrankaNazivFormatedOIB_1">ALIBI društvo s ograničenom odgovornošću za trgovinu, proizvodnju i usluge, Bjelovar, OIB 47132028026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ALIBI društvo s ograničenom odgovornošću za trgovinu, proizvodnju i usluge, Bjelovar</item>
    </izvorni_sadrzaj>
    <derivirana_varijabla naziv="DomainObject.Predmet.ProtuStrankaListFormated_1">
      <item>ALIBI društvo s ograničenom odgovornošću za trgovinu, proizvodnju i usluge, Bjelovar</item>
    </derivirana_varijabla>
  </DomainObject.Predmet.ProtuStrankaListFormated>
  <DomainObject.Predmet.ProtuStrankaListFormatedOIB>
    <izvorni_sadrzaj>
      <item>ALIBI društvo s ograničenom odgovornošću za trgovinu, proizvodnju i usluge, Bjelovar, OIB 47132028026</item>
    </izvorni_sadrzaj>
    <derivirana_varijabla naziv="DomainObject.Predmet.ProtuStrankaListFormatedOIB_1">
      <item>ALIBI društvo s ograničenom odgovornošću za trgovinu, proizvodnju i usluge, Bjelovar, OIB 47132028026</item>
    </derivirana_varijabla>
  </DomainObject.Predmet.ProtuStrankaListFormatedOIB>
  <DomainObject.Predmet.ProtuStrankaListFormatedWithAdress>
    <izvorni_sadrzaj>
      <item>ALIBI društvo s ograničenom odgovornošću za trgovinu, proizvodnju i usluge, Bjelovar, Petra Preradovića 3, 43000 Bjelovar</item>
    </izvorni_sadrzaj>
    <derivirana_varijabla naziv="DomainObject.Predmet.ProtuStrankaListFormatedWithAdress_1">
      <item>ALIBI društvo s ograničenom odgovornošću za trgovinu, proizvodnju i usluge, Bjelovar, Petra Preradovića 3, 43000 Bjelovar</item>
    </derivirana_varijabla>
  </DomainObject.Predmet.ProtuStrankaListFormatedWithAdress>
  <DomainObject.Predmet.ProtuStrankaListFormatedWithAdressOIB>
    <izvorni_sadrzaj>
      <item>ALIBI društvo s ograničenom odgovornošću za trgovinu, proizvodnju i usluge, Bjelovar, OIB 47132028026, Petra Preradovića 3, 43000 Bjelovar</item>
    </izvorni_sadrzaj>
    <derivirana_varijabla naziv="DomainObject.Predmet.ProtuStrankaListFormatedWithAdressOIB_1">
      <item>ALIBI društvo s ograničenom odgovornošću za trgovinu, proizvodnju i usluge, Bjelovar, OIB 47132028026, Petra Preradovića 3, 43000 Bjelovar</item>
    </derivirana_varijabla>
  </DomainObject.Predmet.ProtuStrankaListFormatedWithAdressOIB>
  <DomainObject.Predmet.ProtuStrankaListNazivFormated>
    <izvorni_sadrzaj>
      <item>ALIBI društvo s ograničenom odgovornošću za trgovinu, proizvodnju i usluge, Bjelovar</item>
    </izvorni_sadrzaj>
    <derivirana_varijabla naziv="DomainObject.Predmet.ProtuStrankaListNazivFormated_1">
      <item>ALIBI društvo s ograničenom odgovornošću za trgovinu, proizvodnju i usluge, Bjelovar</item>
    </derivirana_varijabla>
  </DomainObject.Predmet.ProtuStrankaListNazivFormated>
  <DomainObject.Predmet.ProtuStrankaListNazivFormatedOIB>
    <izvorni_sadrzaj>
      <item>ALIBI društvo s ograničenom odgovornošću za trgovinu, proizvodnju i usluge, Bjelovar, OIB 47132028026</item>
    </izvorni_sadrzaj>
    <derivirana_varijabla naziv="DomainObject.Predmet.ProtuStrankaListNazivFormatedOIB_1">
      <item>ALIBI društvo s ograničenom odgovornošću za trgovinu, proizvodnju i usluge, Bjelovar, OIB 47132028026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St-245/2016-2</izvorni_sadrzaj>
    <derivirana_varijabla naziv="DomainObject.PoslovniBrojDokumenta_1">St-245/2016-2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ALIBI društvo s ograničenom odgovornošću za trgovinu, proizvodnju i usluge, Bjelovar</izvorni_sadrzaj>
    <derivirana_varijabla naziv="DomainObject.Predmet.ProtustrankaIDrugi_1">ALIBI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ALIBI društvo s ograničenom odgovornošću za trgovinu, proizvodnju i usluge, Bjelovar, OIB 47132028026, Petra Preradovića 3, 43000 Bjelovar</izvorni_sadrzaj>
    <derivirana_varijabla naziv="DomainObject.Predmet.ProtustrankaIDrugiAdressOIB_1">ALIBI društvo s ograničenom odgovornošću za trgovinu, proizvodnju i usluge, Bjelovar, OIB 47132028026, Petra Preradovića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ALIBI društvo s ograničenom odgovornošću za trgovinu, proizvodnju i usluge, Bjelovar</item>
    </izvorni_sadrzaj>
    <derivirana_varijabla naziv="DomainObject.Predmet.SudioniciListNaziv_1">
      <item>FINA, RC ZAGREB, Podružnica Bjelovar</item>
      <item>ALIBI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ALIBI društvo s ograničenom odgovornošću za trgovinu, proizvodnju i usluge, Bjelovar, OIB 47132028026, Petra Preradovića 3,43000 Bjelovar</item>
    </izvorni_sadrzaj>
    <derivirana_varijabla naziv="DomainObject.Predmet.SudioniciListAdressOIB_1">
      <item>FINA, RC ZAGREB, Podružnica Bjelovar, OIB 85821130368, F. Supila 4,43000 Bjelovar</item>
      <item>ALIBI društvo s ograničenom odgovornošću za trgovinu, proizvodnju i usluge, Bjelovar, OIB 47132028026, Petra Preradovića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3A5B4-D23D-45A5-B7CF-2CF8D52B3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2733</properties:Characters>
  <properties:Lines>86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2016-10-04T06:16:00Z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