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6d3e" w14:paraId="da96d3e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60924">
        <w:t>3</w:t>
      </w:r>
      <w:r w:rsidR="007A3647">
        <w:t>614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7A3647">
        <w:rPr>
          <w:szCs w:val="20"/>
        </w:rPr>
        <w:t>PODSUSED – ZADRUGA BRANITELJA, Zagreb, Aleja seljačke bune 40, MBS: 080527045, OIB: 46024734914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7A3647">
        <w:t>676,00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1032F4"/>
    <w:rsid w:val="00131E95"/>
    <w:rsid w:val="0019711A"/>
    <w:rsid w:val="001A1D04"/>
    <w:rsid w:val="002246D9"/>
    <w:rsid w:val="00241F71"/>
    <w:rsid w:val="00457EF8"/>
    <w:rsid w:val="00460924"/>
    <w:rsid w:val="004E6B5C"/>
    <w:rsid w:val="0069561D"/>
    <w:rsid w:val="006B2226"/>
    <w:rsid w:val="007A1913"/>
    <w:rsid w:val="007A3647"/>
    <w:rsid w:val="008D1BF2"/>
    <w:rsid w:val="00950F54"/>
    <w:rsid w:val="00951125"/>
    <w:rsid w:val="00A53DC3"/>
    <w:rsid w:val="00B3758A"/>
    <w:rsid w:val="00B4105F"/>
    <w:rsid w:val="00BE7FA2"/>
    <w:rsid w:val="00CA63C1"/>
    <w:rsid w:val="00D05353"/>
    <w:rsid w:val="00D54E65"/>
    <w:rsid w:val="00D73D35"/>
    <w:rsid w:val="00D90085"/>
    <w:rsid w:val="00DE7E19"/>
    <w:rsid w:val="00EE302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30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0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0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0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0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30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0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0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0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0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3614</izvorni_sadrzaj>
    <derivirana_varijabla naziv="DomainObject.Predmet.Broj_1">3614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St-3614/2015</izvorni_sadrzaj>
    <derivirana_varijabla naziv="DomainObject.Predmet.OznakaBroj_1">St-3614/2015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PODSUSED - ZADRUGA BRANITELJA</izvorni_sadrzaj>
    <derivirana_varijabla naziv="DomainObject.Predmet.ProtustrankaFormated_1">  PODSUSED - ZADRUGA BRANITELJA</derivirana_varijabla>
  </DomainObject.Predmet.ProtustrankaFormated>
  <DomainObject.Predmet.ProtustrankaFormatedOIB>
    <izvorni_sadrzaj>  PODSUSED - ZADRUGA BRANITELJA, OIB 46024734914</izvorni_sadrzaj>
    <derivirana_varijabla naziv="DomainObject.Predmet.ProtustrankaFormatedOIB_1">  PODSUSED - ZADRUGA BRANITELJA, OIB 46024734914</derivirana_varijabla>
  </DomainObject.Predmet.ProtustrankaFormatedOIB>
  <DomainObject.Predmet.ProtustrankaFormatedWithAdress>
    <izvorni_sadrzaj> PODSUSED - ZADRUGA BRANITELJA, ALEJA SELJAČKE BUNE 40, 10000 Zagreb</izvorni_sadrzaj>
    <derivirana_varijabla naziv="DomainObject.Predmet.ProtustrankaFormatedWithAdress_1"> PODSUSED - ZADRUGA BRANITELJA, ALEJA SELJAČKE BUNE 40, 10000 Zagreb</derivirana_varijabla>
  </DomainObject.Predmet.ProtustrankaFormatedWithAdress>
  <DomainObject.Predmet.ProtustrankaFormatedWithAdressOIB>
    <izvorni_sadrzaj> PODSUSED - ZADRUGA BRANITELJA, OIB 46024734914, ALEJA SELJAČKE BUNE 40, 10000 Zagreb</izvorni_sadrzaj>
    <derivirana_varijabla naziv="DomainObject.Predmet.ProtustrankaFormatedWithAdressOIB_1"> PODSUSED - ZADRUGA BRANITELJA, OIB 46024734914, ALEJA SELJAČKE BUNE 40, 10000 Zagreb</derivirana_varijabla>
  </DomainObject.Predmet.ProtustrankaFormatedWithAdressOIB>
  <DomainObject.Predmet.ProtustrankaWithAdress>
    <izvorni_sadrzaj>PODSUSED - ZADRUGA BRANITELJA ALEJA SELJAČKE BUNE 40, 10000 Zagreb</izvorni_sadrzaj>
    <derivirana_varijabla naziv="DomainObject.Predmet.ProtustrankaWithAdress_1">PODSUSED - ZADRUGA BRANITELJA ALEJA SELJAČKE BUNE 40, 10000 Zagreb</derivirana_varijabla>
  </DomainObject.Predmet.ProtustrankaWithAdress>
  <DomainObject.Predmet.ProtustrankaWithAdressOIB>
    <izvorni_sadrzaj>PODSUSED - ZADRUGA BRANITELJA, OIB 46024734914, ALEJA SELJAČKE BUNE 40, 10000 Zagreb</izvorni_sadrzaj>
    <derivirana_varijabla naziv="DomainObject.Predmet.ProtustrankaWithAdressOIB_1">PODSUSED - ZADRUGA BRANITELJA, OIB 46024734914, ALEJA SELJAČKE BUNE 40, 10000 Zagreb</derivirana_varijabla>
  </DomainObject.Predmet.ProtustrankaWithAdressOIB>
  <DomainObject.Predmet.ProtustrankaNazivFormated>
    <izvorni_sadrzaj>PODSUSED - ZADRUGA BRANITELJA</izvorni_sadrzaj>
    <derivirana_varijabla naziv="DomainObject.Predmet.ProtustrankaNazivFormated_1">PODSUSED - ZADRUGA BRANITELJA</derivirana_varijabla>
  </DomainObject.Predmet.ProtustrankaNazivFormated>
  <DomainObject.Predmet.ProtustrankaNazivFormatedOIB>
    <izvorni_sadrzaj>PODSUSED - ZADRUGA BRANITELJA, OIB 46024734914</izvorni_sadrzaj>
    <derivirana_varijabla naziv="DomainObject.Predmet.ProtustrankaNazivFormatedOIB_1">PODSUSED - ZADRUGA BRANITELJA, OIB 46024734914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PODSUSED - ZADRUGA BRANITELJA</item>
    </izvorni_sadrzaj>
    <derivirana_varijabla naziv="DomainObject.Predmet.ProtuStrankaListFormated_1">
      <item>PODSUSED - ZADRUGA BRANITELJA</item>
    </derivirana_varijabla>
  </DomainObject.Predmet.ProtuStrankaListFormated>
  <DomainObject.Predmet.ProtuStrankaListFormatedOIB>
    <izvorni_sadrzaj>
      <item>PODSUSED - ZADRUGA BRANITELJA, OIB 46024734914</item>
    </izvorni_sadrzaj>
    <derivirana_varijabla naziv="DomainObject.Predmet.ProtuStrankaListFormatedOIB_1">
      <item>PODSUSED - ZADRUGA BRANITELJA, OIB 46024734914</item>
    </derivirana_varijabla>
  </DomainObject.Predmet.ProtuStrankaListFormatedOIB>
  <DomainObject.Predmet.ProtuStrankaListFormatedWithAdress>
    <izvorni_sadrzaj>
      <item>PODSUSED - ZADRUGA BRANITELJA, ALEJA SELJAČKE BUNE 40, 10000 Zagreb</item>
    </izvorni_sadrzaj>
    <derivirana_varijabla naziv="DomainObject.Predmet.ProtuStrankaListFormatedWithAdress_1">
      <item>PODSUSED - ZADRUGA BRANITELJA, ALEJA SELJAČKE BUNE 40, 10000 Zagreb</item>
    </derivirana_varijabla>
  </DomainObject.Predmet.ProtuStrankaListFormatedWithAdress>
  <DomainObject.Predmet.ProtuStrankaListFormatedWithAdressOIB>
    <izvorni_sadrzaj>
      <item>PODSUSED - ZADRUGA BRANITELJA, OIB 46024734914, ALEJA SELJAČKE BUNE 40, 10000 Zagreb</item>
    </izvorni_sadrzaj>
    <derivirana_varijabla naziv="DomainObject.Predmet.ProtuStrankaListFormatedWithAdressOIB_1">
      <item>PODSUSED - ZADRUGA BRANITELJA, OIB 46024734914, ALEJA SELJAČKE BUNE 40, 10000 Zagreb</item>
    </derivirana_varijabla>
  </DomainObject.Predmet.ProtuStrankaListFormatedWithAdressOIB>
  <DomainObject.Predmet.ProtuStrankaListNazivFormated>
    <izvorni_sadrzaj>
      <item>PODSUSED - ZADRUGA BRANITELJA</item>
    </izvorni_sadrzaj>
    <derivirana_varijabla naziv="DomainObject.Predmet.ProtuStrankaListNazivFormated_1">
      <item>PODSUSED - ZADRUGA BRANITELJA</item>
    </derivirana_varijabla>
  </DomainObject.Predmet.ProtuStrankaListNazivFormated>
  <DomainObject.Predmet.ProtuStrankaListNazivFormatedOIB>
    <izvorni_sadrzaj>
      <item>PODSUSED - ZADRUGA BRANITELJA, OIB 46024734914</item>
    </izvorni_sadrzaj>
    <derivirana_varijabla naziv="DomainObject.Predmet.ProtuStrankaListNazivFormatedOIB_1">
      <item>PODSUSED - ZADRUGA BRANITELJA, OIB 46024734914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PODSUSED - ZADRUGA BRANITELJA</izvorni_sadrzaj>
    <derivirana_varijabla naziv="DomainObject.Predmet.ProtustrankaIDrugi_1">PODSUSED - ZADRUGA BRANITELJA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PODSUSED - ZADRUGA BRANITELJA, OIB 46024734914, ALEJA SELJAČKE BUNE 40, 10000 Zagreb</izvorni_sadrzaj>
    <derivirana_varijabla naziv="DomainObject.Predmet.ProtustrankaIDrugiAdressOIB_1">PODSUSED - ZADRUGA BRANITELJA, OIB 46024734914, ALEJA SELJAČKE BUNE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PODSUSED - ZADRUGA BRANITELJA</item>
    </izvorni_sadrzaj>
    <derivirana_varijabla naziv="DomainObject.Predmet.SudioniciListNaziv_1">
      <item>FINA Regionalni centar Zagreb</item>
      <item>PODSUSED - ZADRUGA BRANITELJA</item>
    </derivirana_varijabla>
  </DomainObject.Predmet.SudioniciListNaziv>
  <DomainObject.Predmet.SudioniciListAdressOIB>
    <izvorni_sadrzaj>
      <item>FINA Regionalni centar Zagreb, OIB 85821130368, Trg svibanjskih žrtava 1995. 1,10000 Zagreb</item>
      <item>PODSUSED - ZADRUGA BRANITELJA, OIB 46024734914, ALEJA SELJAČKE BUNE 40,10000 Zagreb</item>
    </izvorni_sadrzaj>
    <derivirana_varijabla naziv="DomainObject.Predmet.SudioniciListAdressOIB_1">
      <item>FINA Regionalni centar Zagreb, OIB 85821130368, Trg svibanjskih žrtava 1995. 1,10000 Zagreb</item>
      <item>PODSUSED - ZADRUGA BRANITELJA, OIB 46024734914, ALEJA SELJAČKE BUNE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46024734914</item>
    </izvorni_sadrzaj>
    <derivirana_varijabla naziv="DomainObject.Predmet.SudioniciListNazivOIB_1">
      <item>, OIB 85821130368</item>
      <item>, OIB 46024734914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1331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2016-01-26T09:22:00Z</dcterms:created>
  <dc:creator>Ivana Manestar</dc:creator>
  <cp:lastModifiedBy>Ksenija Nol</cp:lastModifiedBy>
  <cp:lastPrinted>2016-01-26T09:22:00Z</cp:lastPrinted>
  <dcterms:modified xmlns:xsi="http://www.w3.org/2001/XMLSchema-instance" xsi:type="dcterms:W3CDTF">2016-01-26T10:13:00Z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