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6034" w14:paraId="f7d6034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Zagreb, Amruševa 2/II</w:t>
            </w:r>
          </w:p>
        </w:tc>
      </w:tr>
    </w:tbl>
    <w:p w:rsidRDefault="00506E84" w:rsidP="0087197C" w:rsidR="00506E84">
      <w:pPr>
        <w:jc w:val="center"/>
        <w:rPr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87197C" w:rsidP="0087197C" w:rsidR="0087197C">
      <w:pPr>
        <w:ind w:left="2880"/>
        <w:rPr>
          <w:color w:val="000000"/>
        </w:rPr>
      </w:pPr>
      <w:r w:rsidRPr="00764854">
        <w:rPr>
          <w:color w:val="000000"/>
        </w:rPr>
        <w:tab/>
      </w:r>
      <w:r w:rsidRPr="00764854">
        <w:rPr>
          <w:color w:val="000000"/>
        </w:rPr>
        <w:tab/>
      </w:r>
    </w:p>
    <w:p w:rsidRDefault="0087197C" w:rsidP="00906019" w:rsidR="00906019">
      <w:pPr>
        <w:jc w:val="both"/>
      </w:pPr>
      <w:r>
        <w:tab/>
      </w:r>
      <w:r w:rsidR="00906019" w:rsidRPr="00677E39">
        <w:t xml:space="preserve">Trgovački sud u Zagrebu, po sucu Nikoli Ribariću, u stečajnom predmetu u povodu zahtjeva FINANCIJSKE AGENCIJE, za provedbu skraćenog stečajnog postupka nad dužnikom </w:t>
      </w:r>
      <w:r w:rsidR="00906019">
        <w:t>OBUĆA NIKI d.o.o. Ivanić Grad, Šiftarova 35, OIB 38607000916, dana 2</w:t>
      </w:r>
      <w:r w:rsidR="00906019" w:rsidRPr="00677E39">
        <w:t>.</w:t>
      </w:r>
      <w:r w:rsidR="00906019">
        <w:t xml:space="preserve"> ožujka</w:t>
      </w:r>
      <w:r w:rsidR="00906019" w:rsidRPr="00677E39">
        <w:t xml:space="preserve"> 201</w:t>
      </w:r>
      <w:r w:rsidR="00906019">
        <w:t>7,</w:t>
      </w: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906019">
        <w:t>OBUĆA NIKI d.o.o. Ivanić Grad, Šiftarova 35, OIB 38607000916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87197C">
        <w:t>2</w:t>
      </w:r>
      <w:r w:rsidR="00906019">
        <w:t>6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906019">
        <w:t>6924-16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906019" w:rsidP="00906019" w:rsidR="00906019">
      <w:pPr>
        <w:jc w:val="both"/>
      </w:pPr>
      <w:r>
        <w:t>Zahtjev za provedbu skraćenog stečajnog postupka nad navedenom pravnom osobom podnijela je ovome sudu Financijska agencija, Regionalni centar Zagreb, Trg svibanjskih žrtava 1995. 1, Zagreb (u daljnjem tekstu: FINA), na temelju odredbe čl. 429. Stečajnog zakona (»Narodne novine« broj 71/15; u daljnjem tekstu: SZ), navodeći da su kod dužnika ispunjeni uvjeti iz čl. 428. SZ-a: da dužnik nema zaposlenih, da nisu ispunjeni uvjeti za pokretanje drugog postupka radi brisanja istog iz sudskog registra te da u Očevidniku redoslijeda osnova za plaćanje (u daljnjem tekstu: ORP) dužnik ima evidentirane neizvršene osnove za plaćanje u neprekidnom razdoblju od 120 dana.</w:t>
      </w:r>
    </w:p>
    <w:p w:rsidRDefault="00906019" w:rsidP="00906019" w:rsidR="00906019">
      <w:pPr>
        <w:jc w:val="both"/>
      </w:pPr>
    </w:p>
    <w:p w:rsidRDefault="00906019" w:rsidP="00906019" w:rsidR="00906019">
      <w:pPr>
        <w:ind w:firstLine="720"/>
        <w:jc w:val="both"/>
      </w:pPr>
      <w:r>
        <w:t>FINA uz prijedlog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dana, te da ukupni iznos duga evidentiranog na temelju neizvršenih osnova za plaćanje iznosi 12.980,41 kuna na dan 01. rujna 2015. godine.</w:t>
      </w:r>
    </w:p>
    <w:p w:rsidRDefault="00906019" w:rsidP="00906019" w:rsidR="00906019">
      <w:pPr>
        <w:jc w:val="both"/>
      </w:pPr>
    </w:p>
    <w:p w:rsidRDefault="00906019" w:rsidP="00906019" w:rsidR="00906019">
      <w:pPr>
        <w:jc w:val="both"/>
      </w:pPr>
      <w:r>
        <w:tab/>
        <w:t>Uvidom u izvadak iz sudskog registra za dužnika utvrđeno je da nisu ispunjene pretpostavke za pokretanje drugog postupka radi brisanja dužnika iz sudskog registra..</w:t>
      </w:r>
    </w:p>
    <w:p w:rsidRDefault="00906019" w:rsidP="00906019" w:rsidR="00906019" w:rsidRPr="00A15EE7">
      <w:pPr>
        <w:jc w:val="both"/>
      </w:pPr>
      <w:r w:rsidRPr="00A15EE7">
        <w:tab/>
      </w:r>
    </w:p>
    <w:p w:rsidRDefault="00906019" w:rsidP="00906019" w:rsidR="00906019">
      <w:pPr>
        <w:ind w:firstLine="720"/>
        <w:jc w:val="both"/>
      </w:pPr>
      <w:r w:rsidRPr="00A15EE7">
        <w:lastRenderedPageBreak/>
        <w:t xml:space="preserve">Temeljem gore navedenog proizlazi da je udovoljeno uvjetima iz čl. 428. i 429. SZ-a, te je stoga </w:t>
      </w:r>
      <w:r>
        <w:t>sud donio rješenje o pokretanju skraćenog stečajnog postupka 27. lipnja 2016. godine.</w:t>
      </w:r>
    </w:p>
    <w:p w:rsidRDefault="00906019" w:rsidP="00906019" w:rsidR="00906019">
      <w:pPr>
        <w:ind w:firstLine="720"/>
        <w:jc w:val="both"/>
      </w:pPr>
    </w:p>
    <w:p w:rsidRDefault="00906019" w:rsidP="00906019" w:rsidR="00906019">
      <w:pPr>
        <w:ind w:firstLine="720"/>
        <w:jc w:val="both"/>
      </w:pPr>
      <w:r>
        <w:t>Zaključkom od 27. lipnja 2016. godine pozvan je zakonski zastupnik dostaviti javnobilježnički ovjerovljeni popis imovine i obaveza, te su pozvani vjerovnici dužnika da u roku od 45 dana od dana objave oglasa na mrežnoj stranici E oglasna ploča predlože otvaranje stečajnog postupka nad dužnikom.</w:t>
      </w:r>
    </w:p>
    <w:p w:rsidRDefault="00906019" w:rsidP="00906019" w:rsidR="00906019">
      <w:pPr>
        <w:ind w:firstLine="720"/>
        <w:jc w:val="both"/>
      </w:pPr>
    </w:p>
    <w:p w:rsidRDefault="00906019" w:rsidP="00906019" w:rsidR="00906019">
      <w:pPr>
        <w:ind w:firstLine="720"/>
        <w:jc w:val="both"/>
      </w:pPr>
      <w:r>
        <w:t>Podneskom od 17. kolovoza 2016. godine vjerovnik Saša Sušec, Hrastelnica 322, Hrastelnica, Sisak, predložio je otvaranje stečajnog postupka nad dužnikom. Uz podnesak je dostavljna obračunska isprava za isplatu plaće – naknadu plaće iz koje proizalzi vjerojatnost vjerovnikove tražbine. Također je dostavljena i preslika radne knjižice.</w:t>
      </w:r>
    </w:p>
    <w:p w:rsidRDefault="00906019" w:rsidP="00906019" w:rsidR="00906019">
      <w:pPr>
        <w:ind w:firstLine="720"/>
        <w:jc w:val="both"/>
      </w:pPr>
    </w:p>
    <w:p w:rsidRDefault="00906019" w:rsidP="00906019" w:rsidR="00906019">
      <w:pPr>
        <w:jc w:val="both"/>
      </w:pPr>
      <w:r>
        <w:tab/>
      </w:r>
      <w:r w:rsidRPr="00E05F88"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906019" w:rsidP="00906019" w:rsidR="00906019">
      <w:pPr>
        <w:jc w:val="both"/>
      </w:pPr>
    </w:p>
    <w:p w:rsidRDefault="00906019" w:rsidP="00906019" w:rsidR="00906019">
      <w:pPr>
        <w:jc w:val="both"/>
      </w:pPr>
      <w:r>
        <w:tab/>
        <w:t>Nadalje, odredbom čl. 433. SZ-a propisano je da a</w:t>
      </w:r>
      <w:r w:rsidRPr="00711333"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t>.</w:t>
      </w:r>
      <w:r>
        <w:tab/>
      </w:r>
    </w:p>
    <w:p w:rsidRDefault="00906019" w:rsidP="00906019" w:rsidR="00906019">
      <w:pPr>
        <w:jc w:val="both"/>
      </w:pPr>
    </w:p>
    <w:p w:rsidRDefault="00906019" w:rsidP="00906019" w:rsidR="00906019">
      <w:pPr>
        <w:ind w:firstLine="720"/>
        <w:jc w:val="both"/>
      </w:pPr>
      <w:r>
        <w:t>S obzirom na to da je vjerovnik Saša Sušec, u smislu čl. 114. st. 3. SZ-a oslobođen plaćanja predujma za namirenje troškova stečajnog postupka iz čl. 114. st. 1. SZ-a, u roku 45 dana od dana objave oglasa, predložio otvoriti stečaj nad dužnikom sud je na temelju odredbe čl. 433. SZ-a donio rješenje o obustavi skraćenog stečajnog postupka 14. listopada 2016.</w:t>
      </w:r>
    </w:p>
    <w:p w:rsidRDefault="00906019" w:rsidP="00906019" w:rsidR="00906019">
      <w:pPr>
        <w:ind w:firstLine="720"/>
        <w:jc w:val="both"/>
      </w:pPr>
    </w:p>
    <w:p w:rsidRDefault="00906019" w:rsidP="00906019" w:rsidR="00906019">
      <w:pPr>
        <w:ind w:firstLine="720"/>
        <w:jc w:val="both"/>
      </w:pPr>
      <w:r>
        <w:t xml:space="preserve">Rješenje od 14. listopada 2016. godine postalo je pravomoćno s danom 23.11.2016. </w:t>
      </w:r>
    </w:p>
    <w:p w:rsidRDefault="00906019" w:rsidP="00906019" w:rsidR="00906019">
      <w:pPr>
        <w:ind w:firstLine="720"/>
        <w:jc w:val="both"/>
      </w:pPr>
    </w:p>
    <w:p w:rsidRDefault="00906019" w:rsidP="00906019" w:rsidR="00906019" w:rsidRPr="00B77765">
      <w:pPr>
        <w:ind w:firstLine="709"/>
        <w:jc w:val="both"/>
        <w:rPr>
          <w:lang w:val="en-GB"/>
        </w:rPr>
      </w:pPr>
      <w:r w:rsidRPr="00B77765">
        <w:t>Imajući u vidu činjenicu da je Financija agencija u zahtjevu za provedbu skraćenog stečajnog postupka, koji se vo</w:t>
      </w:r>
      <w:r>
        <w:t>dio pod poslovnim brojem St-6901/2015</w:t>
      </w:r>
      <w:r w:rsidRPr="00B77765">
        <w:t xml:space="preserve">, navela da je dužnik na dan </w:t>
      </w:r>
      <w:r>
        <w:t>1</w:t>
      </w:r>
      <w:r w:rsidRPr="00B77765">
        <w:t>.</w:t>
      </w:r>
      <w:r>
        <w:t xml:space="preserve"> rujna 2015.</w:t>
      </w:r>
      <w:r w:rsidRPr="00B77765">
        <w:t xml:space="preserve"> u Očevidniku redoslijeda osnova za plaćanje imao evidentirane neizvršene osnove za plaćanje u neprekinutom razdoblju od </w:t>
      </w:r>
      <w:r>
        <w:t xml:space="preserve">120 </w:t>
      </w:r>
      <w:r w:rsidRPr="00B77765">
        <w:t xml:space="preserve">dana te kako navedena agencija vodi Očevidnik redoslijeda osnova za plaćanje, </w:t>
      </w:r>
      <w:r w:rsidRPr="00B77765">
        <w:rPr>
          <w:lang w:val="en-GB"/>
        </w:rPr>
        <w:t xml:space="preserve">sud je prihvatio tvrdnje Financijske agencije o neprekinutom razdoblju evidentiranih neizvršenih osnova za plaćanje koji su zavedeni u Očevidniku  redoslijeda osnova za plaćanje. </w:t>
      </w:r>
    </w:p>
    <w:p w:rsidRDefault="00906019" w:rsidP="00906019" w:rsidR="00906019" w:rsidRPr="00B77765">
      <w:pPr>
        <w:jc w:val="both"/>
        <w:rPr>
          <w:lang w:val="en-GB"/>
        </w:rPr>
      </w:pPr>
    </w:p>
    <w:p w:rsidRDefault="00906019" w:rsidP="00906019" w:rsidR="00906019">
      <w:pPr>
        <w:ind w:firstLine="709"/>
        <w:jc w:val="both"/>
      </w:pPr>
      <w:r w:rsidRPr="00B77765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06019" w:rsidP="00A57E11" w:rsidR="00906019">
      <w:pPr>
        <w:ind w:firstLine="708"/>
        <w:jc w:val="both"/>
      </w:pPr>
    </w:p>
    <w:p w:rsidRDefault="002D661A" w:rsidP="00A57E11" w:rsidR="00A57E11" w:rsidRPr="00B3101F">
      <w:pPr>
        <w:ind w:firstLine="708"/>
        <w:jc w:val="both"/>
      </w:pPr>
      <w:r>
        <w:lastRenderedPageBreak/>
        <w:t xml:space="preserve">Rješenjem od </w:t>
      </w:r>
      <w:r w:rsidR="00906019">
        <w:t>8</w:t>
      </w:r>
      <w:r w:rsidR="00A57E11" w:rsidRPr="00B3101F">
        <w:t>.</w:t>
      </w:r>
      <w:r w:rsidR="00906019">
        <w:t xml:space="preserve"> prosinca</w:t>
      </w:r>
      <w:r w:rsidR="00A57E11">
        <w:t xml:space="preserve"> 2016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906019">
        <w:t>21. siječnja 2017</w:t>
      </w:r>
      <w:r w:rsidR="003F5890">
        <w:t>. godine</w:t>
      </w:r>
      <w:r w:rsidR="008E5A51">
        <w:t xml:space="preserve"> nije</w:t>
      </w:r>
      <w:r w:rsidR="0098030D" w:rsidRPr="005E6979">
        <w:t xml:space="preserve"> </w:t>
      </w:r>
      <w:r>
        <w:t xml:space="preserve">pristupio </w:t>
      </w:r>
      <w:r w:rsidR="00A57E11">
        <w:t>zastupnik po zakonu dužnika</w:t>
      </w:r>
      <w:r w:rsidR="005F4A3E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795B3B" w:rsidR="00E41C33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906019">
        <w:t xml:space="preserve"> 2</w:t>
      </w:r>
      <w:r w:rsidR="00161054">
        <w:t xml:space="preserve">. </w:t>
      </w:r>
      <w:r w:rsidR="00906019">
        <w:t>ožujka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B20A40">
        <w:t xml:space="preserve">utvrđeno kako </w:t>
      </w:r>
      <w:r w:rsidR="00795B3B">
        <w:t xml:space="preserve">je privremeni stečajni upravitelj u spis predao Izvješće </w:t>
      </w:r>
      <w:r w:rsidR="00906019">
        <w:t>27.2.2017.</w:t>
      </w:r>
      <w:r w:rsidR="00795B3B">
        <w:t xml:space="preserve"> Privremeni stečajni upravitelj u cijelosti je ostao kod navoda iz Izvješća</w:t>
      </w:r>
      <w:r w:rsidR="00814D7F">
        <w:t>.</w:t>
      </w:r>
      <w:r w:rsidR="00795B3B">
        <w:t xml:space="preserve"> U pogledu imovine predloženi stečajni dužnik nema imovine odnosno imovina nije dostatna za pokriće troškova stečajnog postupka, slijedom čega je predložio pozivom na odredbe čl. 132. SZ-a pozvati vjerovnike na uplatu predujma u iznosu od </w:t>
      </w:r>
      <w:r w:rsidR="008E5A51">
        <w:t>2</w:t>
      </w:r>
      <w:r w:rsidR="00814D7F">
        <w:t>6</w:t>
      </w:r>
      <w:r w:rsidR="00795B3B">
        <w:t>.000,00 kn.</w:t>
      </w:r>
      <w:r w:rsidR="00B20A40">
        <w:t>.</w:t>
      </w:r>
      <w:r w:rsidR="00E41C33">
        <w:t xml:space="preserve"> Primjedbi ni pitanja nije bilo.</w:t>
      </w:r>
    </w:p>
    <w:p w:rsidRDefault="00E41C33" w:rsidP="003A0BB1" w:rsidR="00E41C33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814D7F">
        <w:t>6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814D7F">
        <w:t>2</w:t>
      </w:r>
      <w:r w:rsidR="0000412E">
        <w:t>.</w:t>
      </w:r>
      <w:r w:rsidR="008E5A51">
        <w:t xml:space="preserve"> ožujka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06E84" w:rsidP="0098030D" w:rsidR="00506E84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906019">
      <w:t>6924</w:t>
    </w:r>
    <w:r>
      <w:t>/201</w:t>
    </w:r>
    <w:r w:rsidR="00906019">
      <w:t>6</w:t>
    </w:r>
    <w:r w:rsidR="00506E84">
      <w:t>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F6AE0"/>
    <w:rsid w:val="00234D26"/>
    <w:rsid w:val="002D661A"/>
    <w:rsid w:val="0033394A"/>
    <w:rsid w:val="003411E4"/>
    <w:rsid w:val="00375B8B"/>
    <w:rsid w:val="003A0BB1"/>
    <w:rsid w:val="003D5C56"/>
    <w:rsid w:val="003F5890"/>
    <w:rsid w:val="00495665"/>
    <w:rsid w:val="00506E84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14D7F"/>
    <w:rsid w:val="0087197C"/>
    <w:rsid w:val="008E5A51"/>
    <w:rsid w:val="008E718C"/>
    <w:rsid w:val="009052B6"/>
    <w:rsid w:val="00906019"/>
    <w:rsid w:val="0098030D"/>
    <w:rsid w:val="009844EE"/>
    <w:rsid w:val="00A44B01"/>
    <w:rsid w:val="00A57E11"/>
    <w:rsid w:val="00A7452B"/>
    <w:rsid w:val="00AD1F89"/>
    <w:rsid w:val="00B20A40"/>
    <w:rsid w:val="00B614E4"/>
    <w:rsid w:val="00B71C6A"/>
    <w:rsid w:val="00BA5652"/>
    <w:rsid w:val="00C211AB"/>
    <w:rsid w:val="00C274FB"/>
    <w:rsid w:val="00C95F99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5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C56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C56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C56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C56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5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C56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C56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C56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C56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6924</izvorni_sadrzaj>
    <derivirana_varijabla naziv="DomainObject.Predmet.Broj_1">6924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St-6924/2016</izvorni_sadrzaj>
    <derivirana_varijabla naziv="DomainObject.Predmet.OznakaBroj_1">St-6924/2016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OBUĆA NIKI d.o.o. zastupanog po punomoćniku JOSIP MATIĆ</izvorni_sadrzaj>
    <derivirana_varijabla naziv="DomainObject.Predmet.ProtustrankaFormated_1">  OBUĆA NIKI d.o.o. zastupanog po punomoćniku JOSIP MATIĆ</derivirana_varijabla>
  </DomainObject.Predmet.ProtustrankaFormated>
  <DomainObject.Predmet.ProtustrankaFormatedOIB>
    <izvorni_sadrzaj>  OBUĆA NIKI d.o.o., OIB 38607000916 zastupanog po punomoćniku JOSIP MATIĆ</izvorni_sadrzaj>
    <derivirana_varijabla naziv="DomainObject.Predmet.ProtustrankaFormatedOIB_1">  OBUĆA NIKI d.o.o., OIB 38607000916 zastupanog po punomoćniku JOSIP MATIĆ</derivirana_varijabla>
  </DomainObject.Predmet.ProtustrankaFormatedOIB>
  <DomainObject.Predmet.ProtustrankaFormatedWithAdress>
    <izvorni_sadrzaj> OBUĆA NIKI d.o.o., Šiftarova 35, 10310 Ivanić-Grad zastupanog po punomoćniku JOSIP MATIĆ</izvorni_sadrzaj>
    <derivirana_varijabla naziv="DomainObject.Predmet.ProtustrankaFormatedWithAdress_1"> OBUĆA NIKI d.o.o., Šiftarova 35, 10310 Ivanić-Grad zastupanog po punomoćniku JOSIP MATIĆ</derivirana_varijabla>
  </DomainObject.Predmet.ProtustrankaFormatedWithAdress>
  <DomainObject.Predmet.ProtustrankaFormatedWithAdressOIB>
    <izvorni_sadrzaj> OBUĆA NIKI d.o.o., OIB 38607000916, Šiftarova 35, 10310 Ivanić-Grad zastupanog po punomoćniku JOSIP MATIĆ</izvorni_sadrzaj>
    <derivirana_varijabla naziv="DomainObject.Predmet.ProtustrankaFormatedWithAdressOIB_1"> OBUĆA NIKI d.o.o., OIB 38607000916, Šiftarova 35, 10310 Ivanić-Grad zastupanog po punomoćniku JOSIP MATIĆ</derivirana_varijabla>
  </DomainObject.Predmet.ProtustrankaFormatedWithAdressOIB>
  <DomainObject.Predmet.ProtustrankaWithAdress>
    <izvorni_sadrzaj>OBUĆA NIKI d.o.o. Šiftarova 35, 10310 Ivanić-Grad</izvorni_sadrzaj>
    <derivirana_varijabla naziv="DomainObject.Predmet.ProtustrankaWithAdress_1">OBUĆA NIKI d.o.o. Šiftarova 35, 10310 Ivanić-Grad</derivirana_varijabla>
  </DomainObject.Predmet.ProtustrankaWithAdress>
  <DomainObject.Predmet.ProtustrankaWithAdressOIB>
    <izvorni_sadrzaj>OBUĆA NIKI d.o.o., OIB 38607000916, Šiftarova 35, 10310 Ivanić-Grad</izvorni_sadrzaj>
    <derivirana_varijabla naziv="DomainObject.Predmet.ProtustrankaWithAdressOIB_1">OBUĆA NIKI d.o.o., OIB 38607000916, Šiftarova 35, 10310 Ivanić-Grad</derivirana_varijabla>
  </DomainObject.Predmet.ProtustrankaWithAdressOIB>
  <DomainObject.Predmet.ProtustrankaNazivFormated>
    <izvorni_sadrzaj>OBUĆA NIKI d.o.o.</izvorni_sadrzaj>
    <derivirana_varijabla naziv="DomainObject.Predmet.ProtustrankaNazivFormated_1">OBUĆA NIKI d.o.o.</derivirana_varijabla>
  </DomainObject.Predmet.ProtustrankaNazivFormated>
  <DomainObject.Predmet.ProtustrankaNazivFormatedOIB>
    <izvorni_sadrzaj>OBUĆA NIKI d.o.o., OIB 38607000916</izvorni_sadrzaj>
    <derivirana_varijabla naziv="DomainObject.Predmet.ProtustrankaNazivFormatedOIB_1">OBUĆA NIKI d.o.o., OIB 38607000916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Sučec zastupanog po punomoćniku OWENS I HOUŠKA, odvjetničko društvo d.o.o.; Josip Matić</izvorni_sadrzaj>
    <derivirana_varijabla naziv="DomainObject.Predmet.StrankaFormated_1">  FINA Regionalni centar Zagreb; Saša Sučec zastupanog po punomoćniku OWENS I HOUŠKA, odvjetničko društvo d.o.o.; Josip Matić</derivirana_varijabla>
  </DomainObject.Predmet.StrankaFormated>
  <DomainObject.Predmet.StrankaFormatedOIB>
    <izvorni_sadrzaj>  FINA Regionalni centar Zagreb, OIB 85821130368; Saša Sučec, OIB 08917673118 zastupanog po punomoćniku OWENS I HOUŠKA, odvjetničko društvo d.o.o.; Josip Matić, OIB 58164287645</izvorni_sadrzaj>
    <derivirana_varijabla naziv="DomainObject.Predmet.StrankaFormatedOIB_1">  FINA Regionalni centar Zagreb, OIB 85821130368; Saša Sučec, OIB 08917673118 zastupanog po punomoćniku OWENS I HOUŠKA, odvjetničko društvo d.o.o.; Josip Matić, OIB 58164287645</derivirana_varijabla>
  </DomainObject.Predmet.StrankaFormatedOIB>
  <DomainObject.Predmet.StrankaFormatedWithAdress>
    <izvorni_sadrzaj> FINA Regionalni centar Zagreb, Trg svibanjskih žrtava 1995. 1, 10000 Zagreb; Saša Sučec, Hrastelnica 322, 44000 Hrastelnica zastupanog po punomoćniku OWENS I HOUŠKA, odvjetničko društvo d.o.o.; Josip Matić, Šiftarova 35, 10310 Ivanić-Grad</izvorni_sadrzaj>
    <derivirana_varijabla naziv="DomainObject.Predmet.StrankaFormatedWithAdress_1"> FINA Regionalni centar Zagreb, Trg svibanjskih žrtava 1995. 1, 10000 Zagreb; Saša Sučec, Hrastelnica 322, 44000 Hrastelnica zastupanog po punomoćniku OWENS I HOUŠKA, odvjetničko društvo d.o.o.; Josip Matić, Šiftarova 35, 10310 Ivanić-Grad</derivirana_varijabla>
  </DomainObject.Predmet.StrankaFormatedWithAdress>
  <DomainObject.Predmet.StrankaFormatedWithAdressOIB>
    <izvorni_sadrzaj> FINA Regionalni centar Zagreb, OIB 85821130368, Trg svibanjskih žrtava 1995. 1, 10000 Zagreb; Saša Sučec, OIB 08917673118, Hrastelnica 322, 44000 Hrastelnica zastupanog po punomoćniku OWENS I HOUŠKA, odvjetničko društvo d.o.o.; Josip Matić, OIB 58164287645, Šiftarova 35, 10310 Ivanić-Grad</izvorni_sadrzaj>
    <derivirana_varijabla naziv="DomainObject.Predmet.StrankaFormatedWithAdressOIB_1"> FINA Regionalni centar Zagreb, OIB 85821130368, Trg svibanjskih žrtava 1995. 1, 10000 Zagreb; Saša Sučec, OIB 08917673118, Hrastelnica 322, 44000 Hrastelnica zastupanog po punomoćniku OWENS I HOUŠKA, odvjetničko društvo d.o.o.; Josip Matić, OIB 58164287645, Šiftarova 35, 10310 Ivanić-Grad</derivirana_varijabla>
  </DomainObject.Predmet.StrankaFormatedWithAdressOIB>
  <DomainObject.Predmet.StrankaWithAdress>
    <izvorni_sadrzaj>FINA Regionalni centar Zagreb Trg svibanjskih žrtava 1995. 1,10000 Zagreb,Saša Sučec Hrastelnica 322,44000 Hrastelnica,Josip Matić Šiftarova 35,10310 Ivanić-Grad</izvorni_sadrzaj>
    <derivirana_varijabla naziv="DomainObject.Predmet.StrankaWithAdress_1">FINA Regionalni centar Zagreb Trg svibanjskih žrtava 1995. 1,10000 Zagreb,Saša Sučec Hrastelnica 322,44000 Hrastelnica,Josip Matić Šiftarova 35,10310 Ivanić-Grad</derivirana_varijabla>
  </DomainObject.Predmet.StrankaWithAdress>
  <DomainObject.Predmet.StrankaWithAdressOIB>
    <izvorni_sadrzaj>FINA Regionalni centar Zagreb, OIB 85821130368, Trg svibanjskih žrtava 1995. 1,10000 Zagreb,Saša Sučec, OIB 08917673118, Hrastelnica 322,44000 Hrastelnica,Josip Matić, OIB 58164287645, Šiftarova 35,10310 Ivanić-Grad</izvorni_sadrzaj>
    <derivirana_varijabla naziv="DomainObject.Predmet.StrankaWithAdressOIB_1">FINA Regionalni centar Zagreb, OIB 85821130368, Trg svibanjskih žrtava 1995. 1,10000 Zagreb,Saša Sučec, OIB 08917673118, Hrastelnica 322,44000 Hrastelnica,Josip Matić, OIB 58164287645, Šiftarova 35,10310 Ivanić-Grad</derivirana_varijabla>
  </DomainObject.Predmet.StrankaWithAdressOIB>
  <DomainObject.Predmet.StrankaNazivFormated>
    <izvorni_sadrzaj>FINA Regionalni centar Zagreb,Saša Sučec,Josip Matić</izvorni_sadrzaj>
    <derivirana_varijabla naziv="DomainObject.Predmet.StrankaNazivFormated_1">FINA Regionalni centar Zagreb,Saša Sučec,Josip Matić</derivirana_varijabla>
  </DomainObject.Predmet.StrankaNazivFormated>
  <DomainObject.Predmet.StrankaNazivFormatedOIB>
    <izvorni_sadrzaj>FINA Regionalni centar Zagreb, OIB 85821130368,Saša Sučec, OIB 08917673118,Josip Matić, OIB 58164287645</izvorni_sadrzaj>
    <derivirana_varijabla naziv="DomainObject.Predmet.StrankaNazivFormatedOIB_1">FINA Regionalni centar Zagreb, OIB 85821130368,Saša Sučec, OIB 08917673118,Josip Matić, OIB 58164287645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Saša Sučec zastupanog po punomoćniku OWENS I HOUŠKA, odvjetničko društvo d.o.o.</item>
      <item>Josip Matić</item>
    </izvorni_sadrzaj>
    <derivirana_varijabla naziv="DomainObject.Predmet.StrankaListFormated_1">
      <item>FINA Regionalni centar Zagreb</item>
      <item>Saša Sučec zastupanog po punomoćniku OWENS I HOUŠKA, odvjetničko društvo d.o.o.</item>
      <item>Josip Matić</item>
    </derivirana_varijabla>
  </DomainObject.Predmet.StrankaListFormated>
  <DomainObject.Predmet.StrankaListFormatedOIB>
    <izvorni_sadrzaj>
      <item>FINA Regionalni centar Zagreb, OIB 85821130368</item>
      <item>Saša Sučec, OIB 08917673118 zastupanog po punomoćniku OWENS I HOUŠKA, odvjetničko društvo d.o.o.</item>
      <item>Josip Matić, OIB 58164287645</item>
    </izvorni_sadrzaj>
    <derivirana_varijabla naziv="DomainObject.Predmet.StrankaListFormatedOIB_1">
      <item>FINA Regionalni centar Zagreb, OIB 85821130368</item>
      <item>Saša Sučec, OIB 08917673118 zastupanog po punomoćniku OWENS I HOUŠKA, odvjetničko društvo d.o.o.</item>
      <item>Josip Matić, OIB 58164287645</item>
    </derivirana_varijabla>
  </DomainObject.Predmet.StrankaListFormatedOIB>
  <DomainObject.Predmet.StrankaListFormatedWithAdress>
    <izvorni_sadrzaj>
      <item>FINA Regionalni centar Zagreb, Trg svibanjskih žrtava 1995. 1, 10000 Zagreb</item>
      <item>Saša Sučec, Hrastelnica 322, 44000 Hrastelnica zastupanog po punomoćniku OWENS I HOUŠKA, odvjetničko društvo d.o.o.</item>
      <item>Josip Matić, Šiftarova 35, 10310 Ivanić-Grad</item>
    </izvorni_sadrzaj>
    <derivirana_varijabla naziv="DomainObject.Predmet.StrankaListFormatedWithAdress_1">
      <item>FINA Regionalni centar Zagreb, Trg svibanjskih žrtava 1995. 1, 10000 Zagreb</item>
      <item>Saša Sučec, Hrastelnica 322, 44000 Hrastelnica zastupanog po punomoćniku OWENS I HOUŠKA, odvjetničko društvo d.o.o.</item>
      <item>Josip Matić, Šiftarova 35, 10310 Ivanić-Grad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Saša Sučec, OIB 08917673118, Hrastelnica 322, 44000 Hrastelnica zastupanog po punomoćniku OWENS I HOUŠKA, odvjetničko društvo d.o.o.</item>
      <item>Josip Matić, OIB 58164287645, Šiftarova 35, 10310 Ivanić-Grad</item>
    </izvorni_sadrzaj>
    <derivirana_varijabla naziv="DomainObject.Predmet.StrankaListFormatedWithAdressOIB_1">
      <item>FINA Regionalni centar Zagreb, OIB 85821130368, Trg svibanjskih žrtava 1995. 1, 10000 Zagreb</item>
      <item>Saša Sučec, OIB 08917673118, Hrastelnica 322, 44000 Hrastelnica zastupanog po punomoćniku OWENS I HOUŠKA, odvjetničko društvo d.o.o.</item>
      <item>Josip Matić, OIB 58164287645, Šiftarova 35, 10310 Ivanić-Grad</item>
    </derivirana_varijabla>
  </DomainObject.Predmet.StrankaListFormatedWithAdressOIB>
  <DomainObject.Predmet.StrankaListNazivFormated>
    <izvorni_sadrzaj>
      <item>FINA Regionalni centar Zagreb</item>
      <item>Saša Sučec</item>
      <item>Josip Matić</item>
    </izvorni_sadrzaj>
    <derivirana_varijabla naziv="DomainObject.Predmet.StrankaListNazivFormated_1">
      <item>FINA Regionalni centar Zagreb</item>
      <item>Saša Sučec</item>
      <item>Josip Matić</item>
    </derivirana_varijabla>
  </DomainObject.Predmet.StrankaListNazivFormated>
  <DomainObject.Predmet.StrankaListNazivFormatedOIB>
    <izvorni_sadrzaj>
      <item>FINA Regionalni centar Zagreb, OIB 85821130368</item>
      <item>Saša Sučec, OIB 08917673118</item>
      <item>Josip Matić, OIB 58164287645</item>
    </izvorni_sadrzaj>
    <derivirana_varijabla naziv="DomainObject.Predmet.StrankaListNazivFormatedOIB_1">
      <item>FINA Regionalni centar Zagreb, OIB 85821130368</item>
      <item>Saša Sučec, OIB 08917673118</item>
      <item>Josip Matić, OIB 58164287645</item>
    </derivirana_varijabla>
  </DomainObject.Predmet.StrankaListNazivFormatedOIB>
  <DomainObject.Predmet.ProtuStrankaListFormated>
    <izvorni_sadrzaj>
      <item>OBUĆA NIKI d.o.o. zastupanog po punomoćniku JOSIP MATIĆ</item>
    </izvorni_sadrzaj>
    <derivirana_varijabla naziv="DomainObject.Predmet.ProtuStrankaListFormated_1">
      <item>OBUĆA NIKI d.o.o. zastupanog po punomoćniku JOSIP MATIĆ</item>
    </derivirana_varijabla>
  </DomainObject.Predmet.ProtuStrankaListFormated>
  <DomainObject.Predmet.ProtuStrankaListFormatedOIB>
    <izvorni_sadrzaj>
      <item>OBUĆA NIKI d.o.o., OIB 38607000916 zastupanog po punomoćniku JOSIP MATIĆ</item>
    </izvorni_sadrzaj>
    <derivirana_varijabla naziv="DomainObject.Predmet.ProtuStrankaListFormatedOIB_1">
      <item>OBUĆA NIKI d.o.o., OIB 38607000916 zastupanog po punomoćniku JOSIP MATIĆ</item>
    </derivirana_varijabla>
  </DomainObject.Predmet.ProtuStrankaListFormatedOIB>
  <DomainObject.Predmet.ProtuStrankaListFormatedWithAdress>
    <izvorni_sadrzaj>
      <item>OBUĆA NIKI d.o.o., Šiftarova 35, 10310 Ivanić-Grad zastupanog po punomoćniku JOSIP MATIĆ</item>
    </izvorni_sadrzaj>
    <derivirana_varijabla naziv="DomainObject.Predmet.ProtuStrankaListFormatedWithAdress_1">
      <item>OBUĆA NIKI d.o.o., Šiftarova 35, 10310 Ivanić-Grad zastupanog po punomoćniku JOSIP MATIĆ</item>
    </derivirana_varijabla>
  </DomainObject.Predmet.ProtuStrankaListFormatedWithAdress>
  <DomainObject.Predmet.ProtuStrankaListFormatedWithAdressOIB>
    <izvorni_sadrzaj>
      <item>OBUĆA NIKI d.o.o., OIB 38607000916, Šiftarova 35, 10310 Ivanić-Grad zastupanog po punomoćniku JOSIP MATIĆ</item>
    </izvorni_sadrzaj>
    <derivirana_varijabla naziv="DomainObject.Predmet.ProtuStrankaListFormatedWithAdressOIB_1">
      <item>OBUĆA NIKI d.o.o., OIB 38607000916, Šiftarova 35, 10310 Ivanić-Grad zastupanog po punomoćniku JOSIP MATIĆ</item>
    </derivirana_varijabla>
  </DomainObject.Predmet.ProtuStrankaListFormatedWithAdressOIB>
  <DomainObject.Predmet.ProtuStrankaListNazivFormated>
    <izvorni_sadrzaj>
      <item>OBUĆA NIKI d.o.o.</item>
    </izvorni_sadrzaj>
    <derivirana_varijabla naziv="DomainObject.Predmet.ProtuStrankaListNazivFormated_1">
      <item>OBUĆA NIKI d.o.o.</item>
    </derivirana_varijabla>
  </DomainObject.Predmet.ProtuStrankaListNazivFormated>
  <DomainObject.Predmet.ProtuStrankaListNazivFormatedOIB>
    <izvorni_sadrzaj>
      <item>OBUĆA NIKI d.o.o., OIB 38607000916</item>
    </izvorni_sadrzaj>
    <derivirana_varijabla naziv="DomainObject.Predmet.ProtuStrankaListNazivFormatedOIB_1">
      <item>OBUĆA NIKI d.o.o., OIB 38607000916</item>
    </derivirana_varijabla>
  </DomainObject.Predmet.ProtuStrankaListNazivFormatedOIB>
  <DomainObject.Predmet.OstaliListFormated>
    <izvorni_sadrzaj>
      <item>JOSIP MATIĆ punomoćnik sudionika u postupku OBUĆA NIKI d.o.o.</item>
      <item>OWENS I HOUŠKA, odvjetničko društvo d.o.o. punomoćnik sudionika u postupku Saša Sučec</item>
      <item>REPUBLIKA HRVATSKA MINISTARSTVO FINANCIJA</item>
      <item>ŽUPANIJSKO DRŽAVNO ODVJETNIŠTVO U VELIKOJ GORICI</item>
    </izvorni_sadrzaj>
    <derivirana_varijabla naziv="DomainObject.Predmet.OstaliListFormated_1">
      <item>JOSIP MATIĆ punomoćnik sudionika u postupku OBUĆA NIKI d.o.o.</item>
      <item>OWENS I HOUŠKA, odvjetničko društvo d.o.o. punomoćnik sudionika u postupku Saša Sučec</item>
      <item>REPUBLIKA HRVATSKA MINISTARSTVO FINANCIJA</item>
      <item>ŽUPANIJSKO DRŽAVNO ODVJETNIŠTVO U VELIKOJ GORICI</item>
    </derivirana_varijabla>
  </DomainObject.Predmet.OstaliListFormated>
  <DomainObject.Predmet.OstaliListFormatedOIB>
    <izvorni_sadrzaj>
      <item>JOSIP MATIĆ, OIB 58164287645 punomoćnik sudionika u postupku OBUĆA NIKI d.o.o.</item>
      <item>OWENS I HOUŠKA, odvjetničko društvo d.o.o., OIB 04123051557 punomoćnik sudionika u postupku Saša Sučec</item>
      <item>REPUBLIKA HRVATSKA MINISTARSTVO FINANCIJA, OIB 18683136487</item>
      <item>ŽUPANIJSKO DRŽAVNO ODVJETNIŠTVO U VELIKOJ GORICI, OIB 96292040276</item>
    </izvorni_sadrzaj>
    <derivirana_varijabla naziv="DomainObject.Predmet.OstaliListFormatedOIB_1">
      <item>JOSIP MATIĆ, OIB 58164287645 punomoćnik sudionika u postupku OBUĆA NIKI d.o.o.</item>
      <item>OWENS I HOUŠKA, odvjetničko društvo d.o.o., OIB 04123051557 punomoćnik sudionika u postupku Saša Sučec</item>
      <item>REPUBLIKA HRVATSKA MINISTARSTVO FINANCIJA, OIB 18683136487</item>
      <item>ŽUPANIJSKO DRŽAVNO ODVJETNIŠTVO U VELIKOJ GORICI, OIB 96292040276</item>
    </derivirana_varijabla>
  </DomainObject.Predmet.OstaliListFormatedOIB>
  <DomainObject.Predmet.OstaliListFormatedWithAdress>
    <izvorni_sadrzaj>
      <item>JOSIP MATIĆ, ŠIFTAROVA 35, 10310 Ivanić-Grad punomoćnik sudionika u postupku OBUĆA NIKI d.o.o.</item>
      <item>OWENS I HOUŠKA, odvjetničko društvo d.o.o., Praška 10, 10000 Zagreb punomoćnik sudionika u postupku Saša Sučec</item>
      <item>REPUBLIKA HRVATSKA MINISTARSTVO FINANCIJA, Av. Dubrovnik 32, 10000 Zagreb</item>
      <item>ŽUPANIJSKO DRŽAVNO ODVJETNIŠTVO U VELIKOJ GORICI, Zagrebačka 44, 10410 Velika Gorica</item>
    </izvorni_sadrzaj>
    <derivirana_varijabla naziv="DomainObject.Predmet.OstaliListFormatedWithAdress_1">
      <item>JOSIP MATIĆ, ŠIFTAROVA 35, 10310 Ivanić-Grad punomoćnik sudionika u postupku OBUĆA NIKI d.o.o.</item>
      <item>OWENS I HOUŠKA, odvjetničko društvo d.o.o., Praška 10, 10000 Zagreb punomoćnik sudionika u postupku Saša Sučec</item>
      <item>REPUBLIKA HRVATSKA MINISTARSTVO FINANCIJA, Av. Dubrovnik 32,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JOSIP MATIĆ, OIB 58164287645, ŠIFTAROVA 35, 10310 Ivanić-Grad punomoćnik sudionika u postupku OBUĆA NIKI d.o.o.</item>
      <item>OWENS I HOUŠKA, odvjetničko društvo d.o.o., OIB 04123051557, Praška 10, 10000 Zagreb punomoćnik sudionika u postupku Saša Sučec</item>
      <item>REPUBLIKA HRVATSKA MINISTARSTVO FINANCIJA, OIB 18683136487, Av. Dubrovnik 32, 10000 Zagreb</item>
      <item>ŽUPANIJSKO DRŽAVNO ODVJETNIŠTVO U VELIKOJ GORICI, OIB 96292040276, Zagrebačka 44, 10410 Velika Gorica</item>
    </izvorni_sadrzaj>
    <derivirana_varijabla naziv="DomainObject.Predmet.OstaliListFormatedWithAdressOIB_1">
      <item>JOSIP MATIĆ, OIB 58164287645, ŠIFTAROVA 35, 10310 Ivanić-Grad punomoćnik sudionika u postupku OBUĆA NIKI d.o.o.</item>
      <item>OWENS I HOUŠKA, odvjetničko društvo d.o.o., OIB 04123051557, Praška 10, 10000 Zagreb punomoćnik sudionika u postupku Saša Sučec</item>
      <item>REPUBLIKA HRVATSKA MINISTARSTVO FINANCIJA, OIB 18683136487, Av. Dubrovnik 32, 10000 Zagreb</item>
      <item>ŽUPANIJSKO DRŽAVNO ODVJETNIŠTVO U VELIKOJ GORICI, OIB 96292040276, Zagrebačka 44, 10410 Velika Gorica</item>
    </derivirana_varijabla>
  </DomainObject.Predmet.OstaliListFormatedWithAdressOIB>
  <DomainObject.Predmet.OstaliListNazivFormated>
    <izvorni_sadrzaj>
      <item>JOSIP MATIĆ</item>
      <item>OWENS I HOUŠKA, odvjetničko društvo d.o.o.</item>
      <item>REPUBLIKA HRVATSKA MINISTARSTVO FINANCIJA</item>
      <item>ŽUPANIJSKO DRŽAVNO ODVJETNIŠTVO U VELIKOJ GORICI</item>
    </izvorni_sadrzaj>
    <derivirana_varijabla naziv="DomainObject.Predmet.OstaliListNazivFormated_1">
      <item>JOSIP MATIĆ</item>
      <item>OWENS I HOUŠKA, odvjetničko društvo d.o.o.</item>
      <item>REPUBLIKA HRVATSKA MINISTARSTVO FINANCIJA</item>
      <item>ŽUPANIJSKO DRŽAVNO ODVJETNIŠTVO U VELIKOJ GORICI</item>
    </derivirana_varijabla>
  </DomainObject.Predmet.OstaliListNazivFormated>
  <DomainObject.Predmet.OstaliListNazivFormatedOIB>
    <izvorni_sadrzaj>
      <item>JOSIP MATIĆ, OIB 58164287645</item>
      <item>OWENS I HOUŠKA, odvjetničko društvo d.o.o., OIB 04123051557</item>
      <item>REPUBLIKA HRVATSKA MINISTARSTVO FINANCIJA, OIB 18683136487</item>
      <item>ŽUPANIJSKO DRŽAVNO ODVJETNIŠTVO U VELIKOJ GORICI, OIB 96292040276</item>
    </izvorni_sadrzaj>
    <derivirana_varijabla naziv="DomainObject.Predmet.OstaliListNazivFormatedOIB_1">
      <item>JOSIP MATIĆ, OIB 58164287645</item>
      <item>OWENS I HOUŠKA, odvjetničko društvo d.o.o., OIB 04123051557</item>
      <item>REPUBLIKA HRVATSKA MINISTARSTVO FINANCIJA, OIB 18683136487</item>
      <item>ŽUPANIJSKO DRŽAVNO ODVJETNIŠTVO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OBUĆA NIKI d.o.o.</izvorni_sadrzaj>
    <derivirana_varijabla naziv="DomainObject.Predmet.ProtustrankaIDrugi_1">OBUĆA NIKI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OBUĆA NIKI d.o.o., OIB 38607000916, Šiftarova 35, 10310 Ivanić-Grad</izvorni_sadrzaj>
    <derivirana_varijabla naziv="DomainObject.Predmet.ProtustrankaIDrugiAdressOIB_1">OBUĆA NIKI d.o.o., OIB 38607000916, Šiftarova 35,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OBUĆA NIKI d.o.o.</item>
      <item>FINA Regionalni centar Zagreb</item>
      <item>JOSIP MATIĆ</item>
      <item>OWENS I HOUŠKA, odvjetničko društvo d.o.o.</item>
      <item>Saša Sučec</item>
      <item>REPUBLIKA HRVATSKA MINISTARSTVO FINANCIJA</item>
      <item>ŽUPANIJSKO DRŽAVNO ODVJETNIŠTVO U VELIKOJ GORICI</item>
      <item>Josip Matić</item>
    </izvorni_sadrzaj>
    <derivirana_varijabla naziv="DomainObject.Predmet.SudioniciListNaziv_1">
      <item>OBUĆA NIKI d.o.o.</item>
      <item>FINA Regionalni centar Zagreb</item>
      <item>JOSIP MATIĆ</item>
      <item>OWENS I HOUŠKA, odvjetničko društvo d.o.o.</item>
      <item>Saša Sučec</item>
      <item>REPUBLIKA HRVATSKA MINISTARSTVO FINANCIJA</item>
      <item>ŽUPANIJSKO DRŽAVNO ODVJETNIŠTVO U VELIKOJ GORICI</item>
      <item>Josip Matić</item>
    </derivirana_varijabla>
  </DomainObject.Predmet.SudioniciListNaziv>
  <DomainObject.Predmet.SudioniciListAdressOIB>
    <izvorni_sadrzaj>
      <item>OBUĆA NIKI d.o.o., OIB 38607000916, Šiftarova 35,10310 Ivanić-Grad</item>
      <item>FINA Regionalni centar Zagreb, OIB 85821130368, Trg svibanjskih žrtava 1995. 1,10000 Zagreb</item>
      <item>JOSIP MATIĆ, OIB 58164287645, ŠIFTAROVA 35,10310 Ivanić-Grad</item>
      <item>OWENS I HOUŠKA, odvjetničko društvo d.o.o., OIB 04123051557, Praška 10,10000 Zagreb</item>
      <item>Saša Sučec, OIB 08917673118, Hrastelnica 322,44000 Hrastelnica</item>
      <item>REPUBLIKA HRVATSKA MINISTARSTVO FINANCIJA, OIB 18683136487, Av. Dubrovnik 32,10000 Zagreb</item>
      <item>ŽUPANIJSKO DRŽAVNO ODVJETNIŠTVO U VELIKOJ GORICI, OIB 96292040276, Zagrebačka 44,10410 Velika Gorica</item>
      <item>Josip Matić, OIB 58164287645, Šiftarova 35,10310 Ivanić-Grad</item>
    </izvorni_sadrzaj>
    <derivirana_varijabla naziv="DomainObject.Predmet.SudioniciListAdressOIB_1">
      <item>OBUĆA NIKI d.o.o., OIB 38607000916, Šiftarova 35,10310 Ivanić-Grad</item>
      <item>FINA Regionalni centar Zagreb, OIB 85821130368, Trg svibanjskih žrtava 1995. 1,10000 Zagreb</item>
      <item>JOSIP MATIĆ, OIB 58164287645, ŠIFTAROVA 35,10310 Ivanić-Grad</item>
      <item>OWENS I HOUŠKA, odvjetničko društvo d.o.o., OIB 04123051557, Praška 10,10000 Zagreb</item>
      <item>Saša Sučec, OIB 08917673118, Hrastelnica 322,44000 Hrastelnica</item>
      <item>REPUBLIKA HRVATSKA MINISTARSTVO FINANCIJA, OIB 18683136487, Av. Dubrovnik 32,10000 Zagreb</item>
      <item>ŽUPANIJSKO DRŽAVNO ODVJETNIŠTVO U VELIKOJ GORICI, OIB 96292040276, Zagrebačka 44,10410 Velika Gorica</item>
      <item>Josip Matić, OIB 58164287645, Šiftarova 35,10310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38607000916</item>
      <item>, OIB 85821130368</item>
      <item>, OIB 58164287645</item>
      <item>, OIB 04123051557</item>
      <item>, OIB 08917673118</item>
      <item>, OIB 18683136487</item>
      <item>, OIB 96292040276</item>
      <item>, OIB 58164287645</item>
    </izvorni_sadrzaj>
    <derivirana_varijabla naziv="DomainObject.Predmet.SudioniciListNazivOIB_1">
      <item>, OIB 38607000916</item>
      <item>, OIB 85821130368</item>
      <item>, OIB 58164287645</item>
      <item>, OIB 04123051557</item>
      <item>, OIB 08917673118</item>
      <item>, OIB 18683136487</item>
      <item>, OIB 96292040276</item>
      <item>, OIB 58164287645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1241</properties:Words>
  <properties:Characters>6980</properties:Characters>
  <properties:Lines>143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2017-03-02T12:09:00Z</dcterms:created>
  <dc:creator>Nikola Ribarić</dc:creator>
  <cp:lastModifiedBy>Jadranka Zelić</cp:lastModifiedBy>
  <cp:lastPrinted>2017-03-02T12:09:00Z</cp:lastPrinted>
  <dcterms:modified xmlns:xsi="http://www.w3.org/2001/XMLSchema-instance" xsi:type="dcterms:W3CDTF">2017-03-02T12:10:00Z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