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c04c" w14:paraId="f22c04c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862B32" w:rsidP="00AC4E07" w:rsidR="00862B32" w:rsidRPr="005F66AB">
      <w:pPr>
        <w:jc w:val="center"/>
      </w:pPr>
    </w:p>
    <w:p w:rsidRDefault="00862B32" w:rsidP="00C831F4" w:rsidR="00776B25" w:rsidRPr="00350CF1">
      <w:pPr>
        <w:jc w:val="both"/>
      </w:pPr>
      <w:r>
        <w:tab/>
      </w:r>
      <w:r w:rsidR="00FF744F">
        <w:t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 SMETIŠKO d.o.o., Varaždin, Milana i Dragice Dvorščak 19, OIB: 63168439119, dana 11. studenoga 2016. godine</w:t>
      </w:r>
      <w:r w:rsidR="00776B25">
        <w:t xml:space="preserve">                    </w:t>
      </w: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93435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2 </w:t>
      </w:r>
      <w:r w:rsidR="0021073E">
        <w:t>St-</w:t>
      </w:r>
      <w:r w:rsidR="00FF744F">
        <w:t>689/16-12</w:t>
      </w:r>
      <w:r w:rsidR="00934350">
        <w:t xml:space="preserve"> </w:t>
      </w:r>
      <w:r w:rsidR="00FF744F">
        <w:t>od 10</w:t>
      </w:r>
      <w:r w:rsidR="006F7E0C">
        <w:t xml:space="preserve">. </w:t>
      </w:r>
      <w:r w:rsidR="00FF744F">
        <w:t>studenoga</w:t>
      </w:r>
      <w:r w:rsidR="00FF34E7">
        <w:t xml:space="preserve"> 2016.</w:t>
      </w:r>
      <w:r w:rsidR="00FF744F">
        <w:t xml:space="preserve"> u točci III</w:t>
      </w:r>
      <w:r w:rsidR="00862B32">
        <w:t>. u pogledu</w:t>
      </w:r>
      <w:r w:rsidR="00FF744F">
        <w:t xml:space="preserve"> oznake modela za plaćanje pristojbe, tak da umjesto modela "</w:t>
      </w:r>
      <w:r w:rsidR="00FF744F">
        <w:rPr>
          <w:rFonts w:eastAsia="Calibri"/>
          <w:lang w:eastAsia="en-US"/>
        </w:rPr>
        <w:t xml:space="preserve">HR64 5045-3574-2208616." </w:t>
      </w:r>
      <w:r w:rsidR="00862B32">
        <w:t xml:space="preserve"> ispravno treba stajati "</w:t>
      </w:r>
      <w:r w:rsidR="00FF744F">
        <w:rPr>
          <w:rFonts w:eastAsia="Calibri"/>
          <w:lang w:eastAsia="en-US"/>
        </w:rPr>
        <w:t>HR64 5045-3574-22068916</w:t>
      </w:r>
      <w:r w:rsidR="00862B32">
        <w:t xml:space="preserve">. " </w:t>
      </w:r>
    </w:p>
    <w:p w:rsidRDefault="00934350" w:rsidP="003B3B1A" w:rsidR="00934350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 xml:space="preserve">U Rješenju pobliže označenom u izreci, došlo je do omaške u pisanju </w:t>
      </w:r>
      <w:r w:rsidR="00FF744F">
        <w:t>oznake modela</w:t>
      </w:r>
      <w:r>
        <w:t xml:space="preserve"> pobliže označenog u izreci, pa je po službenoj dužnosti valjalo odlučiti kao u izreci (čl. 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 xml:space="preserve">U Varaždinu, </w:t>
      </w:r>
      <w:r w:rsidR="00FF744F">
        <w:t>11</w:t>
      </w:r>
      <w:r w:rsidR="00AB0BF8">
        <w:t xml:space="preserve">. </w:t>
      </w:r>
      <w:r w:rsidR="00FF744F">
        <w:t>studenoga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FF744F" w:rsidR="00F04C11">
      <w:pPr>
        <w:ind w:left="4956"/>
        <w:jc w:val="center"/>
      </w:pPr>
      <w:r>
        <w:t>Melita Poljanec Bubaš</w:t>
      </w:r>
      <w:r w:rsidR="002F6D2D">
        <w:t>, v.r.</w:t>
      </w:r>
    </w:p>
    <w:p w:rsidRDefault="00FF744F" w:rsidP="00FF744F" w:rsidR="00FF744F">
      <w:pPr>
        <w:ind w:left="4956"/>
        <w:jc w:val="center"/>
      </w:pPr>
    </w:p>
    <w:p w:rsidRDefault="00F04C11" w:rsidP="00BE2A3A" w:rsidR="00F04C11">
      <w:pPr>
        <w:ind w:left="4956"/>
        <w:jc w:val="center"/>
      </w:pPr>
    </w:p>
    <w:p w:rsidRDefault="00BE2A3A" w:rsidP="00BE2A3A" w:rsidR="00BE2A3A">
      <w:pPr>
        <w:ind w:left="4956"/>
        <w:jc w:val="center"/>
      </w:pPr>
    </w:p>
    <w:p w:rsidRDefault="00D94D43" w:rsidP="00D94D43" w:rsidR="00D94D43" w:rsidRPr="00350CF1">
      <w:pPr>
        <w:ind w:firstLine="720" w:left="5040"/>
        <w:jc w:val="both"/>
      </w:pPr>
    </w:p>
    <w:p w:rsidRDefault="00D94D43" w:rsidP="00D94D43" w:rsidR="00D94D43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862B32" w:rsidP="00D94D43" w:rsidR="00862B32">
      <w:pPr>
        <w:jc w:val="both"/>
        <w:rPr>
          <w:b/>
          <w:u w:val="single"/>
        </w:rPr>
      </w:pPr>
    </w:p>
    <w:p w:rsidRDefault="00862B32" w:rsidP="00D94D43" w:rsidR="00862B32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lastRenderedPageBreak/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FF744F" w:rsidP="00FF744F" w:rsidR="00FF744F">
      <w:pPr>
        <w:numPr>
          <w:ilvl w:val="0"/>
          <w:numId w:val="4"/>
        </w:numPr>
        <w:jc w:val="both"/>
      </w:pPr>
      <w:r>
        <w:t>e-oglasna ploča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AD6" w:rsidR="00F34AD6">
      <w:r>
        <w:separator/>
      </w:r>
    </w:p>
  </w:endnote>
  <w:endnote w:id="0" w:type="continuationSeparator">
    <w:p w:rsidRDefault="00F34AD6" w:rsidR="00F34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AD6" w:rsidR="00F34AD6">
      <w:r>
        <w:separator/>
      </w:r>
    </w:p>
  </w:footnote>
  <w:footnote w:id="0" w:type="continuationSeparator">
    <w:p w:rsidRDefault="00F34AD6" w:rsidR="00F34A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D2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F744F" w:rsidP="00FF744F" w:rsidR="00FF744F">
    <w:pPr>
      <w:pStyle w:val="Zaglavlje"/>
      <w:jc w:val="right"/>
    </w:pPr>
    <w:r>
      <w:t>Poslovni broj: 2 St-689/16-13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Poslovni broj: 2 St-689/16-13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2F6D2D"/>
    <w:rsid w:val="00353148"/>
    <w:rsid w:val="003976EA"/>
    <w:rsid w:val="003A1193"/>
    <w:rsid w:val="003B3B1A"/>
    <w:rsid w:val="003C2362"/>
    <w:rsid w:val="00401C0E"/>
    <w:rsid w:val="00412896"/>
    <w:rsid w:val="0044166A"/>
    <w:rsid w:val="004F6830"/>
    <w:rsid w:val="00513324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832E4"/>
    <w:rsid w:val="00EF43EB"/>
    <w:rsid w:val="00F04C11"/>
    <w:rsid w:val="00F16A92"/>
    <w:rsid w:val="00F34AD6"/>
    <w:rsid w:val="00F54162"/>
    <w:rsid w:val="00F75F1B"/>
    <w:rsid w:val="00F95EF3"/>
    <w:rsid w:val="00FE2772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D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D2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D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D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D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D2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D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D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30.10.2015</izvorni_sadrzaj>
    <derivirana_varijabla naziv="DomainObject.Predmet.Opis_1">prijedlog za otvaranje st. postupka 30.10.2015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SMETIŠKO društvo s ograničenom odgovornošću za graditeljstvo, trgovinu i usluge</izvorni_sadrzaj>
    <derivirana_varijabla naziv="DomainObject.Predmet.ProtustrankaFormated_1">  SMETIŠKO društvo s ograničenom odgovornošću za graditeljstvo, trgovinu i usluge</derivirana_varijabla>
  </DomainObject.Predmet.ProtustrankaFormated>
  <DomainObject.Predmet.ProtustrankaFormatedOIB>
    <izvorni_sadrzaj>  SMETIŠKO društvo s ograničenom odgovornošću za graditeljstvo, trgovinu i usluge, OIB 63168439119</izvorni_sadrzaj>
    <derivirana_varijabla naziv="DomainObject.Predmet.ProtustrankaFormatedOIB_1">  SMETIŠKO društvo s ograničenom odgovornošću za graditeljstvo, trgovinu i usluge, OIB 63168439119</derivirana_varijabla>
  </DomainObject.Predmet.ProtustrankaFormatedOIB>
  <DomainObject.Predmet.ProtustrankaFormatedWithAdress>
    <izvorni_sadrzaj> SMETIŠKO društvo s ograničenom odgovornošću za graditeljstvo, trgovinu i usluge, Milana i Dragice Dvorščak 19, 42000 Varaždin</izvorni_sadrzaj>
    <derivirana_varijabla naziv="DomainObject.Predmet.ProtustrankaFormatedWithAdress_1"> SMETIŠKO društvo s ograničenom odgovornošću za graditeljstvo, trgovinu i usluge, Milana i Dragice Dvorščak 19, 42000 Varaždin</derivirana_varijabla>
  </DomainObject.Predmet.ProtustrankaFormatedWithAdress>
  <DomainObject.Predmet.ProtustrankaFormatedWithAdressOIB>
    <izvorni_sadrzaj> SMETIŠKO društvo s ograničenom odgovornošću za graditeljstvo, trgovinu i usluge, OIB 63168439119, Milana i Dragice Dvorščak 19, 42000 Varaždin</izvorni_sadrzaj>
    <derivirana_varijabla naziv="DomainObject.Predmet.ProtustrankaFormatedWithAdressOIB_1"> SMETIŠKO društvo s ograničenom odgovornošću za graditeljstvo, trgovinu i usluge, OIB 63168439119, Milana i Dragice Dvorščak 19, 42000 Varaždin</derivirana_varijabla>
  </DomainObject.Predmet.ProtustrankaFormatedWithAdressOIB>
  <DomainObject.Predmet.ProtustrankaWithAdress>
    <izvorni_sadrzaj>SMETIŠKO društvo s ograničenom odgovornošću za graditeljstvo, trgovinu i usluge Milana i Dragice Dvorščak 19, 42000 Varaždin</izvorni_sadrzaj>
    <derivirana_varijabla naziv="DomainObject.Predmet.ProtustrankaWithAdress_1">SMETIŠKO društvo s ograničenom odgovornošću za graditeljstvo, trgovinu i usluge Milana i Dragice Dvorščak 19, 42000 Varaždin</derivirana_varijabla>
  </DomainObject.Predmet.ProtustrankaWithAdress>
  <DomainObject.Predmet.ProtustrankaWithAdressOIB>
    <izvorni_sadrzaj>SMETIŠKO društvo s ograničenom odgovornošću za graditeljstvo, trgovinu i usluge, OIB 63168439119, Milana i Dragice Dvorščak 19, 42000 Varaždin</izvorni_sadrzaj>
    <derivirana_varijabla naziv="DomainObject.Predmet.ProtustrankaWithAdressOIB_1">SMETIŠKO društvo s ograničenom odgovornošću za graditeljstvo, trgovinu i usluge,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</izvorni_sadrzaj>
    <derivirana_varijabla naziv="DomainObject.Predmet.ProtustrankaNazivFormated_1">SMETIŠKO društvo s ograničenom odgovornošću za graditeljstvo, trgovinu i usluge</derivirana_varijabla>
  </DomainObject.Predmet.ProtustrankaNazivFormated>
  <DomainObject.Predmet.ProtustrankaNazivFormatedOIB>
    <izvorni_sadrzaj>SMETIŠKO društvo s ograničenom odgovornošću za graditeljstvo, trgovinu i usluge, OIB 63168439119</izvorni_sadrzaj>
    <derivirana_varijabla naziv="DomainObject.Predmet.ProtustrankaNazivFormatedOIB_1">SMETIŠKO društvo s ograničenom odgovornošću za graditeljstvo, trgovinu i usluge,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</izvorni_sadrzaj>
    <derivirana_varijabla naziv="DomainObject.Predmet.StrankaFormatedOIB_1">  RH Ministarstvo financija - Porezna uprava, Područni ured sjeverna Hrvatska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Graberje 1, 42000 Varaždin</izvorni_sadrzaj>
    <derivirana_varijabla naziv="DomainObject.Predmet.StrankaFormatedWithAdressOIB_1"> RH Ministarstvo financija - Porezna uprava, Područni ured sjeverna Hrvatska,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</item>
    </izvorni_sadrzaj>
    <derivirana_varijabla naziv="DomainObject.Predmet.StrankaListFormatedOIB_1">
      <item>RH Ministarstvo financija - Porezna uprava, Područni ured sjeverna Hrvatska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</item>
    </izvorni_sadrzaj>
    <derivirana_varijabla naziv="DomainObject.Predmet.StrankaListFormatedWithAdressOIB_1">
      <item>RH Ministarstvo financija - Porezna uprava, Područni ured sjeverna Hrvatska,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SMETIŠKO društvo s ograničenom odgovornošću za graditeljstvo, trgovinu i usluge</item>
    </izvorni_sadrzaj>
    <derivirana_varijabla naziv="DomainObject.Predmet.ProtuStrankaListFormated_1">
      <item>SMETIŠKO društvo s ograničenom odgovornošću za graditeljstvo, trgovinu i usluge</item>
    </derivirana_varijabla>
  </DomainObject.Predmet.ProtuStrankaListFormated>
  <DomainObject.Predmet.ProtuStrankaListFormatedOIB>
    <izvorni_sadrzaj>
      <item>SMETIŠKO društvo s ograničenom odgovornošću za graditeljstvo, trgovinu i usluge, OIB 63168439119</item>
    </izvorni_sadrzaj>
    <derivirana_varijabla naziv="DomainObject.Predmet.ProtuStrankaListFormatedOIB_1">
      <item>SMETIŠKO društvo s ograničenom odgovornošću za graditeljstvo, trgovinu i usluge, OIB 63168439119</item>
    </derivirana_varijabla>
  </DomainObject.Predmet.ProtuStrankaListFormatedOIB>
  <DomainObject.Predmet.ProtuStrankaListFormatedWithAdress>
    <izvorni_sadrzaj>
      <item>SMETIŠKO društvo s ograničenom odgovornošću za graditeljstvo, trgovinu i usluge, Milana i Dragice Dvorščak 19, 42000 Varaždin</item>
    </izvorni_sadrzaj>
    <derivirana_varijabla naziv="DomainObject.Predmet.ProtuStrankaListFormatedWithAdress_1">
      <item>SMETIŠKO društvo s ograničenom odgovornošću za graditeljstvo, trgovinu i usluge, Milana i Dragice Dvorščak 19, 42000 Varaždin</item>
    </derivirana_varijabla>
  </DomainObject.Predmet.ProtuStrankaListFormatedWithAdress>
  <DomainObject.Predmet.ProtuStrankaListFormatedWithAdressOIB>
    <izvorni_sadrzaj>
      <item>SMETIŠKO društvo s ograničenom odgovornošću za graditeljstvo, trgovinu i usluge, OIB 63168439119, Milana i Dragice Dvorščak 19, 42000 Varaždin</item>
    </izvorni_sadrzaj>
    <derivirana_varijabla naziv="DomainObject.Predmet.ProtuStrankaListFormatedWithAdressOIB_1">
      <item>SMETIŠKO društvo s ograničenom odgovornošću za graditeljstvo, trgovinu i usluge, OIB 63168439119, Milana i Dragice Dvorščak 19, 42000 Varaždin</item>
    </derivirana_varijabla>
  </DomainObject.Predmet.ProtuStrankaListFormatedWithAdressOIB>
  <DomainObject.Predmet.ProtuStrankaListNazivFormated>
    <izvorni_sadrzaj>
      <item>SMETIŠKO društvo s ograničenom odgovornošću za graditeljstvo, trgovinu i usluge</item>
    </izvorni_sadrzaj>
    <derivirana_varijabla naziv="DomainObject.Predmet.ProtuStrankaListNazivFormated_1">
      <item>SMETIŠKO društvo s ograničenom odgovornošću za graditeljstvo, trgovinu i usluge</item>
    </derivirana_varijabla>
  </DomainObject.Predmet.ProtuStrankaListNazivFormated>
  <DomainObject.Predmet.ProtuStrankaListNazivFormatedOIB>
    <izvorni_sadrzaj>
      <item>SMETIŠKO društvo s ograničenom odgovornošću za graditeljstvo, trgovinu i usluge, OIB 63168439119</item>
    </izvorni_sadrzaj>
    <derivirana_varijabla naziv="DomainObject.Predmet.ProtuStrankaListNazivFormatedOIB_1">
      <item>SMETIŠKO društvo s ograničenom odgovornošću za graditeljstvo, trgovinu i usluge, OIB 63168439119</item>
    </derivirana_varijabla>
  </DomainObject.Predmet.ProtuStrankaListNazivFormatedOIB>
  <DomainObject.Predmet.OstaliListFormated>
    <izvorni_sadrzaj>
      <item>Županijsko državno odvjetništvo u Varaždinu</item>
      <item>Romano Smetiško</item>
    </izvorni_sadrzaj>
    <derivirana_varijabla naziv="DomainObject.Predmet.OstaliListFormated_1">
      <item>Županijsko državno odvjetništvo u Varaždinu</item>
      <item>Romano Smetiško</item>
    </derivirana_varijabla>
  </DomainObject.Predmet.OstaliListFormated>
  <DomainObject.Predmet.OstaliListFormatedOIB>
    <izvorni_sadrzaj>
      <item>Županijsko državno odvjetništvo u Varaždinu</item>
      <item>Romano Smetiško, OIB 47752148250</item>
    </izvorni_sadrzaj>
    <derivirana_varijabla naziv="DomainObject.Predmet.OstaliListFormatedOIB_1">
      <item>Županijsko državno odvjetništvo u Varaždinu</item>
      <item>Romano Smetiško, OIB 47752148250</item>
    </derivirana_varijabla>
  </DomainObject.Predmet.OstaliListFormatedOIB>
  <DomainObject.Predmet.OstaliListFormatedWithAdress>
    <izvorni_sadrzaj>
      <item>Županijsko državno odvjetništvo u Varaždinu</item>
      <item>Romano Smetiško, Milana I Drag. Dvorščak 19, 42000 Varaždin</item>
    </izvorni_sadrzaj>
    <derivirana_varijabla naziv="DomainObject.Predmet.OstaliListFormatedWithAdress_1">
      <item>Županijsko državno odvjetništvo u Varaždinu</item>
      <item>Romano Smetiško, Milana I Drag. Dvorščak 19, 42000 Varaždin</item>
    </derivirana_varijabla>
  </DomainObject.Predmet.OstaliListFormatedWithAdress>
  <DomainObject.Predmet.OstaliListFormatedWithAdressOIB>
    <izvorni_sadrzaj>
      <item>Županijsko državno odvjetništvo u Varaždinu</item>
      <item>Romano Smetiško, OIB 47752148250, Milana I Drag. Dvorščak 19, 42000 Varaždin</item>
    </izvorni_sadrzaj>
    <derivirana_varijabla naziv="DomainObject.Predmet.OstaliListFormatedWithAdressOIB_1">
      <item>Županijsko državno odvjetništvo u Varaždinu</item>
      <item>Romano Smetiško, OIB 47752148250, Milana I Drag. Dvorščak 19, 42000 Varaždin</item>
    </derivirana_varijabla>
  </DomainObject.Predmet.OstaliListFormatedWithAdressOIB>
  <DomainObject.Predmet.OstaliListNazivFormated>
    <izvorni_sadrzaj>
      <item>Županijsko državno odvjetništvo u Varaždinu</item>
      <item>Romano Smetiško</item>
    </izvorni_sadrzaj>
    <derivirana_varijabla naziv="DomainObject.Predmet.OstaliListNazivFormated_1">
      <item>Županijsko državno odvjetništvo u Varaždinu</item>
      <item>Romano Smetiško</item>
    </derivirana_varijabla>
  </DomainObject.Predmet.OstaliListNazivFormated>
  <DomainObject.Predmet.OstaliListNazivFormatedOIB>
    <izvorni_sadrzaj>
      <item>Županijsko državno odvjetništvo u Varaždinu</item>
      <item>Romano Smetiško, OIB 47752148250</item>
    </izvorni_sadrzaj>
    <derivirana_varijabla naziv="DomainObject.Predmet.OstaliListNazivFormatedOIB_1">
      <item>Županijsko državno odvjetništvo u Varaždinu</item>
      <item>Romano Smetiško, OIB 47752148250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SMETIŠKO društvo s ograničenom odgovornošću za graditeljstvo, trgovinu i usluge</izvorni_sadrzaj>
    <derivirana_varijabla naziv="DomainObject.Predmet.ProtustrankaIDrugi_1">SMETIŠKO društvo s ograničenom odgovornošću za graditeljstvo, trgovinu i usluge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SMETIŠKO društvo s ograničenom odgovornošću za graditeljstvo, trgovinu i usluge, OIB 63168439119, Milana i Dragice Dvorščak 19, 42000 Varaždin</izvorni_sadrzaj>
    <derivirana_varijabla naziv="DomainObject.Predmet.ProtustrankaIDrugiAdressOIB_1">SMETIŠKO društvo s ograničenom odgovornošću za graditeljstvo, trgovinu i usluge,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SMETIŠKO društvo s ograničenom odgovornošću za graditeljstvo, trgovinu i usluge</item>
      <item>RH Ministarstvo financija - Porezna uprava, Područni ured sjeverna Hrvatska</item>
      <item>Županijsko državno odvjetništvo u Varaždinu</item>
      <item>Romano Smetiško</item>
    </izvorni_sadrzaj>
    <derivirana_varijabla naziv="DomainObject.Predmet.SudioniciListNaziv_1">
      <item>SMETIŠKO društvo s ograničenom odgovornošću za graditeljstvo, trgovinu i usluge</item>
      <item>RH Ministarstvo financija - Porezna uprava, Područni ured sjeverna Hrvatska</item>
      <item>Županijsko državno odvjetništvo u Varaždinu</item>
      <item>Romano Smetiško</item>
    </derivirana_varijabla>
  </DomainObject.Predmet.SudioniciListNaziv>
  <DomainObject.Predmet.SudioniciListAdressOIB>
    <izvorni_sadrzaj>
      <item>SMETIŠKO društvo s ograničenom odgovornošću za graditeljstvo, trgovinu i usluge, OIB 63168439119, Milana i Dragice Dvorščak 19,42000 Varaždin</item>
      <item>RH Ministarstvo financija - Porezna uprava, Područni ured sjeverna Hrvatska, Graberje 1,42000 Varaždin</item>
      <item>Županijsko državno odvjetništvo u Varaždinu</item>
      <item>Romano Smetiško, OIB 47752148250, Milana I Drag. Dvorščak 19,42000 Varaždin</item>
    </izvorni_sadrzaj>
    <derivirana_varijabla naziv="DomainObject.Predmet.SudioniciListAdressOIB_1">
      <item>SMETIŠKO društvo s ograničenom odgovornošću za graditeljstvo, trgovinu i usluge, OIB 63168439119, Milana i Dragice Dvorščak 19,42000 Varaždin</item>
      <item>RH Ministarstvo financija - Porezna uprava, Područni ured sjeverna Hrvatska, Graberje 1,42000 Varaždin</item>
      <item>Županijsko državno odvjetništvo u Varaždinu</item>
      <item>Romano Smetiško, OIB 47752148250, Milana I Drag. Dvorščak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63168439119</item>
      <item>, OIB null</item>
      <item>, OIB null</item>
      <item>, OIB 47752148250</item>
    </izvorni_sadrzaj>
    <derivirana_varijabla naziv="DomainObject.Predmet.SudioniciListNazivOIB_1">
      <item>, OIB 63168439119</item>
      <item>, OIB null</item>
      <item>, OIB null</item>
      <item>, OIB 47752148250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3DF85-3229-4FFF-9813-55F3B513D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231</properties:Words>
  <properties:Characters>1183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2016-11-11T12:46:00Z</dcterms:created>
  <dc:creator>zvukelic</dc:creator>
  <cp:lastModifiedBy>Marko Makaj</cp:lastModifiedBy>
  <cp:lastPrinted>2016-11-11T12:39:00Z</cp:lastPrinted>
  <dcterms:modified xmlns:xsi="http://www.w3.org/2001/XMLSchema-instance" xsi:type="dcterms:W3CDTF">2016-11-11T12:51:00Z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