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cf5f" w14:paraId="46ccf5f" w:rsidRDefault="00761613" w:rsidP="00761613" w:rsidR="00761613">
      <w:pPr>
        <w:jc w:val="right"/>
        <w15:collapsed w:val="false"/>
      </w:pPr>
      <w:r>
        <w:t>6 St-75/13-12</w:t>
      </w:r>
      <w:r w:rsidR="00FD26BF">
        <w:t>8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eastAsia="Questrial" w:hAnsi="Times New Roman" w:ascii="Times New Roman"/>
          <w:b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b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B22EE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610C94" w:rsidR="00D7087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ab/>
        <w:t xml:space="preserve">       Trgovački sud u Osijeku  po stečajno</w:t>
      </w:r>
      <w:r>
        <w:rPr>
          <w:rFonts w:hAnsi="Times New Roman" w:ascii="Times New Roman"/>
          <w:sz w:val="24"/>
          <w:szCs w:val="24"/>
        </w:rPr>
        <w:t>j sutkinji</w:t>
      </w:r>
      <w:r w:rsidRPr="00B22EEE">
        <w:rPr>
          <w:rFonts w:hAnsi="Times New Roman" w:ascii="Times New Roman"/>
          <w:sz w:val="24"/>
          <w:szCs w:val="24"/>
        </w:rPr>
        <w:t xml:space="preserve"> Nadi Roso , u stečajnom postupku nad </w:t>
      </w:r>
      <w:r w:rsidRPr="00761613">
        <w:rPr>
          <w:rFonts w:hAnsi="Times New Roman" w:ascii="Times New Roman"/>
          <w:sz w:val="24"/>
          <w:szCs w:val="24"/>
        </w:rPr>
        <w:t xml:space="preserve">dužnikom </w:t>
      </w:r>
      <w:r w:rsidR="00761613" w:rsidRPr="00761613">
        <w:rPr>
          <w:rFonts w:hAnsi="Times New Roman" w:ascii="Times New Roman"/>
          <w:b/>
          <w:sz w:val="24"/>
          <w:szCs w:val="24"/>
        </w:rPr>
        <w:t>ANDRIJANIĆ EXPORT-IMPORT d.o.o. "u stečaju" Vukovar, Vladimira Nazora 14, OIB 94252837157, MBS: 030044931</w:t>
      </w:r>
      <w:r w:rsidRPr="00761613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761613">
        <w:rPr>
          <w:rFonts w:eastAsia="Questrial" w:hAnsi="Times New Roman" w:ascii="Times New Roman"/>
          <w:sz w:val="24"/>
          <w:szCs w:val="24"/>
        </w:rPr>
        <w:t xml:space="preserve">dana </w:t>
      </w:r>
      <w:r w:rsidR="00761613" w:rsidRPr="00761613">
        <w:rPr>
          <w:rFonts w:eastAsia="Questrial" w:hAnsi="Times New Roman" w:ascii="Times New Roman"/>
          <w:sz w:val="24"/>
          <w:szCs w:val="24"/>
        </w:rPr>
        <w:t>28. studenog</w:t>
      </w:r>
      <w:r w:rsidRPr="00761613">
        <w:rPr>
          <w:rFonts w:eastAsia="Questrial" w:hAnsi="Times New Roman" w:ascii="Times New Roman"/>
          <w:sz w:val="24"/>
          <w:szCs w:val="24"/>
        </w:rPr>
        <w:t xml:space="preserve"> 2016. g.,</w:t>
      </w:r>
    </w:p>
    <w:p w:rsidRDefault="00761613" w:rsidP="00610C94" w:rsidR="00761613" w:rsidRPr="00761613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AE0CAC" w:rsidP="00BB415B" w:rsidR="00AE0CAC">
      <w:pPr>
        <w:pStyle w:val="Odlomakpopisa"/>
        <w:numPr>
          <w:ilvl w:val="0"/>
          <w:numId w:val="1"/>
        </w:numPr>
        <w:ind w:hanging="349" w:left="709"/>
      </w:pPr>
      <w:r>
        <w:t xml:space="preserve">Stečajnom upravitelju </w:t>
      </w:r>
      <w:r w:rsidR="00BB415B" w:rsidRPr="00BB415B">
        <w:rPr>
          <w:b/>
        </w:rPr>
        <w:t xml:space="preserve">Krešimir </w:t>
      </w:r>
      <w:proofErr w:type="spellStart"/>
      <w:r w:rsidR="00BB415B" w:rsidRPr="00BB415B">
        <w:rPr>
          <w:b/>
        </w:rPr>
        <w:t>Panjaković</w:t>
      </w:r>
      <w:proofErr w:type="spellEnd"/>
      <w:r w:rsidR="00BB415B" w:rsidRPr="00BB415B">
        <w:rPr>
          <w:b/>
        </w:rPr>
        <w:t xml:space="preserve">, Osijek, </w:t>
      </w:r>
      <w:proofErr w:type="spellStart"/>
      <w:r w:rsidR="00BB415B" w:rsidRPr="00BB415B">
        <w:rPr>
          <w:b/>
        </w:rPr>
        <w:t>Gornjodravska</w:t>
      </w:r>
      <w:proofErr w:type="spellEnd"/>
      <w:r w:rsidR="00BB415B" w:rsidRPr="00BB415B">
        <w:rPr>
          <w:b/>
        </w:rPr>
        <w:t xml:space="preserve"> obala 89a, OIB: 39814088271</w:t>
      </w:r>
      <w:r w:rsidR="00BB415B">
        <w:rPr>
          <w:b/>
        </w:rPr>
        <w:t xml:space="preserve"> </w:t>
      </w:r>
      <w:r>
        <w:t xml:space="preserve">odobrava se </w:t>
      </w:r>
      <w:r w:rsidR="00761613">
        <w:t>konačna</w:t>
      </w:r>
      <w:r>
        <w:t xml:space="preserve"> nagrada za rad za obnašanje dužnosti stečajnog upravitelja </w:t>
      </w:r>
      <w:r w:rsidR="00761613">
        <w:t xml:space="preserve">po </w:t>
      </w:r>
      <w:r>
        <w:t>Uredb</w:t>
      </w:r>
      <w:r w:rsidR="00761613">
        <w:t>i</w:t>
      </w:r>
      <w:r>
        <w:t xml:space="preserve"> o kriterijima i načinu obračuna i plaćanja nagrade stečajnim upraviteljima (NN 105/15) u iznosu od </w:t>
      </w:r>
      <w:r w:rsidR="00761613">
        <w:t>175.271,34</w:t>
      </w:r>
      <w:r>
        <w:t xml:space="preserve"> kn bruto.  </w:t>
      </w:r>
    </w:p>
    <w:p w:rsidRDefault="00761613" w:rsidP="00761613" w:rsidR="00761613">
      <w:pPr>
        <w:pStyle w:val="Odlomakpopisa"/>
        <w:numPr>
          <w:ilvl w:val="0"/>
          <w:numId w:val="1"/>
        </w:numPr>
        <w:ind w:hanging="349" w:left="709"/>
      </w:pPr>
      <w:r>
        <w:t xml:space="preserve">Stečajnom upravitelju </w:t>
      </w:r>
      <w:r w:rsidRPr="00761613">
        <w:rPr>
          <w:b/>
        </w:rPr>
        <w:t xml:space="preserve">Krešimir </w:t>
      </w:r>
      <w:proofErr w:type="spellStart"/>
      <w:r w:rsidRPr="00761613">
        <w:rPr>
          <w:b/>
        </w:rPr>
        <w:t>Panjaković</w:t>
      </w:r>
      <w:proofErr w:type="spellEnd"/>
      <w:r w:rsidRPr="00761613">
        <w:rPr>
          <w:b/>
        </w:rPr>
        <w:t xml:space="preserve">, Osijek, </w:t>
      </w:r>
      <w:proofErr w:type="spellStart"/>
      <w:r w:rsidRPr="00761613">
        <w:rPr>
          <w:b/>
        </w:rPr>
        <w:t>Gornjodravska</w:t>
      </w:r>
      <w:proofErr w:type="spellEnd"/>
      <w:r w:rsidRPr="00761613">
        <w:rPr>
          <w:b/>
        </w:rPr>
        <w:t xml:space="preserve"> obala 89a, OIB: 39814088271 </w:t>
      </w:r>
      <w:r w:rsidRPr="00761613">
        <w:t xml:space="preserve">odobrava se naknada stvarnih troškova u stečajnom postupku nad dužnikom  </w:t>
      </w:r>
      <w:r w:rsidRPr="00761613">
        <w:rPr>
          <w:b/>
        </w:rPr>
        <w:t>ANDRIJANIĆ EXPORT-IMPORT d.o.o. "u stečaju" Vukovar, Vladimira Nazora 14, OIB 94252837157, MBS: 030044931</w:t>
      </w:r>
      <w:r>
        <w:rPr>
          <w:b/>
        </w:rPr>
        <w:t xml:space="preserve"> </w:t>
      </w:r>
      <w:r w:rsidRPr="00761613">
        <w:t xml:space="preserve">u neto iznosu od </w:t>
      </w:r>
      <w:r>
        <w:t>1.440,00</w:t>
      </w:r>
      <w:r w:rsidRPr="00761613">
        <w:t xml:space="preserve"> kn, sukladno članku 29. st. 1. i 3. Stečajnog zakona.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 w:rsidR="00761613">
        <w:rPr>
          <w:rFonts w:hAnsi="Times New Roman" w:ascii="Times New Roman"/>
          <w:sz w:val="24"/>
          <w:szCs w:val="24"/>
        </w:rPr>
        <w:t>iznose</w:t>
      </w:r>
      <w:r w:rsidR="00BB415B">
        <w:rPr>
          <w:rFonts w:hAnsi="Times New Roman" w:ascii="Times New Roman"/>
          <w:sz w:val="24"/>
          <w:szCs w:val="24"/>
        </w:rPr>
        <w:t xml:space="preserve"> iz točke 1.</w:t>
      </w:r>
      <w:r w:rsidR="00761613">
        <w:rPr>
          <w:rFonts w:hAnsi="Times New Roman" w:ascii="Times New Roman"/>
          <w:sz w:val="24"/>
          <w:szCs w:val="24"/>
        </w:rPr>
        <w:t xml:space="preserve"> i 2. </w:t>
      </w:r>
      <w:r w:rsidR="00BB415B">
        <w:rPr>
          <w:rFonts w:hAnsi="Times New Roman" w:ascii="Times New Roman"/>
          <w:sz w:val="24"/>
          <w:szCs w:val="24"/>
        </w:rPr>
        <w:t xml:space="preserve"> </w:t>
      </w:r>
      <w:r w:rsidR="00761613">
        <w:rPr>
          <w:rFonts w:hAnsi="Times New Roman" w:ascii="Times New Roman"/>
          <w:sz w:val="24"/>
          <w:szCs w:val="24"/>
        </w:rPr>
        <w:t>ov</w:t>
      </w:r>
      <w:r w:rsidR="00BB415B">
        <w:rPr>
          <w:rFonts w:hAnsi="Times New Roman" w:ascii="Times New Roman"/>
          <w:sz w:val="24"/>
          <w:szCs w:val="24"/>
        </w:rPr>
        <w:t>og rješenja sa žiro računa stečajnog dužnika</w:t>
      </w:r>
      <w:r w:rsidR="00761613">
        <w:rPr>
          <w:rFonts w:hAnsi="Times New Roman" w:ascii="Times New Roman"/>
          <w:sz w:val="24"/>
          <w:szCs w:val="24"/>
        </w:rPr>
        <w:t>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761613">
        <w:t>75/13 od 19. studenog 2013. g.</w:t>
      </w:r>
      <w:r w:rsidR="00DB1EF6">
        <w:t xml:space="preserve"> (pravomoćno </w:t>
      </w:r>
      <w:r w:rsidR="00761613">
        <w:t>2.12.2013. g.</w:t>
      </w:r>
      <w:r w:rsidR="00DB1EF6">
        <w:t>)</w:t>
      </w:r>
      <w:r>
        <w:t xml:space="preserve"> otvoren je stečajni postupak nad dužnikom: </w:t>
      </w:r>
      <w:r w:rsidR="00761613" w:rsidRPr="00761613">
        <w:rPr>
          <w:b/>
        </w:rPr>
        <w:t>ANDRIJANIĆ EXPORT-IMPORT d.o.o. "u stečaju" Vukovar, Vladimira Nazora 14, OIB 94252837157, MBS: 030044931</w:t>
      </w:r>
      <w:r w:rsidR="00761613">
        <w:rPr>
          <w:b/>
        </w:rPr>
        <w:t xml:space="preserve"> </w:t>
      </w:r>
      <w:r w:rsidR="00DB1EF6">
        <w:t xml:space="preserve">a za stečajnog upravitelja imenovan je Krešimir </w:t>
      </w:r>
      <w:proofErr w:type="spellStart"/>
      <w:r w:rsidR="00DB1EF6">
        <w:t>Panjaković</w:t>
      </w:r>
      <w:proofErr w:type="spellEnd"/>
      <w:r w:rsidR="00DB1EF6">
        <w:t xml:space="preserve"> iz Osijeka</w:t>
      </w:r>
      <w:r>
        <w:t xml:space="preserve">.  </w:t>
      </w:r>
    </w:p>
    <w:p w:rsidRDefault="002D14B3" w:rsidP="00610C94" w:rsidR="002D14B3">
      <w:pPr>
        <w:tabs>
          <w:tab w:pos="1155" w:val="left"/>
        </w:tabs>
      </w:pPr>
    </w:p>
    <w:p w:rsidRDefault="00E52E2C" w:rsidP="002D5540" w:rsidR="00610C94">
      <w:pPr>
        <w:pStyle w:val="Odlomakpopisa"/>
        <w:ind w:firstLine="708" w:left="0"/>
      </w:pPr>
      <w:r>
        <w:t xml:space="preserve">Podneskom od </w:t>
      </w:r>
      <w:r w:rsidR="002D5540">
        <w:t>13. listopada</w:t>
      </w:r>
      <w:r w:rsidR="00DB1EF6">
        <w:t xml:space="preserve"> 2016. g. </w:t>
      </w:r>
      <w:r>
        <w:t xml:space="preserve">stečajni upravitelj </w:t>
      </w:r>
      <w:r w:rsidR="00DB1EF6">
        <w:t xml:space="preserve">zahtijeva da mu se odobri nagrada za rad radi unovčenja imovine – nekretnine </w:t>
      </w:r>
      <w:r w:rsidR="00D00B08">
        <w:t xml:space="preserve">(unovčene dana </w:t>
      </w:r>
      <w:r w:rsidR="002D5540">
        <w:t>4.8.2016. g.</w:t>
      </w:r>
      <w:r w:rsidR="00D00B08">
        <w:t xml:space="preserve"> u ukupnom iznosu od </w:t>
      </w:r>
      <w:r w:rsidR="002D5540">
        <w:t xml:space="preserve">1.748.712,40 kn). </w:t>
      </w:r>
    </w:p>
    <w:p w:rsidRDefault="00610C94" w:rsidP="00D7087E" w:rsidR="00610C9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2D5540" w:rsidR="000A0D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</w:t>
      </w:r>
      <w:r w:rsidRPr="00E52E2C">
        <w:rPr>
          <w:rFonts w:hAnsi="Times New Roman" w:ascii="Times New Roman"/>
          <w:sz w:val="24"/>
          <w:szCs w:val="24"/>
        </w:rPr>
        <w:t xml:space="preserve">spis utvrđeno je da je u ovom stečajnom postupku unovčena stečajna masa </w:t>
      </w:r>
      <w:r w:rsidR="00D00B08">
        <w:rPr>
          <w:rFonts w:hAnsi="Times New Roman" w:ascii="Times New Roman"/>
          <w:sz w:val="24"/>
          <w:szCs w:val="24"/>
        </w:rPr>
        <w:t xml:space="preserve">i to nekretnine u iznosu od </w:t>
      </w:r>
      <w:r w:rsidR="002D5540">
        <w:rPr>
          <w:rFonts w:hAnsi="Times New Roman" w:ascii="Times New Roman"/>
          <w:sz w:val="24"/>
          <w:szCs w:val="24"/>
        </w:rPr>
        <w:t xml:space="preserve">1.748.712,40 </w:t>
      </w:r>
      <w:r w:rsidR="00D00B08">
        <w:rPr>
          <w:rFonts w:hAnsi="Times New Roman" w:ascii="Times New Roman"/>
          <w:sz w:val="24"/>
          <w:szCs w:val="24"/>
        </w:rPr>
        <w:t xml:space="preserve">kn uplatom </w:t>
      </w:r>
      <w:proofErr w:type="spellStart"/>
      <w:r w:rsidR="00D00B08">
        <w:rPr>
          <w:rFonts w:hAnsi="Times New Roman" w:ascii="Times New Roman"/>
          <w:sz w:val="24"/>
          <w:szCs w:val="24"/>
        </w:rPr>
        <w:t>kupovnine</w:t>
      </w:r>
      <w:proofErr w:type="spellEnd"/>
      <w:r w:rsidR="00D00B08">
        <w:rPr>
          <w:rFonts w:hAnsi="Times New Roman" w:ascii="Times New Roman"/>
          <w:sz w:val="24"/>
          <w:szCs w:val="24"/>
        </w:rPr>
        <w:t xml:space="preserve"> dana </w:t>
      </w:r>
      <w:r w:rsidR="002D5540">
        <w:rPr>
          <w:rFonts w:hAnsi="Times New Roman" w:ascii="Times New Roman"/>
          <w:sz w:val="24"/>
          <w:szCs w:val="24"/>
        </w:rPr>
        <w:t>4.8.2016</w:t>
      </w:r>
      <w:r w:rsidR="00D00B08">
        <w:rPr>
          <w:rFonts w:hAnsi="Times New Roman" w:ascii="Times New Roman"/>
          <w:sz w:val="24"/>
          <w:szCs w:val="24"/>
        </w:rPr>
        <w:t xml:space="preserve">. g. </w:t>
      </w:r>
      <w:r w:rsidR="002D5540">
        <w:rPr>
          <w:rFonts w:hAnsi="Times New Roman" w:ascii="Times New Roman"/>
          <w:sz w:val="24"/>
          <w:szCs w:val="24"/>
        </w:rPr>
        <w:t xml:space="preserve">slijedom čega se primjenjuje čl. 7. </w:t>
      </w:r>
      <w:r w:rsidR="00D00B08" w:rsidRPr="00D00B08">
        <w:rPr>
          <w:rFonts w:hAnsi="Times New Roman" w:ascii="Times New Roman"/>
          <w:sz w:val="24"/>
          <w:szCs w:val="24"/>
        </w:rPr>
        <w:t>Uredb</w:t>
      </w:r>
      <w:r w:rsidR="002D5540">
        <w:rPr>
          <w:rFonts w:hAnsi="Times New Roman" w:ascii="Times New Roman"/>
          <w:sz w:val="24"/>
          <w:szCs w:val="24"/>
        </w:rPr>
        <w:t>a</w:t>
      </w:r>
      <w:r w:rsidR="00D00B08" w:rsidRPr="00D00B08">
        <w:rPr>
          <w:rFonts w:hAnsi="Times New Roman" w:ascii="Times New Roman"/>
          <w:sz w:val="24"/>
          <w:szCs w:val="24"/>
        </w:rPr>
        <w:t xml:space="preserve"> o kriteriju i načinu obračuna i plaćanja nagrada steč</w:t>
      </w:r>
      <w:r w:rsidR="002D5540">
        <w:rPr>
          <w:rFonts w:hAnsi="Times New Roman" w:ascii="Times New Roman"/>
          <w:sz w:val="24"/>
          <w:szCs w:val="24"/>
        </w:rPr>
        <w:t xml:space="preserve">ajnim upraviteljima (NN 105/15 u daljnjem tekstu Uredba) na slijedeći način: </w:t>
      </w:r>
    </w:p>
    <w:p w:rsidRDefault="00F40179" w:rsidP="002D5540" w:rsidR="00F4017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D26BF" w:rsidP="00FD26BF" w:rsidR="00FD26BF" w:rsidRPr="00B07D45">
      <w:pPr>
        <w:jc w:val="right"/>
      </w:pPr>
      <w:r>
        <w:lastRenderedPageBreak/>
        <w:t>6 St-75/13-128</w:t>
      </w:r>
    </w:p>
    <w:p w:rsidRDefault="009A45F9" w:rsidP="002D5540" w:rsidR="009A45F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14292" w:rsidP="00B07D45" w:rsidR="002142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4292" w:rsidP="00B07D45" w:rsidR="002142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Ukupno unovčena stečajna masa = </w:t>
      </w:r>
      <w:r w:rsidR="002D5540">
        <w:rPr>
          <w:rFonts w:hAnsi="Times New Roman" w:ascii="Times New Roman"/>
          <w:sz w:val="24"/>
          <w:szCs w:val="24"/>
        </w:rPr>
        <w:t>1.748.712,40 kn</w:t>
      </w:r>
    </w:p>
    <w:p w:rsidRDefault="002D5540" w:rsidP="00B07D45" w:rsidR="00AE3E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 </w:t>
      </w:r>
      <w:r w:rsidR="00AE3EB0">
        <w:rPr>
          <w:rFonts w:hAnsi="Times New Roman" w:ascii="Times New Roman"/>
          <w:sz w:val="24"/>
          <w:szCs w:val="24"/>
        </w:rPr>
        <w:t>100.000,00 kn x 16% = 16.000,00 kn bruto</w:t>
      </w:r>
    </w:p>
    <w:p w:rsidRDefault="002D5540" w:rsidP="00B07D45" w:rsidR="00AE3E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</w:t>
      </w:r>
      <w:r w:rsidR="00AE3EB0">
        <w:rPr>
          <w:rFonts w:hAnsi="Times New Roman" w:ascii="Times New Roman"/>
          <w:sz w:val="24"/>
          <w:szCs w:val="24"/>
        </w:rPr>
        <w:t>00.000,0</w:t>
      </w:r>
      <w:r>
        <w:rPr>
          <w:rFonts w:hAnsi="Times New Roman" w:ascii="Times New Roman"/>
          <w:sz w:val="24"/>
          <w:szCs w:val="24"/>
        </w:rPr>
        <w:t>1</w:t>
      </w:r>
      <w:r w:rsidR="00AE3EB0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do 300.000,00 kn </w:t>
      </w:r>
      <w:r w:rsidR="00AE3EB0">
        <w:rPr>
          <w:rFonts w:hAnsi="Times New Roman" w:ascii="Times New Roman"/>
          <w:sz w:val="24"/>
          <w:szCs w:val="24"/>
        </w:rPr>
        <w:t xml:space="preserve"> x 12% = 24.000,00 kn bruto</w:t>
      </w:r>
    </w:p>
    <w:p w:rsidRDefault="002D5540" w:rsidP="00B07D45" w:rsidR="00AE3E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3</w:t>
      </w:r>
      <w:r w:rsidR="00AE3EB0">
        <w:rPr>
          <w:rFonts w:hAnsi="Times New Roman" w:ascii="Times New Roman"/>
          <w:sz w:val="24"/>
          <w:szCs w:val="24"/>
        </w:rPr>
        <w:t>00.000,0</w:t>
      </w:r>
      <w:r>
        <w:rPr>
          <w:rFonts w:hAnsi="Times New Roman" w:ascii="Times New Roman"/>
          <w:sz w:val="24"/>
          <w:szCs w:val="24"/>
        </w:rPr>
        <w:t>1</w:t>
      </w:r>
      <w:r w:rsidR="00AE3EB0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do 500.000,00 kn </w:t>
      </w:r>
      <w:r w:rsidR="00AE3EB0">
        <w:rPr>
          <w:rFonts w:hAnsi="Times New Roman" w:ascii="Times New Roman"/>
          <w:sz w:val="24"/>
          <w:szCs w:val="24"/>
        </w:rPr>
        <w:t xml:space="preserve"> x 10% = 20.000,00 kn bruto</w:t>
      </w:r>
    </w:p>
    <w:p w:rsidRDefault="002D5540" w:rsidP="00B07D45" w:rsidR="00AE3E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</w:t>
      </w:r>
      <w:r w:rsidR="00AE3EB0">
        <w:rPr>
          <w:rFonts w:hAnsi="Times New Roman" w:ascii="Times New Roman"/>
          <w:sz w:val="24"/>
          <w:szCs w:val="24"/>
        </w:rPr>
        <w:t>500.000,0</w:t>
      </w:r>
      <w:r>
        <w:rPr>
          <w:rFonts w:hAnsi="Times New Roman" w:ascii="Times New Roman"/>
          <w:sz w:val="24"/>
          <w:szCs w:val="24"/>
        </w:rPr>
        <w:t>1</w:t>
      </w:r>
      <w:r w:rsidR="00AE3EB0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do 1.000.000,00 kn </w:t>
      </w:r>
      <w:r w:rsidR="00AE3EB0">
        <w:rPr>
          <w:rFonts w:hAnsi="Times New Roman" w:ascii="Times New Roman"/>
          <w:sz w:val="24"/>
          <w:szCs w:val="24"/>
        </w:rPr>
        <w:t xml:space="preserve"> x 8% = 40.000,00 kn bruto</w:t>
      </w:r>
    </w:p>
    <w:p w:rsidRDefault="002D5540" w:rsidP="00B07D45" w:rsidR="0024507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1.000.000,01 kn do 1.748.712,40 kn x 7% = 52.500,00 kn</w:t>
      </w:r>
      <w:r w:rsidR="00AE3EB0">
        <w:rPr>
          <w:rFonts w:hAnsi="Times New Roman" w:ascii="Times New Roman"/>
          <w:sz w:val="24"/>
          <w:szCs w:val="24"/>
        </w:rPr>
        <w:t xml:space="preserve"> </w:t>
      </w:r>
      <w:r w:rsidR="0024507F">
        <w:rPr>
          <w:rFonts w:hAnsi="Times New Roman" w:ascii="Times New Roman"/>
          <w:sz w:val="24"/>
          <w:szCs w:val="24"/>
        </w:rPr>
        <w:t>bruto</w:t>
      </w:r>
    </w:p>
    <w:p w:rsidRDefault="0024507F" w:rsidP="00B07D45" w:rsidR="00AE3E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Ukupno: </w:t>
      </w:r>
      <w:r w:rsidR="00FD26BF">
        <w:rPr>
          <w:rFonts w:hAnsi="Times New Roman" w:ascii="Times New Roman"/>
          <w:sz w:val="24"/>
          <w:szCs w:val="24"/>
        </w:rPr>
        <w:t>152.409,86 kn bruto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D26BF" w:rsidP="00B07D45" w:rsidR="00FD26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26BF" w:rsidP="00B07D45" w:rsidR="00FD26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navedeni iznos od 152.409,86 kn stečajni upravitelj zahtijeva obračun doprinosa za zdravstveno po stopi od 15% što iznosi 22.861,48 kn.</w:t>
      </w:r>
    </w:p>
    <w:p w:rsidRDefault="00FD26BF" w:rsidP="00FD26BF" w:rsidR="00FD26BF">
      <w:pPr>
        <w:pStyle w:val="Bezproreda"/>
        <w:tabs>
          <w:tab w:pos="595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26BF" w:rsidP="00FD26BF" w:rsidR="00AE3EB0">
      <w:pPr>
        <w:pStyle w:val="Bezproreda"/>
        <w:tabs>
          <w:tab w:pos="595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23. studenog 2016. g. stečajni upravitelj dopunjuje podnesak od 13. listopada 2016. g. kojim zahtijeva nagradu za rad navodeći da je takav zahtjev za nagradu konačan te da s osnova nagrade za pokretnine u vlasništvu stečajnog dužnika koje će eventualno biti unovčene u ovom stečajnom postupku neće potraživati nagradu.</w:t>
      </w:r>
      <w:r>
        <w:rPr>
          <w:rFonts w:hAnsi="Times New Roman" w:ascii="Times New Roman"/>
          <w:sz w:val="24"/>
          <w:szCs w:val="24"/>
        </w:rPr>
        <w:tab/>
      </w:r>
    </w:p>
    <w:p w:rsidRDefault="00FD26BF" w:rsidP="00FD26BF" w:rsidR="00FD26BF">
      <w:pPr>
        <w:pStyle w:val="Bezproreda"/>
        <w:tabs>
          <w:tab w:pos="595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E1A16" w:rsidP="00E608CC" w:rsidR="00E608C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gore navedenog stečajnom upravitelju se odobrava </w:t>
      </w:r>
      <w:r w:rsidR="00FD26BF">
        <w:rPr>
          <w:rFonts w:hAnsi="Times New Roman" w:ascii="Times New Roman"/>
          <w:sz w:val="24"/>
          <w:szCs w:val="24"/>
        </w:rPr>
        <w:t>konačna</w:t>
      </w:r>
      <w:r>
        <w:rPr>
          <w:rFonts w:hAnsi="Times New Roman" w:ascii="Times New Roman"/>
          <w:sz w:val="24"/>
          <w:szCs w:val="24"/>
        </w:rPr>
        <w:t xml:space="preserve"> nagrada za rad za obnašanje dužnosti stečajnog upravitelja </w:t>
      </w:r>
      <w:r w:rsidR="00FD26BF">
        <w:rPr>
          <w:rFonts w:hAnsi="Times New Roman" w:ascii="Times New Roman"/>
          <w:sz w:val="24"/>
          <w:szCs w:val="24"/>
        </w:rPr>
        <w:t>u iznosu od 175.271,34 kn bruto</w:t>
      </w:r>
      <w:r w:rsidR="00E608CC">
        <w:rPr>
          <w:rFonts w:hAnsi="Times New Roman" w:ascii="Times New Roman"/>
          <w:sz w:val="24"/>
          <w:szCs w:val="24"/>
        </w:rPr>
        <w:t xml:space="preserve"> te je sud odlučio sukladno čl. 94 st. 1 i 2 Stečajnog zakona (NN br. 71/15 u daljnjem tekstu SZ) </w:t>
      </w:r>
      <w:r w:rsidR="007C6E16">
        <w:rPr>
          <w:rFonts w:hAnsi="Times New Roman" w:ascii="Times New Roman"/>
          <w:sz w:val="24"/>
          <w:szCs w:val="24"/>
        </w:rPr>
        <w:t xml:space="preserve">u vezi s čl. 441 st. 2 SZ </w:t>
      </w:r>
      <w:r w:rsidR="00E608CC">
        <w:rPr>
          <w:rFonts w:hAnsi="Times New Roman" w:ascii="Times New Roman"/>
          <w:sz w:val="24"/>
          <w:szCs w:val="24"/>
        </w:rPr>
        <w:t>kao u izreci pod točkom 1.</w:t>
      </w:r>
    </w:p>
    <w:p w:rsidRDefault="002D14B3" w:rsidP="00FE1A16" w:rsidR="002D14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D26BF" w:rsidP="007C6E16" w:rsidR="00FD26B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Podneskom od </w:t>
      </w:r>
      <w:r w:rsidR="00E608CC">
        <w:rPr>
          <w:rFonts w:hAnsi="Times New Roman" w:ascii="Times New Roman"/>
          <w:sz w:val="24"/>
          <w:szCs w:val="24"/>
        </w:rPr>
        <w:t>17. studenog</w:t>
      </w:r>
      <w:r w:rsidRPr="0078399D">
        <w:rPr>
          <w:rFonts w:hAnsi="Times New Roman" w:ascii="Times New Roman"/>
          <w:sz w:val="24"/>
          <w:szCs w:val="24"/>
        </w:rPr>
        <w:t xml:space="preserve"> 2016. g. stečajn</w:t>
      </w:r>
      <w:r>
        <w:rPr>
          <w:rFonts w:hAnsi="Times New Roman" w:ascii="Times New Roman"/>
          <w:sz w:val="24"/>
          <w:szCs w:val="24"/>
        </w:rPr>
        <w:t>i</w:t>
      </w:r>
      <w:r w:rsidRPr="0078399D">
        <w:rPr>
          <w:rFonts w:hAnsi="Times New Roman" w:ascii="Times New Roman"/>
          <w:sz w:val="24"/>
          <w:szCs w:val="24"/>
        </w:rPr>
        <w:t xml:space="preserve"> upravitelj predloži</w:t>
      </w:r>
      <w:r>
        <w:rPr>
          <w:rFonts w:hAnsi="Times New Roman" w:ascii="Times New Roman"/>
          <w:sz w:val="24"/>
          <w:szCs w:val="24"/>
        </w:rPr>
        <w:t>o</w:t>
      </w:r>
      <w:r w:rsidRPr="0078399D">
        <w:rPr>
          <w:rFonts w:hAnsi="Times New Roman" w:ascii="Times New Roman"/>
          <w:sz w:val="24"/>
          <w:szCs w:val="24"/>
        </w:rPr>
        <w:t xml:space="preserve"> je da </w:t>
      </w:r>
      <w:r w:rsidR="00E608CC">
        <w:rPr>
          <w:rFonts w:hAnsi="Times New Roman" w:ascii="Times New Roman"/>
          <w:sz w:val="24"/>
          <w:szCs w:val="24"/>
        </w:rPr>
        <w:t>mu</w:t>
      </w:r>
      <w:r w:rsidRPr="0078399D">
        <w:rPr>
          <w:rFonts w:hAnsi="Times New Roman" w:ascii="Times New Roman"/>
          <w:sz w:val="24"/>
          <w:szCs w:val="24"/>
        </w:rPr>
        <w:t xml:space="preserve"> se odobri isplata stvarnih troškova u </w:t>
      </w:r>
      <w:r w:rsidR="00E608CC">
        <w:rPr>
          <w:rFonts w:hAnsi="Times New Roman" w:ascii="Times New Roman"/>
          <w:sz w:val="24"/>
          <w:szCs w:val="24"/>
        </w:rPr>
        <w:t xml:space="preserve">ovom </w:t>
      </w:r>
      <w:r w:rsidRPr="0078399D">
        <w:rPr>
          <w:rFonts w:hAnsi="Times New Roman" w:ascii="Times New Roman"/>
          <w:sz w:val="24"/>
          <w:szCs w:val="24"/>
        </w:rPr>
        <w:t>stečajnom postupku na ime troškova prijevoza stečajn</w:t>
      </w:r>
      <w:r w:rsidR="00E608CC">
        <w:rPr>
          <w:rFonts w:hAnsi="Times New Roman" w:ascii="Times New Roman"/>
          <w:sz w:val="24"/>
          <w:szCs w:val="24"/>
        </w:rPr>
        <w:t>og</w:t>
      </w:r>
      <w:r w:rsidRPr="0078399D">
        <w:rPr>
          <w:rFonts w:hAnsi="Times New Roman" w:ascii="Times New Roman"/>
          <w:sz w:val="24"/>
          <w:szCs w:val="24"/>
        </w:rPr>
        <w:t xml:space="preserve"> upraviteljic</w:t>
      </w:r>
      <w:r w:rsidR="00E608CC">
        <w:rPr>
          <w:rFonts w:hAnsi="Times New Roman" w:ascii="Times New Roman"/>
          <w:sz w:val="24"/>
          <w:szCs w:val="24"/>
        </w:rPr>
        <w:t xml:space="preserve">a </w:t>
      </w:r>
      <w:r w:rsidRPr="0078399D">
        <w:rPr>
          <w:rFonts w:hAnsi="Times New Roman" w:ascii="Times New Roman"/>
          <w:sz w:val="24"/>
          <w:szCs w:val="24"/>
        </w:rPr>
        <w:t>za razdoblje od</w:t>
      </w:r>
      <w:r>
        <w:rPr>
          <w:rFonts w:hAnsi="Times New Roman" w:ascii="Times New Roman"/>
          <w:sz w:val="24"/>
          <w:szCs w:val="24"/>
        </w:rPr>
        <w:t xml:space="preserve"> </w:t>
      </w:r>
      <w:r w:rsidR="00E608CC">
        <w:rPr>
          <w:rFonts w:hAnsi="Times New Roman" w:ascii="Times New Roman"/>
          <w:sz w:val="24"/>
          <w:szCs w:val="24"/>
        </w:rPr>
        <w:t xml:space="preserve">27.10., 2.11., 7.11., 14.11., 12.9., 14.6., 24.10., 4.7. i 18.5.2016. g. na </w:t>
      </w:r>
      <w:r w:rsidR="007C6E16">
        <w:rPr>
          <w:rFonts w:hAnsi="Times New Roman" w:ascii="Times New Roman"/>
          <w:sz w:val="24"/>
          <w:szCs w:val="24"/>
        </w:rPr>
        <w:t>relaciji Osijek-Vinkovci-Osijek</w:t>
      </w:r>
      <w:r>
        <w:rPr>
          <w:rFonts w:hAnsi="Times New Roman" w:ascii="Times New Roman"/>
          <w:sz w:val="24"/>
          <w:szCs w:val="24"/>
        </w:rPr>
        <w:t xml:space="preserve">, osobnim automobilom u iznosu od </w:t>
      </w:r>
      <w:r w:rsidR="007C6E16">
        <w:rPr>
          <w:rFonts w:hAnsi="Times New Roman" w:ascii="Times New Roman"/>
          <w:sz w:val="24"/>
          <w:szCs w:val="24"/>
        </w:rPr>
        <w:t xml:space="preserve">1.440,00 kn neto (720 km x 2,00 kn) te je uz podnesak od 17.11.2016. g. dostavio putne naloge. </w:t>
      </w:r>
    </w:p>
    <w:p w:rsidRDefault="00FD26BF" w:rsidP="00FD26BF" w:rsidR="00FD26B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D26BF" w:rsidP="00FD26BF" w:rsidR="00FD26BF" w:rsidRPr="00447DE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(str. </w:t>
      </w:r>
      <w:r w:rsidR="007C6E16">
        <w:rPr>
          <w:rFonts w:hAnsi="Times New Roman" w:ascii="Times New Roman"/>
          <w:sz w:val="24"/>
          <w:szCs w:val="24"/>
        </w:rPr>
        <w:t>400-409</w:t>
      </w:r>
      <w:r>
        <w:rPr>
          <w:rFonts w:hAnsi="Times New Roman" w:ascii="Times New Roman"/>
          <w:sz w:val="24"/>
          <w:szCs w:val="24"/>
        </w:rPr>
        <w:t xml:space="preserve"> spisa) putne naloge za službeno putovanje, iz kojih proizlaze troškovi stečajn</w:t>
      </w:r>
      <w:r w:rsidR="007C6E16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7C6E16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 gore navedenu svrhu. </w:t>
      </w:r>
    </w:p>
    <w:p w:rsidRDefault="00FD26BF" w:rsidP="00FD26BF" w:rsidR="00FD26B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D26BF" w:rsidP="00FD26BF" w:rsidR="00FD26B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94 st. 1 i 3 </w:t>
      </w:r>
      <w:r w:rsidRPr="00BE66D2">
        <w:rPr>
          <w:rFonts w:hAnsi="Times New Roman" w:ascii="Times New Roman"/>
          <w:sz w:val="24"/>
          <w:szCs w:val="24"/>
        </w:rPr>
        <w:t>SZ</w:t>
      </w:r>
      <w:r>
        <w:rPr>
          <w:rFonts w:hAnsi="Times New Roman" w:ascii="Times New Roman"/>
          <w:sz w:val="24"/>
          <w:szCs w:val="24"/>
        </w:rPr>
        <w:t xml:space="preserve"> u vezi s čl. 441 st. 2 SZ odlučiti kao u izreci</w:t>
      </w:r>
      <w:r w:rsidR="007C6E16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>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FD26BF" w:rsidP="00FD26BF" w:rsidR="00FD26BF" w:rsidRPr="00E32CE3">
      <w:pPr>
        <w:pStyle w:val="Bezproreda10"/>
        <w:jc w:val="both"/>
        <w:rPr>
          <w:rFonts w:cs="Arial" w:hAnsi="Arial" w:ascii="Arial"/>
        </w:rPr>
      </w:pPr>
    </w:p>
    <w:p w:rsidRDefault="00FE4F38" w:rsidP="007C6E16" w:rsidR="00FE4F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37CD" w:rsidP="00E4576E" w:rsidR="00354737">
      <w:pPr>
        <w:ind w:firstLine="708"/>
        <w:jc w:val="center"/>
      </w:pPr>
      <w:r>
        <w:t xml:space="preserve">U Osijeku </w:t>
      </w:r>
      <w:r w:rsidR="00761613">
        <w:t>28. studenog</w:t>
      </w:r>
      <w:r w:rsidR="00D410AE">
        <w:t xml:space="preserve"> 2016.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34399C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34399C">
        <w:rPr>
          <w:rFonts w:hAnsi="Times New Roman" w:ascii="Times New Roman"/>
          <w:sz w:val="24"/>
          <w:szCs w:val="24"/>
        </w:rPr>
        <w:t>Panjaković</w:t>
      </w:r>
      <w:proofErr w:type="spellEnd"/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7C6E16">
        <w:rPr>
          <w:rFonts w:hAnsi="Times New Roman" w:ascii="Times New Roman"/>
          <w:sz w:val="24"/>
          <w:szCs w:val="24"/>
        </w:rPr>
        <w:t>23.11</w:t>
      </w:r>
      <w:r w:rsidR="0034399C">
        <w:rPr>
          <w:rFonts w:hAnsi="Times New Roman" w:ascii="Times New Roman"/>
          <w:sz w:val="24"/>
          <w:szCs w:val="24"/>
        </w:rPr>
        <w:t xml:space="preserve">.2016. g. </w:t>
      </w:r>
      <w:r w:rsidR="007C6E16">
        <w:rPr>
          <w:rFonts w:hAnsi="Times New Roman" w:ascii="Times New Roman"/>
          <w:sz w:val="24"/>
          <w:szCs w:val="24"/>
        </w:rPr>
        <w:t>i 17.11.2016. g. i od 13.10.2016. g. (str. 372 i 373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61613">
        <w:rPr>
          <w:rFonts w:hAnsi="Times New Roman" w:ascii="Times New Roman"/>
          <w:sz w:val="24"/>
          <w:szCs w:val="24"/>
        </w:rPr>
        <w:t>28.12.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34399C" w:rsidP="000D3BE9" w:rsidR="00343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34399C" w:rsidP="000D3BE9" w:rsidR="00343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7C6E16" w:rsidP="000D3BE9" w:rsidR="007C6E16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>
      <w:bookmarkStart w:name="_GoBack" w:id="0"/>
      <w:bookmarkEnd w:id="0"/>
    </w:p>
    <w:sectPr w:rsidSect="001F7A08" w:rsidR="0095291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66F" w:rsidP="00952912" w:rsidR="00AB666F">
      <w:r>
        <w:separator/>
      </w:r>
    </w:p>
  </w:endnote>
  <w:endnote w:id="0" w:type="continuationSeparator">
    <w:p w:rsidRDefault="00AB666F" w:rsidP="00952912" w:rsidR="00AB6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66F" w:rsidP="00952912" w:rsidR="00AB666F">
      <w:r>
        <w:separator/>
      </w:r>
    </w:p>
  </w:footnote>
  <w:footnote w:id="0" w:type="continuationSeparator">
    <w:p w:rsidRDefault="00AB666F" w:rsidP="00952912" w:rsidR="00AB6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7CF3">
      <w:rPr>
        <w:noProof/>
      </w:rPr>
      <w:t>4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5D16CF"/>
    <w:multiLevelType w:val="hybridMultilevel"/>
    <w:tmpl w:val="908CE108"/>
    <w:lvl w:tplc="D8DE521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158A4"/>
    <w:rsid w:val="000201D3"/>
    <w:rsid w:val="000323CE"/>
    <w:rsid w:val="00040B85"/>
    <w:rsid w:val="000820AF"/>
    <w:rsid w:val="000A0DFF"/>
    <w:rsid w:val="000D3BE9"/>
    <w:rsid w:val="0018120C"/>
    <w:rsid w:val="00181616"/>
    <w:rsid w:val="00182207"/>
    <w:rsid w:val="001A42C1"/>
    <w:rsid w:val="001C2831"/>
    <w:rsid w:val="001C3FB4"/>
    <w:rsid w:val="001D7CF3"/>
    <w:rsid w:val="001F7A08"/>
    <w:rsid w:val="00203014"/>
    <w:rsid w:val="00214292"/>
    <w:rsid w:val="00215A72"/>
    <w:rsid w:val="002215EC"/>
    <w:rsid w:val="0024507F"/>
    <w:rsid w:val="00283FCA"/>
    <w:rsid w:val="002B1353"/>
    <w:rsid w:val="002B4615"/>
    <w:rsid w:val="002D14B3"/>
    <w:rsid w:val="002D37CD"/>
    <w:rsid w:val="002D5540"/>
    <w:rsid w:val="0034112A"/>
    <w:rsid w:val="0034399C"/>
    <w:rsid w:val="00354737"/>
    <w:rsid w:val="003A4DFF"/>
    <w:rsid w:val="00410BA9"/>
    <w:rsid w:val="004F6100"/>
    <w:rsid w:val="006012A7"/>
    <w:rsid w:val="00610C94"/>
    <w:rsid w:val="006217EB"/>
    <w:rsid w:val="006A2D37"/>
    <w:rsid w:val="006F1168"/>
    <w:rsid w:val="00761613"/>
    <w:rsid w:val="00772385"/>
    <w:rsid w:val="007735FF"/>
    <w:rsid w:val="007A48E2"/>
    <w:rsid w:val="007C5E25"/>
    <w:rsid w:val="007C6E16"/>
    <w:rsid w:val="007E3DAB"/>
    <w:rsid w:val="008108EB"/>
    <w:rsid w:val="00915D9B"/>
    <w:rsid w:val="00952912"/>
    <w:rsid w:val="00992BCF"/>
    <w:rsid w:val="009A45F9"/>
    <w:rsid w:val="00A53AF5"/>
    <w:rsid w:val="00A5765A"/>
    <w:rsid w:val="00AB666F"/>
    <w:rsid w:val="00AE0CAC"/>
    <w:rsid w:val="00AE3EB0"/>
    <w:rsid w:val="00B070EF"/>
    <w:rsid w:val="00B07D45"/>
    <w:rsid w:val="00B16EDD"/>
    <w:rsid w:val="00B85BC2"/>
    <w:rsid w:val="00BA614D"/>
    <w:rsid w:val="00BB415B"/>
    <w:rsid w:val="00BD16B3"/>
    <w:rsid w:val="00C968A4"/>
    <w:rsid w:val="00CA3524"/>
    <w:rsid w:val="00D00B08"/>
    <w:rsid w:val="00D0646F"/>
    <w:rsid w:val="00D410AE"/>
    <w:rsid w:val="00D7087E"/>
    <w:rsid w:val="00D70B82"/>
    <w:rsid w:val="00D9154B"/>
    <w:rsid w:val="00DB1EF6"/>
    <w:rsid w:val="00E036D7"/>
    <w:rsid w:val="00E4576E"/>
    <w:rsid w:val="00E52E2C"/>
    <w:rsid w:val="00E608CC"/>
    <w:rsid w:val="00E747FB"/>
    <w:rsid w:val="00E864BA"/>
    <w:rsid w:val="00ED2839"/>
    <w:rsid w:val="00F25C9C"/>
    <w:rsid w:val="00F40179"/>
    <w:rsid w:val="00F440BF"/>
    <w:rsid w:val="00F74BC1"/>
    <w:rsid w:val="00FD26BF"/>
    <w:rsid w:val="00FE1A16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C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7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C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7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09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722</properties:Words>
  <properties:Characters>3748</properties:Characters>
  <properties:Lines>149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2016-11-28T08:45:00Z</dcterms:created>
  <dc:creator>XXYY</dc:creator>
  <cp:lastModifiedBy>Danijela Sekulić</cp:lastModifiedBy>
  <cp:lastPrinted>2016-11-28T08:45:00Z</cp:lastPrinted>
  <dcterms:modified xmlns:xsi="http://www.w3.org/2001/XMLSchema-instance" xsi:type="dcterms:W3CDTF">2016-11-28T08:46:00Z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