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26f2" w14:paraId="0ff26f2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D86A66" w:rsidRPr="002D2000">
        <w:t>IR.ZA</w:t>
      </w:r>
      <w:proofErr w:type="spellEnd"/>
      <w:r w:rsidR="00D86A66" w:rsidRPr="002D2000">
        <w:t xml:space="preserve"> d.o.o. u stečaju Labin, Ru</w:t>
      </w:r>
      <w:r w:rsidR="00D86A66">
        <w:t xml:space="preserve">darska 5, </w:t>
      </w:r>
      <w:proofErr w:type="spellStart"/>
      <w:r w:rsidR="00D86A66">
        <w:t>OIB</w:t>
      </w:r>
      <w:proofErr w:type="spellEnd"/>
      <w:r w:rsidR="00D86A66">
        <w:t xml:space="preserve">: </w:t>
      </w:r>
      <w:proofErr w:type="spellStart"/>
      <w:r w:rsidR="00D86A66">
        <w:t>29682048894</w:t>
      </w:r>
      <w:proofErr w:type="spellEnd"/>
      <w:r>
        <w:t xml:space="preserve">, dana </w:t>
      </w:r>
      <w:proofErr w:type="spellStart"/>
      <w:r w:rsidR="00D86A66">
        <w:t>20</w:t>
      </w:r>
      <w:proofErr w:type="spellEnd"/>
      <w:r w:rsidR="00D86A66">
        <w:t>. lipnja</w:t>
      </w:r>
      <w:r>
        <w:t xml:space="preserve"> </w:t>
      </w:r>
      <w:proofErr w:type="spellStart"/>
      <w:r>
        <w:t>2017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D86A66" w:rsidRPr="002D2000">
        <w:t>IR.ZA</w:t>
      </w:r>
      <w:proofErr w:type="spellEnd"/>
      <w:r w:rsidR="00D86A66" w:rsidRPr="002D2000">
        <w:t xml:space="preserve"> d.o.o. u stečaju Labin, Ru</w:t>
      </w:r>
      <w:r w:rsidR="00D86A66">
        <w:t xml:space="preserve">darska 5, </w:t>
      </w:r>
      <w:proofErr w:type="spellStart"/>
      <w:r w:rsidR="00D86A66">
        <w:t>OIB</w:t>
      </w:r>
      <w:proofErr w:type="spellEnd"/>
      <w:r w:rsidR="00D86A66">
        <w:t xml:space="preserve">: </w:t>
      </w:r>
      <w:proofErr w:type="spellStart"/>
      <w:r w:rsidR="00D86A66">
        <w:t>29682048894</w:t>
      </w:r>
      <w:proofErr w:type="spellEnd"/>
      <w:r>
        <w:t>, i određuje se za dan</w:t>
      </w:r>
    </w:p>
    <w:p w:rsidRDefault="00562E41" w:rsidP="00562E41" w:rsidR="00562E41"/>
    <w:p w:rsidRDefault="00D86A66" w:rsidP="00562E41" w:rsidR="00562E41" w:rsidRPr="00562E41">
      <w:pPr>
        <w:jc w:val="center"/>
      </w:pPr>
      <w:proofErr w:type="spellStart"/>
      <w:r>
        <w:t>25</w:t>
      </w:r>
      <w:proofErr w:type="spellEnd"/>
      <w:r>
        <w:t>. srpnja</w:t>
      </w:r>
      <w:r w:rsidR="00562E41" w:rsidRPr="00562E41">
        <w:t xml:space="preserve"> </w:t>
      </w:r>
      <w:proofErr w:type="spellStart"/>
      <w:r w:rsidR="00562E41" w:rsidRPr="00562E41">
        <w:t>2017</w:t>
      </w:r>
      <w:proofErr w:type="spellEnd"/>
      <w:r w:rsidR="00562E41" w:rsidRPr="00562E41">
        <w:t>. godine u 9:</w:t>
      </w:r>
      <w:proofErr w:type="spellStart"/>
      <w:r w:rsidR="00562E41" w:rsidRPr="00562E41">
        <w:t>00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dana </w:t>
      </w:r>
      <w:proofErr w:type="spellStart"/>
      <w:r w:rsidR="00D86A66">
        <w:t>20</w:t>
      </w:r>
      <w:proofErr w:type="spellEnd"/>
      <w:r w:rsidR="00D86A66">
        <w:t>. lipnja</w:t>
      </w:r>
      <w:r>
        <w:t xml:space="preserve"> </w:t>
      </w:r>
      <w:proofErr w:type="spellStart"/>
      <w:r>
        <w:t>2017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  </w:t>
      </w:r>
      <w:r w:rsidR="00D86A66">
        <w:t xml:space="preserve"> </w:t>
      </w:r>
      <w:r w:rsidRPr="00562E41">
        <w:t>Damir Rabar</w:t>
      </w:r>
      <w:r w:rsidR="00462EEB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66" w:rsidP="00D86A66" w:rsidR="00D41D2A" w:rsidRPr="004C5D48">
    <w:pPr>
      <w:ind w:left="5664"/>
      <w:jc w:val="both"/>
    </w:pPr>
    <w:r>
      <w:t xml:space="preserve">        </w:t>
    </w:r>
    <w:r w:rsidR="00D41D2A" w:rsidRPr="004C5D48">
      <w:t xml:space="preserve">Poslovni broj </w:t>
    </w:r>
    <w:r w:rsidR="00D41D2A">
      <w:t>1 St-</w:t>
    </w:r>
    <w:proofErr w:type="spellStart"/>
    <w:r>
      <w:t>12</w:t>
    </w:r>
    <w:proofErr w:type="spellEnd"/>
    <w:r w:rsidR="00D41D2A" w:rsidRPr="004C5D48">
      <w:t>/</w:t>
    </w:r>
    <w:proofErr w:type="spellStart"/>
    <w:r w:rsidR="00D41D2A" w:rsidRPr="004C5D48">
      <w:t>15</w:t>
    </w:r>
    <w:proofErr w:type="spellEnd"/>
    <w:r w:rsidR="00D41D2A" w:rsidRPr="004C5D48">
      <w:t>-</w:t>
    </w:r>
    <w:proofErr w:type="spellStart"/>
    <w:r w:rsidR="00462EEB">
      <w:t>324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2A1885"/>
    <w:rsid w:val="00343E78"/>
    <w:rsid w:val="0038388E"/>
    <w:rsid w:val="00462EEB"/>
    <w:rsid w:val="004C5D48"/>
    <w:rsid w:val="005056CD"/>
    <w:rsid w:val="00562E41"/>
    <w:rsid w:val="00596B6D"/>
    <w:rsid w:val="005C144C"/>
    <w:rsid w:val="006A5E5B"/>
    <w:rsid w:val="007637EC"/>
    <w:rsid w:val="00830A3E"/>
    <w:rsid w:val="0093576F"/>
    <w:rsid w:val="009A1586"/>
    <w:rsid w:val="00A03428"/>
    <w:rsid w:val="00A61614"/>
    <w:rsid w:val="00C0196A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7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7E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7E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7E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7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7E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7E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7E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St-12/2015</izvorni_sadrzaj>
    <derivirana_varijabla naziv="DomainObject.Predmet.OznakaBroj_1">St-12/2015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IR. ZA . d.o.o. LABIN zastupanog po punomoćniku Sanjin Jurmić</izvorni_sadrzaj>
    <derivirana_varijabla naziv="DomainObject.Predmet.ProtustrankaFormated_1">  IR. ZA . d.o.o. LABIN zastupanog po punomoćniku Sanjin Jurmić</derivirana_varijabla>
  </DomainObject.Predmet.ProtustrankaFormated>
  <DomainObject.Predmet.ProtustrankaFormatedOIB>
    <izvorni_sadrzaj>  IR. ZA . d.o.o. LABIN, OIB 29682048894 zastupanog po punomoćniku Sanjin Jurmić</izvorni_sadrzaj>
    <derivirana_varijabla naziv="DomainObject.Predmet.ProtustrankaFormatedOIB_1">  IR. ZA . d.o.o. LABIN, OIB 29682048894 zastupanog po punomoćniku Sanjin Jurmić</derivirana_varijabla>
  </DomainObject.Predmet.ProtustrankaFormatedOIB>
  <DomainObject.Predmet.ProtustrankaFormatedWithAdress>
    <izvorni_sadrzaj> IR. ZA . d.o.o. LABIN, Rudarska 5, 52220 LABIN zastupanog po punomoćniku Sanjin Jurmić</izvorni_sadrzaj>
    <derivirana_varijabla naziv="DomainObject.Predmet.ProtustrankaFormatedWithAdress_1"> IR. ZA . d.o.o. LABIN, Rudarska 5, 52220 LABIN zastupanog po punomoćniku Sanjin Jurmić</derivirana_varijabla>
  </DomainObject.Predmet.ProtustrankaFormatedWithAdress>
  <DomainObject.Predmet.ProtustrankaFormatedWithAdressOIB>
    <izvorni_sadrzaj> IR. ZA . d.o.o. LABIN, OIB 29682048894, Rudarska 5, 52220 LABIN zastupanog po punomoćniku Sanjin Jurmić</izvorni_sadrzaj>
    <derivirana_varijabla naziv="DomainObject.Predmet.ProtustrankaFormatedWithAdressOIB_1"> IR. ZA . d.o.o. LABIN, OIB 29682048894, Rudarska 5, 52220 LABIN zastupanog po punomoćniku Sanjin Jurmić</derivirana_varijabla>
  </DomainObject.Predmet.ProtustrankaFormatedWithAdressOIB>
  <DomainObject.Predmet.ProtustrankaWithAdress>
    <izvorni_sadrzaj>IR. ZA . d.o.o. LABIN Rudarska 5, 52220 LABIN</izvorni_sadrzaj>
    <derivirana_varijabla naziv="DomainObject.Predmet.ProtustrankaWithAdress_1">IR. ZA . d.o.o. LABIN Rudarska 5, 52220 LABIN</derivirana_varijabla>
  </DomainObject.Predmet.ProtustrankaWithAdress>
  <DomainObject.Predmet.ProtustrankaWithAdressOIB>
    <izvorni_sadrzaj>IR. ZA . d.o.o. LABIN, OIB 29682048894, Rudarska 5, 52220 LABIN</izvorni_sadrzaj>
    <derivirana_varijabla naziv="DomainObject.Predmet.ProtustrankaWithAdressOIB_1">IR. ZA . d.o.o. LABIN, OIB 29682048894, Rudarska 5, 52220 LABIN</derivirana_varijabla>
  </DomainObject.Predmet.ProtustrankaWithAdressOIB>
  <DomainObject.Predmet.ProtustrankaNazivFormated>
    <izvorni_sadrzaj>IR. ZA . d.o.o. LABIN</izvorni_sadrzaj>
    <derivirana_varijabla naziv="DomainObject.Predmet.ProtustrankaNazivFormated_1">IR. ZA . d.o.o. LABIN</derivirana_varijabla>
  </DomainObject.Predmet.ProtustrankaNazivFormated>
  <DomainObject.Predmet.ProtustrankaNazivFormatedOIB>
    <izvorni_sadrzaj>IR. ZA . d.o.o. LABIN, OIB 29682048894</izvorni_sadrzaj>
    <derivirana_varijabla naziv="DomainObject.Predmet.ProtustrankaNazivFormatedOIB_1">IR. ZA . d.o.o. LABIN, OIB 29682048894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BURŠIĆ, LABIN zastupanog po punomoćniku PREDRAG JOVANOVIĆ; ŽELIMIR JURIĆ, LABIN zastupanog po punomoćniku PREDRAG JOVANOVIĆ; LEONIDA BEŠIĆ, LABIN zastupanog po punomoćniku PREDRAG JOVANOVIĆ; LUIZA KOS, LABIN zastupanog po punomoćniku PREDRAG JOVANOVIĆ; TANJA LICUL-BEŠIĆ, LABIN zastupanog po punomoćniku PREDRAG JOVANOVIĆ; LORENA BOLANAC, LABIN zastupanog po punomoćniku PREDRAG JOVANOVIĆ; ZLATKA JURIČIĆ, LABIN zastupanog po punomoćniku PREDRAG JOVANOVIĆ; MIRSADA PEŠTALIĆ, LABIN zastupanog po punomoćniku PREDRAG JOVANOVIĆ</izvorni_sadrzaj>
    <derivirana_varijabla naziv="DomainObject.Predmet.StrankaFormated_1">  VLADIMIR BURŠIĆ, LABIN zastupanog po punomoćniku PREDRAG JOVANOVIĆ; ŽELIMIR JURIĆ, LABIN zastupanog po punomoćniku PREDRAG JOVANOVIĆ; LEONIDA BEŠIĆ, LABIN zastupanog po punomoćniku PREDRAG JOVANOVIĆ; LUIZA KOS, LABIN zastupanog po punomoćniku PREDRAG JOVANOVIĆ; TANJA LICUL-BEŠIĆ, LABIN zastupanog po punomoćniku PREDRAG JOVANOVIĆ; LORENA BOLANAC, LABIN zastupanog po punomoćniku PREDRAG JOVANOVIĆ; ZLATKA JURIČIĆ, LABIN zastupanog po punomoćniku PREDRAG JOVANOVIĆ; MIRSADA PEŠTALIĆ, LABIN zastupanog po punomoćniku PREDRAG JOVANOVIĆ</derivirana_varijabla>
  </DomainObject.Predmet.StrankaFormated>
  <DomainObject.Predmet.StrankaFormatedOIB>
    <izvorni_sadrzaj>  VLADIMIR BURŠIĆ, LABIN zastupanog po punomoćniku PREDRAG JOVANOVIĆ; ŽELIMIR JURIĆ, LABIN zastupanog po punomoćniku PREDRAG JOVANOVIĆ; LEONIDA BEŠIĆ, LABIN, OIB 86179703257 zastupanog po punomoćniku PREDRAG JOVANOVIĆ; LUIZA KOS, LABIN, OIB 07090131866 zastupanog po punomoćniku PREDRAG JOVANOVIĆ; TANJA LICUL-BEŠIĆ, LABIN, OIB 93794210521 zastupanog po punomoćniku PREDRAG JOVANOVIĆ; LORENA BOLANAC, LABIN, OIB 55581323186 zastupanog po punomoćniku PREDRAG JOVANOVIĆ; ZLATKA JURIČIĆ, LABIN zastupanog po punomoćniku PREDRAG JOVANOVIĆ; MIRSADA PEŠTALIĆ, LABIN, OIB 14442143626 zastupanog po punomoćniku PREDRAG JOVANOVIĆ</izvorni_sadrzaj>
    <derivirana_varijabla naziv="DomainObject.Predmet.StrankaFormatedOIB_1">  VLADIMIR BURŠIĆ, LABIN zastupanog po punomoćniku PREDRAG JOVANOVIĆ; ŽELIMIR JURIĆ, LABIN zastupanog po punomoćniku PREDRAG JOVANOVIĆ; LEONIDA BEŠIĆ, LABIN, OIB 86179703257 zastupanog po punomoćniku PREDRAG JOVANOVIĆ; LUIZA KOS, LABIN, OIB 07090131866 zastupanog po punomoćniku PREDRAG JOVANOVIĆ; TANJA LICUL-BEŠIĆ, LABIN, OIB 93794210521 zastupanog po punomoćniku PREDRAG JOVANOVIĆ; LORENA BOLANAC, LABIN, OIB 55581323186 zastupanog po punomoćniku PREDRAG JOVANOVIĆ; ZLATKA JURIČIĆ, LABIN zastupanog po punomoćniku PREDRAG JOVANOVIĆ; MIRSADA PEŠTALIĆ, LABIN, OIB 14442143626 zastupanog po punomoćniku PREDRAG JOVANOVIĆ</derivirana_varijabla>
  </DomainObject.Predmet.StrankaFormatedOIB>
  <DomainObject.Predmet.StrankaFormatedWithAdress>
    <izvorni_sadrzaj> VLADIMIR BURŠIĆ, LABIN, P. Sveci 1, 52220 LABIN zastupanog po punomoćniku PREDRAG JOVANOVIĆ; ŽELIMIR JURIĆ, LABIN, Omladinska 19, 52220 LABIN zastupanog po punomoćniku PREDRAG JOVANOVIĆ; LEONIDA BEŠIĆ, LABIN, A. Selana 27, 52220 Labin zastupanog po punomoćniku PREDRAG JOVANOVIĆ; LUIZA KOS, LABIN, M. Golji 5A, 52220 Labin zastupanog po punomoćniku PREDRAG JOVANOVIĆ; TANJA LICUL-BEŠIĆ, LABIN, Šumber 117, 52220 Labin zastupanog po punomoćniku PREDRAG JOVANOVIĆ; LORENA BOLANAC, LABIN, Kapelica 132, 52220 Labin zastupanog po punomoćniku PREDRAG JOVANOVIĆ; ZLATKA JURIČIĆ, LABIN, Kapelica 131, 52220 LABIN zastupanog po punomoćniku PREDRAG JOVANOVIĆ; MIRSADA PEŠTALIĆ, LABIN, Štrmac 1, 52220 Labin zastupanog po punomoćniku PREDRAG JOVANOVIĆ</izvorni_sadrzaj>
    <derivirana_varijabla naziv="DomainObject.Predmet.StrankaFormatedWithAdress_1"> VLADIMIR BURŠIĆ, LABIN, P. Sveci 1, 52220 LABIN zastupanog po punomoćniku PREDRAG JOVANOVIĆ; ŽELIMIR JURIĆ, LABIN, Omladinska 19, 52220 LABIN zastupanog po punomoćniku PREDRAG JOVANOVIĆ; LEONIDA BEŠIĆ, LABIN, A. Selana 27, 52220 Labin zastupanog po punomoćniku PREDRAG JOVANOVIĆ; LUIZA KOS, LABIN, M. Golji 5A, 52220 Labin zastupanog po punomoćniku PREDRAG JOVANOVIĆ; TANJA LICUL-BEŠIĆ, LABIN, Šumber 117, 52220 Labin zastupanog po punomoćniku PREDRAG JOVANOVIĆ; LORENA BOLANAC, LABIN, Kapelica 132, 52220 Labin zastupanog po punomoćniku PREDRAG JOVANOVIĆ; ZLATKA JURIČIĆ, LABIN, Kapelica 131, 52220 LABIN zastupanog po punomoćniku PREDRAG JOVANOVIĆ; MIRSADA PEŠTALIĆ, LABIN, Štrmac 1, 52220 Labin zastupanog po punomoćniku PREDRAG JOVANOVIĆ</derivirana_varijabla>
  </DomainObject.Predmet.StrankaFormatedWithAdress>
  <DomainObject.Predmet.StrankaFormatedWithAdressOIB>
    <izvorni_sadrzaj> VLADIMIR BURŠIĆ, LABIN, P. Sveci 1, 52220 LABIN zastupanog po punomoćniku PREDRAG JOVANOVIĆ; ŽELIMIR JURIĆ, LABIN, Omladinska 19, 52220 LABIN zastupanog po punomoćniku PREDRAG JOVANOVIĆ; LEONIDA BEŠIĆ, LABIN, OIB 86179703257, A. Selana 27, 52220 Labin zastupanog po punomoćniku PREDRAG JOVANOVIĆ; LUIZA KOS, LABIN, OIB 07090131866, M. Golji 5A, 52220 Labin zastupanog po punomoćniku PREDRAG JOVANOVIĆ; TANJA LICUL-BEŠIĆ, LABIN, OIB 93794210521, Šumber 117, 52220 Labin zastupanog po punomoćniku PREDRAG JOVANOVIĆ; LORENA BOLANAC, LABIN, OIB 55581323186, Kapelica 132, 52220 Labin zastupanog po punomoćniku PREDRAG JOVANOVIĆ; ZLATKA JURIČIĆ, LABIN, Kapelica 131, 52220 LABIN zastupanog po punomoćniku PREDRAG JOVANOVIĆ; MIRSADA PEŠTALIĆ, LABIN, OIB 14442143626, Štrmac 1, 52220 Labin zastupanog po punomoćniku PREDRAG JOVANOVIĆ</izvorni_sadrzaj>
    <derivirana_varijabla naziv="DomainObject.Predmet.StrankaFormatedWithAdressOIB_1"> VLADIMIR BURŠIĆ, LABIN, P. Sveci 1, 52220 LABIN zastupanog po punomoćniku PREDRAG JOVANOVIĆ; ŽELIMIR JURIĆ, LABIN, Omladinska 19, 52220 LABIN zastupanog po punomoćniku PREDRAG JOVANOVIĆ; LEONIDA BEŠIĆ, LABIN, OIB 86179703257, A. Selana 27, 52220 Labin zastupanog po punomoćniku PREDRAG JOVANOVIĆ; LUIZA KOS, LABIN, OIB 07090131866, M. Golji 5A, 52220 Labin zastupanog po punomoćniku PREDRAG JOVANOVIĆ; TANJA LICUL-BEŠIĆ, LABIN, OIB 93794210521, Šumber 117, 52220 Labin zastupanog po punomoćniku PREDRAG JOVANOVIĆ; LORENA BOLANAC, LABIN, OIB 55581323186, Kapelica 132, 52220 Labin zastupanog po punomoćniku PREDRAG JOVANOVIĆ; ZLATKA JURIČIĆ, LABIN, Kapelica 131, 52220 LABIN zastupanog po punomoćniku PREDRAG JOVANOVIĆ; MIRSADA PEŠTALIĆ, LABIN, OIB 14442143626, Štrmac 1, 52220 Labin zastupanog po punomoćniku PREDRAG JOVANOVIĆ</derivirana_varijabla>
  </DomainObject.Predmet.StrankaFormatedWithAdressOIB>
  <DomainObject.Predmet.StrankaWithAdress>
    <izvorni_sadrzaj>VLADIMIR BURŠIĆ, LABIN P. Sveci 1,52220 LABIN,ŽELIMIR JURIĆ, LABIN Omladinska 19,52220 LABIN,LEONIDA BEŠIĆ, LABIN A. Selana 27,52220 Labin,LUIZA KOS, LABIN M. Golji 5A,52220 Labin,TANJA LICUL-BEŠIĆ, LABIN Šumber 117,52220 Labin,LORENA BOLANAC, LABIN Kapelica 132,52220 Labin,ZLATKA JURIČIĆ, LABIN Kapelica 131,52220 LABIN,MIRSADA PEŠTALIĆ, LABIN Štrmac 1,52220 Labin</izvorni_sadrzaj>
    <derivirana_varijabla naziv="DomainObject.Predmet.StrankaWithAdress_1">VLADIMIR BURŠIĆ, LABIN P. Sveci 1,52220 LABIN,ŽELIMIR JURIĆ, LABIN Omladinska 19,52220 LABIN,LEONIDA BEŠIĆ, LABIN A. Selana 27,52220 Labin,LUIZA KOS, LABIN M. Golji 5A,52220 Labin,TANJA LICUL-BEŠIĆ, LABIN Šumber 117,52220 Labin,LORENA BOLANAC, LABIN Kapelica 132,52220 Labin,ZLATKA JURIČIĆ, LABIN Kapelica 131,52220 LABIN,MIRSADA PEŠTALIĆ, LABIN Štrmac 1,52220 Labin</derivirana_varijabla>
  </DomainObject.Predmet.StrankaWithAdress>
  <DomainObject.Predmet.StrankaWithAdressOIB>
    <izvorni_sadrzaj>VLADIMIR BURŠIĆ, LABIN, P. Sveci 1,52220 LABIN,ŽELIMIR JURIĆ, LABIN, Omladinska 19,52220 LABIN,LEONIDA BEŠIĆ, LABIN, OIB 86179703257, A. Selana 27,52220 Labin,LUIZA KOS, LABIN, OIB 07090131866, M. Golji 5A,52220 Labin,TANJA LICUL-BEŠIĆ, LABIN, OIB 93794210521, Šumber 117,52220 Labin,LORENA BOLANAC, LABIN, OIB 55581323186, Kapelica 132,52220 Labin,ZLATKA JURIČIĆ, LABIN, Kapelica 131,52220 LABIN,MIRSADA PEŠTALIĆ, LABIN, OIB 14442143626, Štrmac 1,52220 Labin</izvorni_sadrzaj>
    <derivirana_varijabla naziv="DomainObject.Predmet.StrankaWithAdressOIB_1">VLADIMIR BURŠIĆ, LABIN, P. Sveci 1,52220 LABIN,ŽELIMIR JURIĆ, LABIN, Omladinska 19,52220 LABIN,LEONIDA BEŠIĆ, LABIN, OIB 86179703257, A. Selana 27,52220 Labin,LUIZA KOS, LABIN, OIB 07090131866, M. Golji 5A,52220 Labin,TANJA LICUL-BEŠIĆ, LABIN, OIB 93794210521, Šumber 117,52220 Labin,LORENA BOLANAC, LABIN, OIB 55581323186, Kapelica 132,52220 Labin,ZLATKA JURIČIĆ, LABIN, Kapelica 131,52220 LABIN,MIRSADA PEŠTALIĆ, LABIN, OIB 14442143626, Štrmac 1,52220 Labin</derivirana_varijabla>
  </DomainObject.Predmet.StrankaWithAdressOIB>
  <DomainObject.Predmet.StrankaNazivFormated>
    <izvorni_sadrzaj>VLADIMIR BURŠIĆ, LABIN,ŽELIMIR JURIĆ, LABIN,LEONIDA BEŠIĆ, LABIN,LUIZA KOS, LABIN,TANJA LICUL-BEŠIĆ, LABIN,LORENA BOLANAC, LABIN,ZLATKA JURIČIĆ, LABIN,MIRSADA PEŠTALIĆ, LABIN</izvorni_sadrzaj>
    <derivirana_varijabla naziv="DomainObject.Predmet.StrankaNazivFormated_1">VLADIMIR BURŠIĆ, LABIN,ŽELIMIR JURIĆ, LABIN,LEONIDA BEŠIĆ, LABIN,LUIZA KOS, LABIN,TANJA LICUL-BEŠIĆ, LABIN,LORENA BOLANAC, LABIN,ZLATKA JURIČIĆ, LABIN,MIRSADA PEŠTALIĆ, LABIN</derivirana_varijabla>
  </DomainObject.Predmet.StrankaNazivFormated>
  <DomainObject.Predmet.StrankaNazivFormatedOIB>
    <izvorni_sadrzaj>VLADIMIR BURŠIĆ, LABIN,ŽELIMIR JURIĆ, LABIN,LEONIDA BEŠIĆ, LABIN, OIB 86179703257,LUIZA KOS, LABIN, OIB 07090131866,TANJA LICUL-BEŠIĆ, LABIN, OIB 93794210521,LORENA BOLANAC, LABIN, OIB 55581323186,ZLATKA JURIČIĆ, LABIN,MIRSADA PEŠTALIĆ, LABIN, OIB 14442143626</izvorni_sadrzaj>
    <derivirana_varijabla naziv="DomainObject.Predmet.StrankaNazivFormatedOIB_1">VLADIMIR BURŠIĆ, LABIN,ŽELIMIR JURIĆ, LABIN,LEONIDA BEŠIĆ, LABIN, OIB 86179703257,LUIZA KOS, LABIN, OIB 07090131866,TANJA LICUL-BEŠIĆ, LABIN, OIB 93794210521,LORENA BOLANAC, LABIN, OIB 55581323186,ZLATKA JURIČIĆ, LABIN,MIRSADA PEŠTALIĆ, LABIN, OIB 14442143626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VLADIMIR BURŠIĆ, LABIN zastupanog po punomoćniku PREDRAG JOVANOVIĆ</item>
      <item>ŽELIMIR JURIĆ, LABIN zastupanog po punomoćniku PREDRAG JOVANOVIĆ</item>
      <item>LEONIDA BEŠIĆ, LABIN zastupanog po punomoćniku PREDRAG JOVANOVIĆ</item>
      <item>LUIZA KOS, LABIN zastupanog po punomoćniku PREDRAG JOVANOVIĆ</item>
      <item>TANJA LICUL-BEŠIĆ, LABIN zastupanog po punomoćniku PREDRAG JOVANOVIĆ</item>
      <item>LORENA BOLANAC, LABIN zastupanog po punomoćniku PREDRAG JOVANOVIĆ</item>
      <item>ZLATKA JURIČIĆ, LABIN zastupanog po punomoćniku PREDRAG JOVANOVIĆ</item>
      <item>MIRSADA PEŠTALIĆ, LABIN zastupanog po punomoćniku PREDRAG JOVANOVIĆ</item>
    </izvorni_sadrzaj>
    <derivirana_varijabla naziv="DomainObject.Predmet.StrankaListFormated_1">
      <item>VLADIMIR BURŠIĆ, LABIN zastupanog po punomoćniku PREDRAG JOVANOVIĆ</item>
      <item>ŽELIMIR JURIĆ, LABIN zastupanog po punomoćniku PREDRAG JOVANOVIĆ</item>
      <item>LEONIDA BEŠIĆ, LABIN zastupanog po punomoćniku PREDRAG JOVANOVIĆ</item>
      <item>LUIZA KOS, LABIN zastupanog po punomoćniku PREDRAG JOVANOVIĆ</item>
      <item>TANJA LICUL-BEŠIĆ, LABIN zastupanog po punomoćniku PREDRAG JOVANOVIĆ</item>
      <item>LORENA BOLANAC, LABIN zastupanog po punomoćniku PREDRAG JOVANOVIĆ</item>
      <item>ZLATKA JURIČIĆ, LABIN zastupanog po punomoćniku PREDRAG JOVANOVIĆ</item>
      <item>MIRSADA PEŠTALIĆ, LABIN zastupanog po punomoćniku PREDRAG JOVANOVIĆ</item>
    </derivirana_varijabla>
  </DomainObject.Predmet.StrankaListFormated>
  <DomainObject.Predmet.StrankaListFormatedOIB>
    <izvorni_sadrzaj>
      <item>VLADIMIR BURŠIĆ, LABIN zastupanog po punomoćniku PREDRAG JOVANOVIĆ</item>
      <item>ŽELIMIR JURIĆ, LABIN zastupanog po punomoćniku PREDRAG JOVANOVIĆ</item>
      <item>LEONIDA BEŠIĆ, LABIN, OIB 86179703257 zastupanog po punomoćniku PREDRAG JOVANOVIĆ</item>
      <item>LUIZA KOS, LABIN, OIB 07090131866 zastupanog po punomoćniku PREDRAG JOVANOVIĆ</item>
      <item>TANJA LICUL-BEŠIĆ, LABIN, OIB 93794210521 zastupanog po punomoćniku PREDRAG JOVANOVIĆ</item>
      <item>LORENA BOLANAC, LABIN, OIB 55581323186 zastupanog po punomoćniku PREDRAG JOVANOVIĆ</item>
      <item>ZLATKA JURIČIĆ, LABIN zastupanog po punomoćniku PREDRAG JOVANOVIĆ</item>
      <item>MIRSADA PEŠTALIĆ, LABIN, OIB 14442143626 zastupanog po punomoćniku PREDRAG JOVANOVIĆ</item>
    </izvorni_sadrzaj>
    <derivirana_varijabla naziv="DomainObject.Predmet.StrankaListFormatedOIB_1">
      <item>VLADIMIR BURŠIĆ, LABIN zastupanog po punomoćniku PREDRAG JOVANOVIĆ</item>
      <item>ŽELIMIR JURIĆ, LABIN zastupanog po punomoćniku PREDRAG JOVANOVIĆ</item>
      <item>LEONIDA BEŠIĆ, LABIN, OIB 86179703257 zastupanog po punomoćniku PREDRAG JOVANOVIĆ</item>
      <item>LUIZA KOS, LABIN, OIB 07090131866 zastupanog po punomoćniku PREDRAG JOVANOVIĆ</item>
      <item>TANJA LICUL-BEŠIĆ, LABIN, OIB 93794210521 zastupanog po punomoćniku PREDRAG JOVANOVIĆ</item>
      <item>LORENA BOLANAC, LABIN, OIB 55581323186 zastupanog po punomoćniku PREDRAG JOVANOVIĆ</item>
      <item>ZLATKA JURIČIĆ, LABIN zastupanog po punomoćniku PREDRAG JOVANOVIĆ</item>
      <item>MIRSADA PEŠTALIĆ, LABIN, OIB 14442143626 zastupanog po punomoćniku PREDRAG JOVANOVIĆ</item>
    </derivirana_varijabla>
  </DomainObject.Predmet.StrankaListFormatedOIB>
  <DomainObject.Predmet.StrankaListFormatedWithAdress>
    <izvorni_sadrzaj>
      <item>VLADIMIR BURŠIĆ, LABIN, P. Sveci 1, 52220 LABIN zastupanog po punomoćniku PREDRAG JOVANOVIĆ</item>
      <item>ŽELIMIR JURIĆ, LABIN, Omladinska 19, 52220 LABIN zastupanog po punomoćniku PREDRAG JOVANOVIĆ</item>
      <item>LEONIDA BEŠIĆ, LABIN, A. Selana 27, 52220 Labin zastupanog po punomoćniku PREDRAG JOVANOVIĆ</item>
      <item>LUIZA KOS, LABIN, M. Golji 5A, 52220 Labin zastupanog po punomoćniku PREDRAG JOVANOVIĆ</item>
      <item>TANJA LICUL-BEŠIĆ, LABIN, Šumber 117, 52220 Labin zastupanog po punomoćniku PREDRAG JOVANOVIĆ</item>
      <item>LORENA BOLANAC, LABIN, Kapelica 132, 52220 Labin zastupanog po punomoćniku PREDRAG JOVANOVIĆ</item>
      <item>ZLATKA JURIČIĆ, LABIN, Kapelica 131, 52220 LABIN zastupanog po punomoćniku PREDRAG JOVANOVIĆ</item>
      <item>MIRSADA PEŠTALIĆ, LABIN, Štrmac 1, 52220 Labin zastupanog po punomoćniku PREDRAG JOVANOVIĆ</item>
    </izvorni_sadrzaj>
    <derivirana_varijabla naziv="DomainObject.Predmet.StrankaListFormatedWithAdress_1">
      <item>VLADIMIR BURŠIĆ, LABIN, P. Sveci 1, 52220 LABIN zastupanog po punomoćniku PREDRAG JOVANOVIĆ</item>
      <item>ŽELIMIR JURIĆ, LABIN, Omladinska 19, 52220 LABIN zastupanog po punomoćniku PREDRAG JOVANOVIĆ</item>
      <item>LEONIDA BEŠIĆ, LABIN, A. Selana 27, 52220 Labin zastupanog po punomoćniku PREDRAG JOVANOVIĆ</item>
      <item>LUIZA KOS, LABIN, M. Golji 5A, 52220 Labin zastupanog po punomoćniku PREDRAG JOVANOVIĆ</item>
      <item>TANJA LICUL-BEŠIĆ, LABIN, Šumber 117, 52220 Labin zastupanog po punomoćniku PREDRAG JOVANOVIĆ</item>
      <item>LORENA BOLANAC, LABIN, Kapelica 132, 52220 Labin zastupanog po punomoćniku PREDRAG JOVANOVIĆ</item>
      <item>ZLATKA JURIČIĆ, LABIN, Kapelica 131, 52220 LABIN zastupanog po punomoćniku PREDRAG JOVANOVIĆ</item>
      <item>MIRSADA PEŠTALIĆ, LABIN, Štrmac 1, 52220 Labin zastupanog po punomoćniku PREDRAG JOVANOVIĆ</item>
    </derivirana_varijabla>
  </DomainObject.Predmet.StrankaListFormatedWithAdress>
  <DomainObject.Predmet.StrankaListFormatedWithAdressOIB>
    <izvorni_sadrzaj>
      <item>VLADIMIR BURŠIĆ, LABIN, P. Sveci 1, 52220 LABIN zastupanog po punomoćniku PREDRAG JOVANOVIĆ</item>
      <item>ŽELIMIR JURIĆ, LABIN, Omladinska 19, 52220 LABIN zastupanog po punomoćniku PREDRAG JOVANOVIĆ</item>
      <item>LEONIDA BEŠIĆ, LABIN, OIB 86179703257, A. Selana 27, 52220 Labin zastupanog po punomoćniku PREDRAG JOVANOVIĆ</item>
      <item>LUIZA KOS, LABIN, OIB 07090131866, M. Golji 5A, 52220 Labin zastupanog po punomoćniku PREDRAG JOVANOVIĆ</item>
      <item>TANJA LICUL-BEŠIĆ, LABIN, OIB 93794210521, Šumber 117, 52220 Labin zastupanog po punomoćniku PREDRAG JOVANOVIĆ</item>
      <item>LORENA BOLANAC, LABIN, OIB 55581323186, Kapelica 132, 52220 Labin zastupanog po punomoćniku PREDRAG JOVANOVIĆ</item>
      <item>ZLATKA JURIČIĆ, LABIN, Kapelica 131, 52220 LABIN zastupanog po punomoćniku PREDRAG JOVANOVIĆ</item>
      <item>MIRSADA PEŠTALIĆ, LABIN, OIB 14442143626, Štrmac 1, 52220 Labin zastupanog po punomoćniku PREDRAG JOVANOVIĆ</item>
    </izvorni_sadrzaj>
    <derivirana_varijabla naziv="DomainObject.Predmet.StrankaListFormatedWithAdressOIB_1">
      <item>VLADIMIR BURŠIĆ, LABIN, P. Sveci 1, 52220 LABIN zastupanog po punomoćniku PREDRAG JOVANOVIĆ</item>
      <item>ŽELIMIR JURIĆ, LABIN, Omladinska 19, 52220 LABIN zastupanog po punomoćniku PREDRAG JOVANOVIĆ</item>
      <item>LEONIDA BEŠIĆ, LABIN, OIB 86179703257, A. Selana 27, 52220 Labin zastupanog po punomoćniku PREDRAG JOVANOVIĆ</item>
      <item>LUIZA KOS, LABIN, OIB 07090131866, M. Golji 5A, 52220 Labin zastupanog po punomoćniku PREDRAG JOVANOVIĆ</item>
      <item>TANJA LICUL-BEŠIĆ, LABIN, OIB 93794210521, Šumber 117, 52220 Labin zastupanog po punomoćniku PREDRAG JOVANOVIĆ</item>
      <item>LORENA BOLANAC, LABIN, OIB 55581323186, Kapelica 132, 52220 Labin zastupanog po punomoćniku PREDRAG JOVANOVIĆ</item>
      <item>ZLATKA JURIČIĆ, LABIN, Kapelica 131, 52220 LABIN zastupanog po punomoćniku PREDRAG JOVANOVIĆ</item>
      <item>MIRSADA PEŠTALIĆ, LABIN, OIB 14442143626, Štrmac 1, 52220 Labin zastupanog po punomoćniku PREDRAG JOVANOVIĆ</item>
    </derivirana_varijabla>
  </DomainObject.Predmet.StrankaListFormatedWithAdressOIB>
  <DomainObject.Predmet.StrankaListNazivFormated>
    <izvorni_sadrzaj>
      <item>VLADIMIR BURŠIĆ, LABIN</item>
      <item>ŽELIMIR JURIĆ, LABIN</item>
      <item>LEONIDA BEŠIĆ, LABIN</item>
      <item>LUIZA KOS, LABIN</item>
      <item>TANJA LICUL-BEŠIĆ, LABIN</item>
      <item>LORENA BOLANAC, LABIN</item>
      <item>ZLATKA JURIČIĆ, LABIN</item>
      <item>MIRSADA PEŠTALIĆ, LABIN</item>
    </izvorni_sadrzaj>
    <derivirana_varijabla naziv="DomainObject.Predmet.StrankaListNazivFormated_1">
      <item>VLADIMIR BURŠIĆ, LABIN</item>
      <item>ŽELIMIR JURIĆ, LABIN</item>
      <item>LEONIDA BEŠIĆ, LABIN</item>
      <item>LUIZA KOS, LABIN</item>
      <item>TANJA LICUL-BEŠIĆ, LABIN</item>
      <item>LORENA BOLANAC, LABIN</item>
      <item>ZLATKA JURIČIĆ, LABIN</item>
      <item>MIRSADA PEŠTALIĆ, LABIN</item>
    </derivirana_varijabla>
  </DomainObject.Predmet.StrankaListNazivFormated>
  <DomainObject.Predmet.StrankaListNazivFormatedOIB>
    <izvorni_sadrzaj>
      <item>VLADIMIR BURŠIĆ, LABIN</item>
      <item>ŽELIMIR JURIĆ, LABIN</item>
      <item>LEONIDA BEŠIĆ, LABIN, OIB 86179703257</item>
      <item>LUIZA KOS, LABIN, OIB 07090131866</item>
      <item>TANJA LICUL-BEŠIĆ, LABIN, OIB 93794210521</item>
      <item>LORENA BOLANAC, LABIN, OIB 55581323186</item>
      <item>ZLATKA JURIČIĆ, LABIN</item>
      <item>MIRSADA PEŠTALIĆ, LABIN, OIB 14442143626</item>
    </izvorni_sadrzaj>
    <derivirana_varijabla naziv="DomainObject.Predmet.StrankaListNazivFormatedOIB_1">
      <item>VLADIMIR BURŠIĆ, LABIN</item>
      <item>ŽELIMIR JURIĆ, LABIN</item>
      <item>LEONIDA BEŠIĆ, LABIN, OIB 86179703257</item>
      <item>LUIZA KOS, LABIN, OIB 07090131866</item>
      <item>TANJA LICUL-BEŠIĆ, LABIN, OIB 93794210521</item>
      <item>LORENA BOLANAC, LABIN, OIB 55581323186</item>
      <item>ZLATKA JURIČIĆ, LABIN</item>
      <item>MIRSADA PEŠTALIĆ, LABIN, OIB 14442143626</item>
    </derivirana_varijabla>
  </DomainObject.Predmet.StrankaListNazivFormatedOIB>
  <DomainObject.Predmet.ProtuStrankaListFormated>
    <izvorni_sadrzaj>
      <item>IR. ZA . d.o.o. LABIN zastupanog po punomoćniku Sanjin Jurmić</item>
    </izvorni_sadrzaj>
    <derivirana_varijabla naziv="DomainObject.Predmet.ProtuStrankaListFormated_1">
      <item>IR. ZA . d.o.o. LABIN zastupanog po punomoćniku Sanjin Jurmić</item>
    </derivirana_varijabla>
  </DomainObject.Predmet.ProtuStrankaListFormated>
  <DomainObject.Predmet.ProtuStrankaListFormatedOIB>
    <izvorni_sadrzaj>
      <item>IR. ZA . d.o.o. LABIN, OIB 29682048894 zastupanog po punomoćniku Sanjin Jurmić</item>
    </izvorni_sadrzaj>
    <derivirana_varijabla naziv="DomainObject.Predmet.ProtuStrankaListFormatedOIB_1">
      <item>IR. ZA . d.o.o. LABIN, OIB 29682048894 zastupanog po punomoćniku Sanjin Jurmić</item>
    </derivirana_varijabla>
  </DomainObject.Predmet.ProtuStrankaListFormatedOIB>
  <DomainObject.Predmet.ProtuStrankaListFormatedWithAdress>
    <izvorni_sadrzaj>
      <item>IR. ZA . d.o.o. LABIN, Rudarska 5, 52220 LABIN zastupanog po punomoćniku Sanjin Jurmić</item>
    </izvorni_sadrzaj>
    <derivirana_varijabla naziv="DomainObject.Predmet.ProtuStrankaListFormatedWithAdress_1">
      <item>IR. ZA . d.o.o. LABIN, Rudarska 5, 52220 LABIN zastupanog po punomoćniku Sanjin Jurmić</item>
    </derivirana_varijabla>
  </DomainObject.Predmet.ProtuStrankaListFormatedWithAdress>
  <DomainObject.Predmet.ProtuStrankaListFormatedWithAdressOIB>
    <izvorni_sadrzaj>
      <item>IR. ZA . d.o.o. LABIN, OIB 29682048894, Rudarska 5, 52220 LABIN zastupanog po punomoćniku Sanjin Jurmić</item>
    </izvorni_sadrzaj>
    <derivirana_varijabla naziv="DomainObject.Predmet.ProtuStrankaListFormatedWithAdressOIB_1">
      <item>IR. ZA . d.o.o. LABIN, OIB 29682048894, Rudarska 5, 52220 LABIN zastupanog po punomoćniku Sanjin Jurmić</item>
    </derivirana_varijabla>
  </DomainObject.Predmet.ProtuStrankaListFormatedWithAdressOIB>
  <DomainObject.Predmet.ProtuStrankaListNazivFormated>
    <izvorni_sadrzaj>
      <item>IR. ZA . d.o.o. LABIN</item>
    </izvorni_sadrzaj>
    <derivirana_varijabla naziv="DomainObject.Predmet.ProtuStrankaListNazivFormated_1">
      <item>IR. ZA . d.o.o. LABIN</item>
    </derivirana_varijabla>
  </DomainObject.Predmet.ProtuStrankaListNazivFormated>
  <DomainObject.Predmet.ProtuStrankaListNazivFormatedOIB>
    <izvorni_sadrzaj>
      <item>IR. ZA . d.o.o. LABIN, OIB 29682048894</item>
    </izvorni_sadrzaj>
    <derivirana_varijabla naziv="DomainObject.Predmet.ProtuStrankaListNazivFormatedOIB_1">
      <item>IR. ZA . d.o.o. LABIN, OIB 29682048894</item>
    </derivirana_varijabla>
  </DomainObject.Predmet.ProtuStrankaListNazivFormatedOIB>
  <DomainObject.Predmet.OstaliListFormated>
    <izvorni_sadrzaj>
      <item>PREDRAG JOVANOVIĆ punomoćnik sudionika u postupku MIRSADA PEŠTALIĆ, LABIN; LEONIDA BEŠIĆ, LABIN; ŽELIMIR JURIĆ, LABIN; LUIZA KOS, LABIN; ZLATKA JURIČIĆ, LABIN; LORENA BOLANAC, LABIN; VLADIMIR BURŠIĆ, LABIN; TANJA LICUL-BEŠIĆ, LABIN</item>
      <item>Sanjin Jurmić punomoćnik sudionika u postupku IR. ZA . d.o.o. LABIN</item>
    </izvorni_sadrzaj>
    <derivirana_varijabla naziv="DomainObject.Predmet.OstaliListFormated_1">
      <item>PREDRAG JOVANOVIĆ punomoćnik sudionika u postupku MIRSADA PEŠTALIĆ, LABIN; LEONIDA BEŠIĆ, LABIN; ŽELIMIR JURIĆ, LABIN; LUIZA KOS, LABIN; ZLATKA JURIČIĆ, LABIN; LORENA BOLANAC, LABIN; VLADIMIR BURŠIĆ, LABIN; TANJA LICUL-BEŠIĆ, LABIN</item>
      <item>Sanjin Jurmić punomoćnik sudionika u postupku IR. ZA . d.o.o. LABIN</item>
    </derivirana_varijabla>
  </DomainObject.Predmet.OstaliListFormated>
  <DomainObject.Predmet.OstaliListFormatedOIB>
    <izvorni_sadrzaj>
      <item>PREDRAG JOVANOVIĆ punomoćnik sudionika u postupku MIRSADA PEŠTALIĆ, LABIN; LEONIDA BEŠIĆ, LABIN; ŽELIMIR JURIĆ, LABIN; LUIZA KOS, LABIN; ZLATKA JURIČIĆ, LABIN; LORENA BOLANAC, LABIN; VLADIMIR BURŠIĆ, LABIN; TANJA LICUL-BEŠIĆ, LABIN</item>
      <item>Sanjin Jurmić punomoćnik sudionika u postupku IR. ZA . d.o.o. LABIN</item>
    </izvorni_sadrzaj>
    <derivirana_varijabla naziv="DomainObject.Predmet.OstaliListFormatedOIB_1">
      <item>PREDRAG JOVANOVIĆ punomoćnik sudionika u postupku MIRSADA PEŠTALIĆ, LABIN; LEONIDA BEŠIĆ, LABIN; ŽELIMIR JURIĆ, LABIN; LUIZA KOS, LABIN; ZLATKA JURIČIĆ, LABIN; LORENA BOLANAC, LABIN; VLADIMIR BURŠIĆ, LABIN; TANJA LICUL-BEŠIĆ, LABIN</item>
      <item>Sanjin Jurmić punomoćnik sudionika u postupku IR. ZA . d.o.o. LABIN</item>
    </derivirana_varijabla>
  </DomainObject.Predmet.OstaliListFormatedOIB>
  <DomainObject.Predmet.OstaliListFormatedWithAdress>
    <izvorni_sadrzaj>
      <item>PREDRAG JOVANOVIĆ, Rudarska 1, 52220 LABIN punomoćnik sudionika u postupku MIRSADA PEŠTALIĆ, LABIN; LEONIDA BEŠIĆ, LABIN; ŽELIMIR JURIĆ, LABIN; LUIZA KOS, LABIN; ZLATKA JURIČIĆ, LABIN; LORENA BOLANAC, LABIN; VLADIMIR BURŠIĆ, LABIN; TANJA LICUL-BEŠIĆ, LABIN</item>
      <item>Sanjin Jurmić, Kvaternikova br. 70 a, 51000 Rijeka punomoćnik sudionika u postupku IR. ZA . d.o.o. LABIN</item>
    </izvorni_sadrzaj>
    <derivirana_varijabla naziv="DomainObject.Predmet.OstaliListFormatedWithAdress_1">
      <item>PREDRAG JOVANOVIĆ, Rudarska 1, 52220 LABIN punomoćnik sudionika u postupku MIRSADA PEŠTALIĆ, LABIN; LEONIDA BEŠIĆ, LABIN; ŽELIMIR JURIĆ, LABIN; LUIZA KOS, LABIN; ZLATKA JURIČIĆ, LABIN; LORENA BOLANAC, LABIN; VLADIMIR BURŠIĆ, LABIN; TANJA LICUL-BEŠIĆ, LABIN</item>
      <item>Sanjin Jurmić, Kvaternikova br. 70 a, 51000 Rijeka punomoćnik sudionika u postupku IR. ZA . d.o.o. LABIN</item>
    </derivirana_varijabla>
  </DomainObject.Predmet.OstaliListFormatedWithAdress>
  <DomainObject.Predmet.OstaliListFormatedWithAdressOIB>
    <izvorni_sadrzaj>
      <item>PREDRAG JOVANOVIĆ, Rudarska 1, 52220 LABIN punomoćnik sudionika u postupku MIRSADA PEŠTALIĆ, LABIN; LEONIDA BEŠIĆ, LABIN; ŽELIMIR JURIĆ, LABIN; LUIZA KOS, LABIN; ZLATKA JURIČIĆ, LABIN; LORENA BOLANAC, LABIN; VLADIMIR BURŠIĆ, LABIN; TANJA LICUL-BEŠIĆ, LABIN</item>
      <item>Sanjin Jurmić, Kvaternikova br. 70 a, 51000 Rijeka punomoćnik sudionika u postupku IR. ZA . d.o.o. LABIN</item>
    </izvorni_sadrzaj>
    <derivirana_varijabla naziv="DomainObject.Predmet.OstaliListFormatedWithAdressOIB_1">
      <item>PREDRAG JOVANOVIĆ, Rudarska 1, 52220 LABIN punomoćnik sudionika u postupku MIRSADA PEŠTALIĆ, LABIN; LEONIDA BEŠIĆ, LABIN; ŽELIMIR JURIĆ, LABIN; LUIZA KOS, LABIN; ZLATKA JURIČIĆ, LABIN; LORENA BOLANAC, LABIN; VLADIMIR BURŠIĆ, LABIN; TANJA LICUL-BEŠIĆ, LABIN</item>
      <item>Sanjin Jurmić, Kvaternikova br. 70 a, 51000 Rijeka punomoćnik sudionika u postupku IR. ZA . d.o.o. LABIN</item>
    </derivirana_varijabla>
  </DomainObject.Predmet.OstaliListFormatedWithAdressOIB>
  <DomainObject.Predmet.OstaliListNazivFormated>
    <izvorni_sadrzaj>
      <item>PREDRAG JOVANOVIĆ</item>
      <item>Sanjin Jurmić</item>
    </izvorni_sadrzaj>
    <derivirana_varijabla naziv="DomainObject.Predmet.OstaliListNazivFormated_1">
      <item>PREDRAG JOVANOVIĆ</item>
      <item>Sanjin Jurmić</item>
    </derivirana_varijabla>
  </DomainObject.Predmet.OstaliListNazivFormated>
  <DomainObject.Predmet.OstaliListNazivFormatedOIB>
    <izvorni_sadrzaj>
      <item>PREDRAG JOVANOVIĆ</item>
      <item>Sanjin Jurmić</item>
    </izvorni_sadrzaj>
    <derivirana_varijabla naziv="DomainObject.Predmet.OstaliListNazivFormatedOIB_1">
      <item>PREDRAG JOVANOVIĆ</item>
      <item>Sanjin Jurmić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BURŠIĆ, LABIN i dr.</izvorni_sadrzaj>
    <derivirana_varijabla naziv="DomainObject.Predmet.StrankaIDrugi_1">VLADIMIR BURŠIĆ, LABIN i dr.</derivirana_varijabla>
  </DomainObject.Predmet.StrankaIDrugi>
  <DomainObject.Predmet.ProtustrankaIDrugi>
    <izvorni_sadrzaj>IR. ZA . d.o.o. LABIN</izvorni_sadrzaj>
    <derivirana_varijabla naziv="DomainObject.Predmet.ProtustrankaIDrugi_1">IR. ZA . d.o.o. LABIN</derivirana_varijabla>
  </DomainObject.Predmet.ProtustrankaIDrugi>
  <DomainObject.Predmet.StrankaIDrugiAdressOIB>
    <izvorni_sadrzaj>VLADIMIR BURŠIĆ, LABIN, P. Sveci 1, 52220 LABIN i dr.</izvorni_sadrzaj>
    <derivirana_varijabla naziv="DomainObject.Predmet.StrankaIDrugiAdressOIB_1">VLADIMIR BURŠIĆ, LABIN, P. Sveci 1, 52220 LABIN i dr.</derivirana_varijabla>
  </DomainObject.Predmet.StrankaIDrugiAdressOIB>
  <DomainObject.Predmet.ProtustrankaIDrugiAdressOIB>
    <izvorni_sadrzaj>IR. ZA . d.o.o. LABIN, OIB 29682048894, Rudarska 5, 52220 LABIN</izvorni_sadrzaj>
    <derivirana_varijabla naziv="DomainObject.Predmet.ProtustrankaIDrugiAdressOIB_1">IR. ZA . d.o.o. LABIN, OIB 29682048894,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BURŠIĆ, LABIN</item>
      <item>ŽELIMIR JURIĆ, LABIN</item>
      <item>LEONIDA BEŠIĆ, LABIN</item>
      <item>LUIZA KOS, LABIN</item>
      <item>TANJA LICUL-BEŠIĆ, LABIN</item>
      <item>LORENA BOLANAC, LABIN</item>
      <item>ZLATKA JURIČIĆ, LABIN</item>
      <item>MIRSADA PEŠTALIĆ, LABIN</item>
      <item>PREDRAG JOVANOVIĆ</item>
      <item>Sanjin Jurmić</item>
      <item>IR. ZA . d.o.o. LABIN</item>
    </izvorni_sadrzaj>
    <derivirana_varijabla naziv="DomainObject.Predmet.SudioniciListNaziv_1">
      <item>VLADIMIR BURŠIĆ, LABIN</item>
      <item>ŽELIMIR JURIĆ, LABIN</item>
      <item>LEONIDA BEŠIĆ, LABIN</item>
      <item>LUIZA KOS, LABIN</item>
      <item>TANJA LICUL-BEŠIĆ, LABIN</item>
      <item>LORENA BOLANAC, LABIN</item>
      <item>ZLATKA JURIČIĆ, LABIN</item>
      <item>MIRSADA PEŠTALIĆ, LABIN</item>
      <item>PREDRAG JOVANOVIĆ</item>
      <item>Sanjin Jurmić</item>
      <item>IR. ZA . d.o.o. LABIN</item>
    </derivirana_varijabla>
  </DomainObject.Predmet.SudioniciListNaziv>
  <DomainObject.Predmet.SudioniciListAdressOIB>
    <izvorni_sadrzaj>
      <item>VLADIMIR BURŠIĆ, LABIN, P. Sveci 1,52220 LABIN</item>
      <item>ŽELIMIR JURIĆ, LABIN, Omladinska 19,52220 LABIN</item>
      <item>LEONIDA BEŠIĆ, LABIN, OIB 86179703257, A. Selana 27,52220 Labin</item>
      <item>LUIZA KOS, LABIN, OIB 07090131866, M. Golji 5A,52220 Labin</item>
      <item>TANJA LICUL-BEŠIĆ, LABIN, OIB 93794210521, Šumber 117,52220 Labin</item>
      <item>LORENA BOLANAC, LABIN, OIB 55581323186, Kapelica 132,52220 Labin</item>
      <item>ZLATKA JURIČIĆ, LABIN, Kapelica 131,52220 LABIN</item>
      <item>MIRSADA PEŠTALIĆ, LABIN, OIB 14442143626, Štrmac 1,52220 Labin</item>
      <item>PREDRAG JOVANOVIĆ, Rudarska 1,52220 LABIN</item>
      <item>Sanjin Jurmić, Kvaternikova br. 70 a,51000 Rijeka</item>
      <item>IR. ZA . d.o.o. LABIN, OIB 29682048894, Rudarska 5,52220 LABIN</item>
    </izvorni_sadrzaj>
    <derivirana_varijabla naziv="DomainObject.Predmet.SudioniciListAdressOIB_1">
      <item>VLADIMIR BURŠIĆ, LABIN, P. Sveci 1,52220 LABIN</item>
      <item>ŽELIMIR JURIĆ, LABIN, Omladinska 19,52220 LABIN</item>
      <item>LEONIDA BEŠIĆ, LABIN, OIB 86179703257, A. Selana 27,52220 Labin</item>
      <item>LUIZA KOS, LABIN, OIB 07090131866, M. Golji 5A,52220 Labin</item>
      <item>TANJA LICUL-BEŠIĆ, LABIN, OIB 93794210521, Šumber 117,52220 Labin</item>
      <item>LORENA BOLANAC, LABIN, OIB 55581323186, Kapelica 132,52220 Labin</item>
      <item>ZLATKA JURIČIĆ, LABIN, Kapelica 131,52220 LABIN</item>
      <item>MIRSADA PEŠTALIĆ, LABIN, OIB 14442143626, Štrmac 1,52220 Labin</item>
      <item>PREDRAG JOVANOVIĆ, Rudarska 1,52220 LABIN</item>
      <item>Sanjin Jurmić, Kvaternikova br. 70 a,51000 Rijeka</item>
      <item>IR. ZA . d.o.o. LABIN, OIB 29682048894,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86179703257</item>
      <item>, OIB 07090131866</item>
      <item>, OIB 93794210521</item>
      <item>, OIB 55581323186</item>
      <item>, OIB null</item>
      <item>, OIB 14442143626</item>
      <item>, OIB null</item>
      <item>, OIB null</item>
      <item>, OIB 29682048894</item>
    </izvorni_sadrzaj>
    <derivirana_varijabla naziv="DomainObject.Predmet.SudioniciListNazivOIB_1">
      <item>, OIB null</item>
      <item>, OIB null</item>
      <item>, OIB 86179703257</item>
      <item>, OIB 07090131866</item>
      <item>, OIB 93794210521</item>
      <item>, OIB 55581323186</item>
      <item>, OIB null</item>
      <item>, OIB 14442143626</item>
      <item>, OIB null</item>
      <item>, OIB null</item>
      <item>, OIB 29682048894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189</properties:Words>
  <properties:Characters>1011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2017-06-20T07:35:00Z</dcterms:created>
  <dc:creator>drabar</dc:creator>
  <cp:lastModifiedBy>Lorena Paris Aničić</cp:lastModifiedBy>
  <cp:lastPrinted>2017-06-20T07:57:00Z</cp:lastPrinted>
  <dcterms:modified xmlns:xsi="http://www.w3.org/2001/XMLSchema-instance" xsi:type="dcterms:W3CDTF">2017-06-20T07:58:00Z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