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0d61" w14:paraId="c3b0d6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C11013">
        <w:rPr>
          <w:b/>
          <w:lang w:val="hr-HR"/>
        </w:rPr>
        <w:t>60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61B0" w:rsidP="004061B0" w:rsidR="004061B0">
      <w:pPr>
        <w:pStyle w:val="Naslov1"/>
      </w:pPr>
      <w:r>
        <w:t>U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11013">
        <w:rPr>
          <w:lang w:val="hr-HR"/>
        </w:rPr>
        <w:t>PLAVA LAGUNA d.o.o. Tučepi, Podgradac 25, OIB: 04890873679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CD6317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C11013">
        <w:rPr>
          <w:lang w:val="hr-HR"/>
        </w:rPr>
        <w:t>PLAVA LAGUNA d.o.o. Tučepi, OIB: 04890873679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B14E6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C11013">
        <w:rPr>
          <w:lang w:val="hr-HR"/>
        </w:rPr>
        <w:t>r Split podnijela je ovom sudu 21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953648">
        <w:rPr>
          <w:lang w:val="hr-HR"/>
        </w:rPr>
        <w:t>PLAVA LAGUNA d.o.o. Tučepi.</w:t>
      </w:r>
      <w:r w:rsidR="00AA1815">
        <w:rPr>
          <w:lang w:val="hr-HR"/>
        </w:rPr>
        <w:t xml:space="preserve">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953648" w:rsidR="00953648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953648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953648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953648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CD6317" w:rsidP="00CD6317" w:rsidR="00CD6317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</w:p>
    <w:p w:rsidRDefault="00CD6317" w:rsidP="00CD6317" w:rsidR="00CD6317">
      <w:pPr>
        <w:ind w:firstLine="708"/>
        <w:jc w:val="both"/>
        <w:rPr>
          <w:lang w:val="hr-HR"/>
        </w:rPr>
      </w:pPr>
    </w:p>
    <w:p w:rsidRDefault="00CD6317" w:rsidP="00CD6317" w:rsidR="00CD6317">
      <w:pPr>
        <w:ind w:firstLine="708"/>
        <w:jc w:val="both"/>
        <w:rPr>
          <w:lang w:val="hr-HR"/>
        </w:rPr>
      </w:pPr>
      <w:r>
        <w:rPr>
          <w:lang w:val="hr-HR"/>
        </w:rPr>
        <w:t xml:space="preserve">Pored navedenog, ističe se i da je uvidom u izvadak iz sudskog registra za dužnika utvrđeno da je rješenjem ovog suda posl. br. Tt-15/672-1 od 24.09.2015. god. nad dužnikom pokrenut postupak brisanja iz sudskog registra u skladu s čl. 70. Zakona o sudskom registru, a vođenje kojeg postupka bi u konkretnom slučaju, kao negativna pretpostavka, bila smetnja za provedbu skraćenog stečajnog postupka nad tim istim dužnikom. </w:t>
      </w:r>
    </w:p>
    <w:p w:rsidRDefault="00CD6317" w:rsidP="00CD6317" w:rsidR="00CD6317">
      <w:pPr>
        <w:ind w:firstLine="708"/>
        <w:jc w:val="both"/>
        <w:rPr>
          <w:lang w:val="hr-HR"/>
        </w:rPr>
      </w:pPr>
    </w:p>
    <w:p w:rsidRDefault="00CD6317" w:rsidP="00CD6317" w:rsidR="00CD6317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po ocjeni ovog suda, zbog naprijed navedenog, nisu ispunjeni uvjeti da bi se na temelju podnesenog zahtjeva pokrenuo odnosno proveo skraćeni stečajni postupak nad dužnikom u smislu odredbi čl. 428. SZ-a to je stoga podneseni zahtjev trebalo odbaciti, a radi čega je sud i odlučio kao u izreci ovog rješenja. </w:t>
      </w:r>
    </w:p>
    <w:p w:rsidRDefault="00CD6317" w:rsidP="00CD6317" w:rsidR="00CD6317">
      <w:pPr>
        <w:ind w:firstLine="708"/>
        <w:jc w:val="both"/>
        <w:rPr>
          <w:lang w:val="hr-HR"/>
        </w:rPr>
      </w:pPr>
    </w:p>
    <w:p w:rsidRDefault="00CD6317" w:rsidP="00CD6317" w:rsidR="00CD6317">
      <w:pPr>
        <w:ind w:firstLine="708"/>
        <w:jc w:val="both"/>
        <w:rPr>
          <w:lang w:val="hr-HR"/>
        </w:rPr>
      </w:pPr>
      <w:r>
        <w:rPr>
          <w:lang w:val="hr-HR"/>
        </w:rPr>
        <w:t xml:space="preserve">Na kraju, napominje se Financijskoj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CD631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953648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E16E5" w:rsidRPr="00AE16E5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C11013">
      <w:t>60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061B0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53648"/>
    <w:rsid w:val="00984E8A"/>
    <w:rsid w:val="009966BF"/>
    <w:rsid w:val="009D46D2"/>
    <w:rsid w:val="00A31ADC"/>
    <w:rsid w:val="00A83CF1"/>
    <w:rsid w:val="00A97762"/>
    <w:rsid w:val="00AA1815"/>
    <w:rsid w:val="00AC4892"/>
    <w:rsid w:val="00AE16E5"/>
    <w:rsid w:val="00B14E6A"/>
    <w:rsid w:val="00B347F0"/>
    <w:rsid w:val="00B6615F"/>
    <w:rsid w:val="00BF6161"/>
    <w:rsid w:val="00C11013"/>
    <w:rsid w:val="00C30FC8"/>
    <w:rsid w:val="00C435B4"/>
    <w:rsid w:val="00C5093E"/>
    <w:rsid w:val="00CC1B3F"/>
    <w:rsid w:val="00CD6317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6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16E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16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16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6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16E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16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16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90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43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8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LAGUNA, društvo s ograničenom odgovornošću za trgovinu i turizam i putnička agencija</izvorni_sadrzaj>
    <derivirana_varijabla naziv="DomainObject.Predmet.ProtustrankaFormated_1">  PLAVA LAGUNA, društvo s ograničenom odgovornošću za trgovinu i turizam i putnička agencija</derivirana_varijabla>
  </DomainObject.Predmet.ProtustrankaFormated>
  <DomainObject.Predmet.ProtustrankaFormatedOIB>
    <izvorni_sadrzaj>  PLAVA LAGUNA, društvo s ograničenom odgovornošću za trgovinu i turizam i putnička agencija, OIB 04890873679</izvorni_sadrzaj>
    <derivirana_varijabla naziv="DomainObject.Predmet.ProtustrankaFormatedOIB_1">  PLAVA LAGUNA, društvo s ograničenom odgovornošću za trgovinu i turizam i putnička agencija, OIB 04890873679</derivirana_varijabla>
  </DomainObject.Predmet.ProtustrankaFormatedOIB>
  <DomainObject.Predmet.ProtustrankaFormatedWithAdress>
    <izvorni_sadrzaj> PLAVA LAGUNA, društvo s ograničenom odgovornošću za trgovinu i turizam i putnička agencija, Podgradac 25, 21300 Tučepi</izvorni_sadrzaj>
    <derivirana_varijabla naziv="DomainObject.Predmet.ProtustrankaFormatedWithAdress_1"> PLAVA LAGUNA, društvo s ograničenom odgovornošću za trgovinu i turizam i putnička agencija, Podgradac 25, 21300 Tučepi</derivirana_varijabla>
  </DomainObject.Predmet.ProtustrankaFormatedWithAdress>
  <DomainObject.Predmet.ProtustrankaFormatedWithAdressOIB>
    <izvorni_sadrzaj> PLAVA LAGUNA, društvo s ograničenom odgovornošću za trgovinu i turizam i putnička agencija, OIB 04890873679, Podgradac 25, 21300 Tučepi</izvorni_sadrzaj>
    <derivirana_varijabla naziv="DomainObject.Predmet.ProtustrankaFormatedWithAdressOIB_1"> PLAVA LAGUNA, društvo s ograničenom odgovornošću za trgovinu i turizam i putnička agencija, OIB 04890873679, Podgradac 25, 21300 Tučepi</derivirana_varijabla>
  </DomainObject.Predmet.ProtustrankaFormatedWithAdressOIB>
  <DomainObject.Predmet.ProtustrankaWithAdress>
    <izvorni_sadrzaj>PLAVA LAGUNA, društvo s ograničenom odgovornošću za trgovinu i turizam i putnička agencija Podgradac 25, 21300 Tučepi</izvorni_sadrzaj>
    <derivirana_varijabla naziv="DomainObject.Predmet.ProtustrankaWithAdress_1">PLAVA LAGUNA, društvo s ograničenom odgovornošću za trgovinu i turizam i putnička agencija Podgradac 25, 21300 Tučepi</derivirana_varijabla>
  </DomainObject.Predmet.ProtustrankaWithAdress>
  <DomainObject.Predmet.ProtustrankaWithAdressOIB>
    <izvorni_sadrzaj>PLAVA LAGUNA, društvo s ograničenom odgovornošću za trgovinu i turizam i putnička agencija, OIB 04890873679, Podgradac 25, 21300 Tučepi</izvorni_sadrzaj>
    <derivirana_varijabla naziv="DomainObject.Predmet.ProtustrankaWithAdressOIB_1">PLAVA LAGUNA, društvo s ograničenom odgovornošću za trgovinu i turizam i putnička agencija, OIB 04890873679, Podgradac 25, 21300 Tučepi</derivirana_varijabla>
  </DomainObject.Predmet.ProtustrankaWithAdressOIB>
  <DomainObject.Predmet.ProtustrankaNazivFormated>
    <izvorni_sadrzaj>PLAVA LAGUNA, društvo s ograničenom odgovornošću za trgovinu i turizam i putnička agencija</izvorni_sadrzaj>
    <derivirana_varijabla naziv="DomainObject.Predmet.ProtustrankaNazivFormated_1">PLAVA LAGUNA, društvo s ograničenom odgovornošću za trgovinu i turizam i putnička agencija</derivirana_varijabla>
  </DomainObject.Predmet.ProtustrankaNazivFormated>
  <DomainObject.Predmet.ProtustrankaNazivFormatedOIB>
    <izvorni_sadrzaj>PLAVA LAGUNA, društvo s ograničenom odgovornošću za trgovinu i turizam i putnička agencija, OIB 04890873679</izvorni_sadrzaj>
    <derivirana_varijabla naziv="DomainObject.Predmet.ProtustrankaNazivFormatedOIB_1">PLAVA LAGUNA, društvo s ograničenom odgovornošću za trgovinu i turizam i putnička agencija, OIB 04890873679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466738.08</izvorni_sadrzaj>
    <derivirana_varijabla naziv="DomainObject.Predmet.TrenutnaVrijednost_1">466738.08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PLAVA LAGUNA, društvo s ograničenom odgovornošću za trgovinu i turizam i putnička agencija</item>
    </izvorni_sadrzaj>
    <derivirana_varijabla naziv="DomainObject.Predmet.ProtuStrankaListFormated_1">
      <item>PLAVA LAGUNA, društvo s ograničenom odgovornošću za trgovinu i turizam i putnička agencija</item>
    </derivirana_varijabla>
  </DomainObject.Predmet.ProtuStrankaListFormated>
  <DomainObject.Predmet.ProtuStrankaListFormatedOIB>
    <izvorni_sadrzaj>
      <item>PLAVA LAGUNA, društvo s ograničenom odgovornošću za trgovinu i turizam i putnička agencija, OIB 04890873679</item>
    </izvorni_sadrzaj>
    <derivirana_varijabla naziv="DomainObject.Predmet.ProtuStrankaListFormatedOIB_1">
      <item>PLAVA LAGUNA, društvo s ograničenom odgovornošću za trgovinu i turizam i putnička agencija, OIB 04890873679</item>
    </derivirana_varijabla>
  </DomainObject.Predmet.ProtuStrankaListFormatedOIB>
  <DomainObject.Predmet.ProtuStrankaListFormatedWithAdress>
    <izvorni_sadrzaj>
      <item>PLAVA LAGUNA, društvo s ograničenom odgovornošću za trgovinu i turizam i putnička agencija, Podgradac 25, 21300 Tučepi</item>
    </izvorni_sadrzaj>
    <derivirana_varijabla naziv="DomainObject.Predmet.ProtuStrankaListFormatedWithAdress_1">
      <item>PLAVA LAGUNA, društvo s ograničenom odgovornošću za trgovinu i turizam i putnička agencija, Podgradac 25, 21300 Tučepi</item>
    </derivirana_varijabla>
  </DomainObject.Predmet.ProtuStrankaListFormatedWithAdress>
  <DomainObject.Predmet.ProtuStrankaListFormatedWithAdressOIB>
    <izvorni_sadrzaj>
      <item>PLAVA LAGUNA, društvo s ograničenom odgovornošću za trgovinu i turizam i putnička agencija, OIB 04890873679, Podgradac 25, 21300 Tučepi</item>
    </izvorni_sadrzaj>
    <derivirana_varijabla naziv="DomainObject.Predmet.ProtuStrankaListFormatedWithAdressOIB_1">
      <item>PLAVA LAGUNA, društvo s ograničenom odgovornošću za trgovinu i turizam i putnička agencija, OIB 04890873679, Podgradac 25, 21300 Tučepi</item>
    </derivirana_varijabla>
  </DomainObject.Predmet.ProtuStrankaListFormatedWithAdressOIB>
  <DomainObject.Predmet.ProtuStrankaListNazivFormated>
    <izvorni_sadrzaj>
      <item>PLAVA LAGUNA, društvo s ograničenom odgovornošću za trgovinu i turizam i putnička agencija</item>
    </izvorni_sadrzaj>
    <derivirana_varijabla naziv="DomainObject.Predmet.ProtuStrankaListNazivFormated_1">
      <item>PLAVA LAGUNA, društvo s ograničenom odgovornošću za trgovinu i turizam i putnička agencija</item>
    </derivirana_varijabla>
  </DomainObject.Predmet.ProtuStrankaListNazivFormated>
  <DomainObject.Predmet.ProtuStrankaListNazivFormatedOIB>
    <izvorni_sadrzaj>
      <item>PLAVA LAGUNA, društvo s ograničenom odgovornošću za trgovinu i turizam i putnička agencija, OIB 04890873679</item>
    </izvorni_sadrzaj>
    <derivirana_varijabla naziv="DomainObject.Predmet.ProtuStrankaListNazivFormatedOIB_1">
      <item>PLAVA LAGUNA, društvo s ograničenom odgovornošću za trgovinu i turizam i putnička agencija, OIB 04890873679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PLAVA LAGUNA, društvo s ograničenom odgovornošću za trgovinu i turizam i putnička agencija</izvorni_sadrzaj>
    <derivirana_varijabla naziv="DomainObject.Predmet.ProtustrankaIDrugi_1">PLAVA LAGUNA, društvo s ograničenom odgovornošću za trgovinu i turizam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PLAVA LAGUNA, društvo s ograničenom odgovornošću za trgovinu i turizam i putnička agencija, OIB 04890873679, Podgradac 25, 21300 Tučepi</izvorni_sadrzaj>
    <derivirana_varijabla naziv="DomainObject.Predmet.ProtustrankaIDrugiAdressOIB_1">PLAVA LAGUNA, društvo s ograničenom odgovornošću za trgovinu i turizam i putnička agencija, OIB 04890873679, Podgradac 25,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PLAVA LAGUNA, društvo s ograničenom odgovornošću za trgovinu i turizam i putnička agencija</item>
    </izvorni_sadrzaj>
    <derivirana_varijabla naziv="DomainObject.Predmet.SudioniciListNaziv_1">
      <item>FINANCIJSKA AGENCIJA, RC SPLIT</item>
      <item>PLAVA LAGUNA, društvo s ograničenom odgovornošću za trgovinu i turizam i putnička agencija</item>
    </derivirana_varijabla>
  </DomainObject.Predmet.SudioniciListNaziv>
  <DomainObject.Predmet.SudioniciListAdressOIB>
    <izvorni_sadrzaj>
      <item>FINANCIJSKA AGENCIJA, RC SPLIT, OIB 85821130368, Mažuranićevo šetalište 24 b,21000 Split</item>
      <item>PLAVA LAGUNA, društvo s ograničenom odgovornošću za trgovinu i turizam i putnička agencija, OIB 04890873679, Podgradac 25,21300 Tučepi</item>
    </izvorni_sadrzaj>
    <derivirana_varijabla naziv="DomainObject.Predmet.SudioniciListAdressOIB_1">
      <item>FINANCIJSKA AGENCIJA, RC SPLIT, OIB 85821130368, Mažuranićevo šetalište 24 b,21000 Split</item>
      <item>PLAVA LAGUNA, društvo s ograničenom odgovornošću za trgovinu i turizam i putnička agencija, OIB 04890873679, Podgradac 25,21300 Tučepi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04890873679</item>
    </izvorni_sadrzaj>
    <derivirana_varijabla naziv="DomainObject.Predmet.SudioniciListNazivOIB_1">
      <item>, OIB 85821130368</item>
      <item>, OIB 04890873679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0AE47-34C5-4C07-8A49-81EBB0FA7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877</properties:Words>
  <properties:Characters>4657</properties:Characters>
  <properties:Lines>114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