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48dc" w14:paraId="3ef48dc" w:rsidRDefault="00020B07" w:rsidR="00020B07">
      <w:pPr>
        <w:framePr w:hRule="exact" w:y="1582" w:x="420" w:vAnchor="page" w:hAnchor="page" w:wrap="none" w:h="282" w:w="4344"/>
        <w:autoSpaceDE w:val="false"/>
        <w:autoSpaceDN w:val="false"/>
        <w:adjustRightInd w:val="false"/>
        <w:spacing w:lineRule="exact" w:line="282"/>
        <w15:collapsed w:val="false"/>
        <w:rPr>
          <w:rFonts w:cs="ArialUnicodeMS" w:hAnsi="ArialUnicodeMS" w:ascii="ArialUnicodeMS"/>
          <w:color w:val="000000"/>
          <w:sz w:val="20"/>
          <w:szCs w:val="20"/>
        </w:rPr>
      </w:pPr>
      <w:bookmarkStart w:name="_GoBack" w:id="0"/>
      <w:bookmarkEnd w:id="0"/>
      <w:r>
        <w:rPr>
          <w:rFonts w:cs="ArialUnicodeMS" w:hAnsi="ArialUnicodeMS" w:ascii="ArialUnicodeMS"/>
          <w:color w:val="000000"/>
          <w:sz w:val="20"/>
          <w:szCs w:val="20"/>
        </w:rPr>
        <w:t>Nadležni trgovački sud: Trgovački sud Bjelovar</w:t>
      </w:r>
    </w:p>
    <w:p w:rsidRDefault="00020B07" w:rsidR="00020B07">
      <w:pPr>
        <w:framePr w:hRule="exact" w:y="1812" w:x="420" w:vAnchor="page" w:hAnchor="page" w:wrap="none" w:h="286" w:w="3365"/>
        <w:autoSpaceDE w:val="false"/>
        <w:autoSpaceDN w:val="false"/>
        <w:adjustRightInd w:val="false"/>
        <w:spacing w:lineRule="exact" w:line="28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Poslovni broj spisa: St-1369/2016</w:t>
      </w:r>
    </w:p>
    <w:p w:rsidRDefault="00020B07" w:rsidR="00020B07">
      <w:pPr>
        <w:framePr w:hRule="exact" w:y="2076" w:x="420" w:vAnchor="page" w:hAnchor="page" w:wrap="none" w:h="282" w:w="8464"/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Dužnik: GEO GRADNJA 2010  d.o.o. u stečaju, Zagreb, Kajfešov brijeg 4,  OIB 88566206716</w:t>
      </w:r>
    </w:p>
    <w:p w:rsidRDefault="00020B07" w:rsidR="00020B07">
      <w:pPr>
        <w:framePr w:hRule="exact" w:y="2816" w:x="2582" w:vAnchor="page" w:hAnchor="page" w:wrap="none" w:h="282" w:w="7213"/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 xml:space="preserve">              I    TABLICA PRIJAVLJENIH TRAŽBINA II VIŠEG ISPLATNOG REDA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23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110" w:val="left"/>
          <w:tab w:pos="2554" w:val="left"/>
          <w:tab w:pos="2721" w:val="left"/>
        </w:tabs>
        <w:autoSpaceDE w:val="false"/>
        <w:autoSpaceDN w:val="false"/>
        <w:adjustRightInd w:val="false"/>
        <w:spacing w:lineRule="exact" w:line="243"/>
        <w:ind w:left="8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Red.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Naziv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Adresa</w:t>
      </w:r>
      <w:r>
        <w:br/>
      </w:r>
      <w:r>
        <w:rPr>
          <w:rFonts w:cs="Arial-BoldMT" w:hAnsi="Arial-BoldMT" w:ascii="Arial-BoldMT"/>
          <w:color w:val="000000"/>
          <w:position w:val="-2"/>
          <w:sz w:val="20"/>
          <w:szCs w:val="20"/>
        </w:rPr>
        <w:t>broj</w:t>
      </w:r>
      <w:r>
        <w:rPr>
          <w:rFonts w:cs="Arial-BoldMT" w:hAnsi="Arial-BoldMT" w:ascii="Arial-BoldMT"/>
          <w:color w:val="000000"/>
          <w:spacing w:val="1"/>
          <w:sz w:val="20"/>
          <w:szCs w:val="20"/>
        </w:rPr>
        <w:t xml:space="preserve">   </w:t>
      </w:r>
      <w:r>
        <w:rPr>
          <w:rFonts w:cs="Arial-BoldMT" w:hAnsi="Arial-BoldMT" w:ascii="Arial-BoldMT"/>
          <w:color w:val="000000"/>
          <w:position w:val="-2"/>
          <w:sz w:val="20"/>
          <w:szCs w:val="20"/>
        </w:rPr>
        <w:t>Vjerovnika, OIB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2"/>
          <w:sz w:val="20"/>
          <w:szCs w:val="20"/>
        </w:rPr>
        <w:t>Vjerovnika</w:t>
      </w:r>
    </w:p>
    <w:p w:rsidRDefault="00020B07" w:rsidR="00020B07">
      <w:pPr>
        <w:tabs>
          <w:tab w:pos="574" w:val="left"/>
          <w:tab w:pos="2247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1.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RH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Avenija Dubrovnik</w:t>
      </w:r>
    </w:p>
    <w:p w:rsidRDefault="00020B07" w:rsidR="00020B07">
      <w:pPr>
        <w:tabs>
          <w:tab w:pos="2247" w:val="left"/>
        </w:tabs>
        <w:autoSpaceDE w:val="false"/>
        <w:autoSpaceDN w:val="false"/>
        <w:adjustRightInd w:val="false"/>
        <w:spacing w:lineRule="exact" w:line="250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MINISTARSTVO</w:t>
      </w:r>
      <w:r>
        <w:rPr>
          <w:rFonts w:cs="ArialMT" w:hAnsi="ArialMT" w:ascii="ArialMT"/>
          <w:color w:val="000000"/>
          <w:sz w:val="20"/>
          <w:szCs w:val="20"/>
        </w:rPr>
        <w:tab/>
        <w:t>32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FINANCIJA,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10000 ZAGREB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POREZNA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UPRAVA,</w:t>
      </w:r>
    </w:p>
    <w:p w:rsidRDefault="00020B07" w:rsidR="00020B07">
      <w:pPr>
        <w:autoSpaceDE w:val="false"/>
        <w:autoSpaceDN w:val="false"/>
        <w:adjustRightInd w:val="false"/>
        <w:spacing w:lineRule="exact" w:line="223"/>
        <w:ind w:left="57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PODRUČNI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URED ZAGREB</w:t>
      </w:r>
    </w:p>
    <w:p w:rsidRDefault="00020B07" w:rsidR="00020B07">
      <w:pPr>
        <w:tabs>
          <w:tab w:pos="574" w:val="left"/>
          <w:tab w:pos="2247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2.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STUDIO HRG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Bauerova 38</w:t>
      </w:r>
    </w:p>
    <w:p w:rsidRDefault="00020B07" w:rsidR="00020B07">
      <w:pPr>
        <w:tabs>
          <w:tab w:pos="2247" w:val="left"/>
        </w:tabs>
        <w:autoSpaceDE w:val="false"/>
        <w:autoSpaceDN w:val="false"/>
        <w:adjustRightInd w:val="false"/>
        <w:spacing w:lineRule="exact" w:line="24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d.o.o.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10000 ZAGREB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OIB:81376842825</w:t>
      </w:r>
    </w:p>
    <w:p w:rsidRDefault="00020B07" w:rsidR="00020B07">
      <w:pPr>
        <w:tabs>
          <w:tab w:pos="574" w:val="left"/>
          <w:tab w:pos="2247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3.</w:t>
      </w:r>
      <w:r>
        <w:rPr>
          <w:rFonts w:cs="ArialUnicodeMS_var1" w:hAnsi="ArialUnicodeMS_var1" w:ascii="ArialUnicodeMS_var1"/>
          <w:color w:val="000000"/>
          <w:sz w:val="20"/>
          <w:szCs w:val="20"/>
        </w:rPr>
        <w:tab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OPĆINA BALE-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Trg Tomaso</w:t>
      </w:r>
    </w:p>
    <w:p w:rsidRDefault="00020B07" w:rsidR="00020B07">
      <w:pPr>
        <w:tabs>
          <w:tab w:pos="2247" w:val="left"/>
        </w:tabs>
        <w:autoSpaceDE w:val="false"/>
        <w:autoSpaceDN w:val="false"/>
        <w:adjustRightInd w:val="false"/>
        <w:spacing w:lineRule="exact" w:line="24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VALLE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Bembo br. 1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OIB:05198666627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52211 BALE</w:t>
      </w:r>
    </w:p>
    <w:p w:rsidRDefault="00020B07" w:rsidR="00020B07">
      <w:pPr>
        <w:tabs>
          <w:tab w:pos="574" w:val="left"/>
          <w:tab w:pos="2247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4.</w:t>
      </w:r>
      <w:r>
        <w:rPr>
          <w:rFonts w:cs="ArialUnicodeMS_var1" w:hAnsi="ArialUnicodeMS_var1" w:ascii="ArialUnicodeMS_var1"/>
          <w:color w:val="000000"/>
          <w:sz w:val="20"/>
          <w:szCs w:val="20"/>
        </w:rPr>
        <w:tab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KARLOVAČKA</w:t>
      </w:r>
      <w:r>
        <w:rPr>
          <w:rFonts w:cs="ArialUnicodeMS_var1" w:hAnsi="ArialUnicodeMS_var1" w:ascii="ArialUnicodeMS_var1"/>
          <w:color w:val="000000"/>
          <w:sz w:val="20"/>
          <w:szCs w:val="20"/>
        </w:rPr>
        <w:tab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I. G. Kovačića 1</w:t>
      </w:r>
    </w:p>
    <w:p w:rsidRDefault="00020B07" w:rsidR="00020B07">
      <w:pPr>
        <w:tabs>
          <w:tab w:pos="2247" w:val="left"/>
        </w:tabs>
        <w:autoSpaceDE w:val="false"/>
        <w:autoSpaceDN w:val="false"/>
        <w:adjustRightInd w:val="false"/>
        <w:spacing w:lineRule="exact" w:line="24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BANKA DD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47000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OIB:08106331075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1"/>
          <w:sz w:val="20"/>
          <w:szCs w:val="20"/>
        </w:rPr>
        <w:t>KARLOVAC</w:t>
      </w:r>
    </w:p>
    <w:p w:rsidRDefault="00020B07" w:rsidR="00020B07">
      <w:pPr>
        <w:tabs>
          <w:tab w:pos="574" w:val="left"/>
          <w:tab w:pos="2247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5.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HRVATSKE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Ulica grada</w:t>
      </w:r>
    </w:p>
    <w:p w:rsidRDefault="00020B07" w:rsidR="00020B07">
      <w:pPr>
        <w:tabs>
          <w:tab w:pos="2247" w:val="left"/>
        </w:tabs>
        <w:autoSpaceDE w:val="false"/>
        <w:autoSpaceDN w:val="false"/>
        <w:adjustRightInd w:val="false"/>
        <w:spacing w:lineRule="exact" w:line="26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VODE</w:t>
      </w:r>
      <w:r>
        <w:rPr>
          <w:rFonts w:cs="ArialMT" w:hAnsi="ArialMT" w:ascii="ArialMT"/>
          <w:color w:val="000000"/>
          <w:sz w:val="20"/>
          <w:szCs w:val="20"/>
        </w:rPr>
        <w:tab/>
        <w:t>Vukovara 220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OIB:28921383001</w:t>
      </w:r>
      <w:r>
        <w:rPr>
          <w:rFonts w:cs="ArialMT" w:hAnsi="ArialMT" w:ascii="ArialMT"/>
          <w:color w:val="000000"/>
          <w:sz w:val="20"/>
          <w:szCs w:val="20"/>
        </w:rPr>
        <w:tab/>
        <w:t>10000 ZAGREB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9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9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9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9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9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31"/>
        <w:ind w:left="39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538" w:val="left"/>
        </w:tabs>
        <w:autoSpaceDE w:val="false"/>
        <w:autoSpaceDN w:val="false"/>
        <w:adjustRightInd w:val="false"/>
        <w:spacing w:lineRule="exact" w:line="244"/>
        <w:ind w:left="39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</w:p>
    <w:p w:rsidRDefault="00020B07" w:rsidR="00020B07">
      <w:pPr>
        <w:tabs>
          <w:tab w:pos="1704" w:val="left"/>
        </w:tabs>
        <w:autoSpaceDE w:val="false"/>
        <w:autoSpaceDN w:val="false"/>
        <w:adjustRightInd w:val="false"/>
        <w:spacing w:lineRule="exact" w:line="24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prijav.traž kn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prij. tražbine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62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6,091,676.73</w:t>
      </w:r>
      <w:r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</w:t>
      </w:r>
      <w:r w:rsidR="00556DC1"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position w:val="-3"/>
          <w:sz w:val="20"/>
          <w:szCs w:val="20"/>
        </w:rPr>
        <w:t>Rješenja o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389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utvrđenim porezima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138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i doprinosima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1389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1389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15"/>
        <w:ind w:left="1389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7"/>
        <w:ind w:left="328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984,000.00</w:t>
      </w:r>
      <w:r w:rsidR="00556DC1">
        <w:rPr>
          <w:rFonts w:cs="ArialMT" w:hAnsi="ArialMT" w:ascii="ArialMT"/>
          <w:color w:val="000000"/>
          <w:position w:val="-2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R-1-Račun br.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138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470-10 od 31.12.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2010.g.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44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11,693.96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 w:rsidR="00556DC1">
        <w:rPr>
          <w:rFonts w:cs="ArialMT" w:hAnsi="ArialMT" w:ascii="ArialMT"/>
          <w:color w:val="000000"/>
          <w:spacing w:val="5"/>
          <w:sz w:val="20"/>
          <w:szCs w:val="20"/>
        </w:rPr>
        <w:t xml:space="preserve">  </w:t>
      </w:r>
      <w:r>
        <w:rPr>
          <w:rFonts w:cs="ArialMT" w:hAnsi="ArialMT" w:ascii="ArialMT"/>
          <w:color w:val="000000"/>
          <w:position w:val="-2"/>
          <w:sz w:val="20"/>
          <w:szCs w:val="20"/>
        </w:rPr>
        <w:t>Komunalna</w:t>
      </w:r>
    </w:p>
    <w:p w:rsidRDefault="00020B07" w:rsidR="00020B07">
      <w:pPr>
        <w:autoSpaceDE w:val="false"/>
        <w:autoSpaceDN w:val="false"/>
        <w:adjustRightInd w:val="false"/>
        <w:spacing w:lineRule="exact" w:line="273" w:after="221"/>
        <w:ind w:left="138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naknada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551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2,316.43</w:t>
      </w:r>
      <w:r>
        <w:rPr>
          <w:rFonts w:cs="ArialUnicodeMS_var1" w:hAnsi="ArialUnicodeMS_var1" w:ascii="ArialUnicodeMS_var1"/>
          <w:color w:val="000000"/>
          <w:spacing w:val="-15"/>
          <w:sz w:val="20"/>
          <w:szCs w:val="20"/>
        </w:rPr>
        <w:t xml:space="preserve"> </w:t>
      </w:r>
      <w:r w:rsidR="00556DC1">
        <w:rPr>
          <w:rFonts w:cs="ArialUnicodeMS_var1" w:hAnsi="ArialUnicodeMS_var1" w:ascii="ArialUnicodeMS_var1"/>
          <w:color w:val="000000"/>
          <w:spacing w:val="-15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position w:val="-5"/>
          <w:sz w:val="20"/>
          <w:szCs w:val="20"/>
        </w:rPr>
        <w:t>Računi za uslugu</w:t>
      </w:r>
    </w:p>
    <w:p w:rsidRDefault="00020B07" w:rsidR="00020B07">
      <w:pPr>
        <w:autoSpaceDE w:val="false"/>
        <w:autoSpaceDN w:val="false"/>
        <w:adjustRightInd w:val="false"/>
        <w:spacing w:lineRule="exact" w:line="273" w:after="221"/>
        <w:ind w:left="136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platnog prometa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44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21,695.26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 w:rsidR="00556DC1">
        <w:rPr>
          <w:rFonts w:cs="ArialMT" w:hAnsi="ArialMT" w:ascii="ArialMT"/>
          <w:color w:val="000000"/>
          <w:spacing w:val="5"/>
          <w:sz w:val="20"/>
          <w:szCs w:val="20"/>
        </w:rPr>
        <w:t xml:space="preserve">  </w:t>
      </w:r>
      <w:r>
        <w:rPr>
          <w:rFonts w:cs="ArialMT" w:hAnsi="ArialMT" w:ascii="ArialMT"/>
          <w:color w:val="000000"/>
          <w:position w:val="-1"/>
          <w:sz w:val="20"/>
          <w:szCs w:val="20"/>
        </w:rPr>
        <w:t>Naknada za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ind w:left="1389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sz w:val="20"/>
          <w:szCs w:val="20"/>
        </w:rPr>
        <w:t>uređenje voda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7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7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7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7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31"/>
        <w:ind w:left="237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399" w:val="left"/>
        </w:tabs>
        <w:autoSpaceDE w:val="false"/>
        <w:autoSpaceDN w:val="false"/>
        <w:adjustRightInd w:val="false"/>
        <w:spacing w:lineRule="exact" w:line="244"/>
        <w:ind w:left="23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</w:p>
    <w:p w:rsidRDefault="00020B07" w:rsidR="00020B07">
      <w:pPr>
        <w:tabs>
          <w:tab w:pos="1371" w:val="left"/>
        </w:tabs>
        <w:autoSpaceDE w:val="false"/>
        <w:autoSpaceDN w:val="false"/>
        <w:adjustRightInd w:val="false"/>
        <w:spacing w:lineRule="exact" w:line="253"/>
        <w:ind w:left="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priz.traž kn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priznate tražbine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6,091,676.73</w:t>
      </w:r>
      <w:r w:rsidR="00556DC1">
        <w:rPr>
          <w:rFonts w:cs="ArialMT" w:hAnsi="ArialMT" w:ascii="ArialMT"/>
          <w:color w:val="000000"/>
          <w:position w:val="-1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3"/>
          <w:sz w:val="20"/>
          <w:szCs w:val="20"/>
        </w:rPr>
        <w:t>Rješenja o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227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utvrđenim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227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porezima i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doprinosima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227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54"/>
        <w:ind w:left="1227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7"/>
        <w:ind w:left="788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0.00</w:t>
      </w:r>
      <w:r>
        <w:rPr>
          <w:rFonts w:cs="ArialUnicodeMS_var1" w:hAnsi="ArialUnicodeMS_var1" w:ascii="ArialUnicodeMS_var1"/>
          <w:color w:val="000000"/>
          <w:spacing w:val="-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R-1-Račun br.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1207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470-10 od 31.12.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2010.g.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278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11,693.96</w:t>
      </w:r>
      <w:r w:rsidR="00556DC1">
        <w:rPr>
          <w:rFonts w:cs="ArialMT" w:hAnsi="ArialMT" w:ascii="ArialMT"/>
          <w:color w:val="000000"/>
          <w:position w:val="-2"/>
          <w:sz w:val="20"/>
          <w:szCs w:val="20"/>
        </w:rPr>
        <w:t xml:space="preserve">  </w:t>
      </w:r>
      <w:r>
        <w:rPr>
          <w:rFonts w:cs="ArialMT" w:hAnsi="ArialMT" w:ascii="ArialMT"/>
          <w:color w:val="000000"/>
          <w:spacing w:val="-1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position w:val="-2"/>
          <w:sz w:val="20"/>
          <w:szCs w:val="20"/>
        </w:rPr>
        <w:t>Komunalna</w:t>
      </w:r>
    </w:p>
    <w:p w:rsidRDefault="00020B07" w:rsidR="00020B07">
      <w:pPr>
        <w:autoSpaceDE w:val="false"/>
        <w:autoSpaceDN w:val="false"/>
        <w:adjustRightInd w:val="false"/>
        <w:spacing w:lineRule="exact" w:line="273" w:after="221"/>
        <w:ind w:left="1207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naknada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38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1,414.00</w:t>
      </w:r>
      <w:r w:rsidR="00556DC1">
        <w:rPr>
          <w:rFonts w:cs="ArialMT" w:hAnsi="ArialMT" w:ascii="ArialMT"/>
          <w:color w:val="000000"/>
          <w:position w:val="-1"/>
          <w:sz w:val="20"/>
          <w:szCs w:val="20"/>
        </w:rPr>
        <w:t xml:space="preserve">   </w:t>
      </w:r>
      <w:r>
        <w:rPr>
          <w:rFonts w:cs="ArialUnicodeMS_var1" w:hAnsi="ArialUnicodeMS_var1" w:ascii="ArialUnicodeMS_var1"/>
          <w:color w:val="000000"/>
          <w:spacing w:val="-1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5"/>
          <w:sz w:val="20"/>
          <w:szCs w:val="20"/>
        </w:rPr>
        <w:t>Računi za uslugu</w:t>
      </w:r>
    </w:p>
    <w:p w:rsidRDefault="00556DC1" w:rsidR="00020B07">
      <w:pPr>
        <w:autoSpaceDE w:val="false"/>
        <w:autoSpaceDN w:val="false"/>
        <w:adjustRightInd w:val="false"/>
        <w:spacing w:lineRule="exact" w:line="273" w:after="221"/>
        <w:ind w:left="1207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 xml:space="preserve"> </w:t>
      </w:r>
      <w:r w:rsidR="00020B07">
        <w:rPr>
          <w:rFonts w:cs="ArialMT" w:hAnsi="ArialMT" w:ascii="ArialMT"/>
          <w:color w:val="000000"/>
          <w:sz w:val="20"/>
          <w:szCs w:val="20"/>
        </w:rPr>
        <w:t>platnog prometa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278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21,695.26</w:t>
      </w:r>
      <w:r w:rsidR="00556DC1">
        <w:rPr>
          <w:rFonts w:cs="ArialMT" w:hAnsi="ArialMT" w:ascii="ArialMT"/>
          <w:color w:val="000000"/>
          <w:position w:val="-1"/>
          <w:sz w:val="20"/>
          <w:szCs w:val="20"/>
        </w:rPr>
        <w:t xml:space="preserve">   </w:t>
      </w:r>
      <w:r>
        <w:rPr>
          <w:rFonts w:cs="ArialMT" w:hAnsi="ArialMT" w:ascii="ArialMT"/>
          <w:color w:val="000000"/>
          <w:spacing w:val="-1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position w:val="-1"/>
          <w:sz w:val="20"/>
          <w:szCs w:val="20"/>
        </w:rPr>
        <w:t>Naknada za</w:t>
      </w:r>
    </w:p>
    <w:p w:rsidRDefault="00556DC1" w:rsidR="00020B07">
      <w:pPr>
        <w:autoSpaceDE w:val="false"/>
        <w:autoSpaceDN w:val="false"/>
        <w:adjustRightInd w:val="false"/>
        <w:spacing w:lineRule="exact" w:line="282"/>
        <w:ind w:left="1207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sz w:val="20"/>
          <w:szCs w:val="20"/>
        </w:rPr>
        <w:t xml:space="preserve"> </w:t>
      </w:r>
      <w:r w:rsidR="00020B07">
        <w:rPr>
          <w:rFonts w:cs="ArialUnicodeMS_var1" w:hAnsi="ArialUnicodeMS_var1" w:ascii="ArialUnicodeMS_var1"/>
          <w:color w:val="000000"/>
          <w:sz w:val="20"/>
          <w:szCs w:val="20"/>
        </w:rPr>
        <w:t>uređenje voda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22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22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22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22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22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31"/>
        <w:ind w:left="322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449" w:val="left"/>
        </w:tabs>
        <w:autoSpaceDE w:val="false"/>
        <w:autoSpaceDN w:val="false"/>
        <w:adjustRightInd w:val="false"/>
        <w:spacing w:lineRule="exact" w:line="244"/>
        <w:ind w:left="322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Razlog</w:t>
      </w:r>
    </w:p>
    <w:p w:rsidRDefault="00020B07" w:rsidR="00020B07">
      <w:pPr>
        <w:autoSpaceDE w:val="false"/>
        <w:autoSpaceDN w:val="false"/>
        <w:adjustRightInd w:val="false"/>
        <w:spacing w:lineRule="exact" w:line="24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ospor.traž kn</w:t>
      </w:r>
      <w:r>
        <w:rPr>
          <w:rFonts w:cs="ArialUnicodeMS" w:hAnsi="ArialUnicodeMS" w:ascii="ArialUnicodeMS"/>
          <w:color w:val="000000"/>
          <w:spacing w:val="4"/>
          <w:sz w:val="20"/>
          <w:szCs w:val="20"/>
        </w:rPr>
        <w:t xml:space="preserve">   </w:t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ospor.traž</w:t>
      </w: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1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sz w:val="20"/>
          <w:szCs w:val="20"/>
        </w:rPr>
        <w:t>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13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7"/>
        <w:ind w:left="2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984,000.00</w:t>
      </w:r>
      <w:r w:rsidR="00556DC1">
        <w:rPr>
          <w:rFonts w:cs="ArialMT" w:hAnsi="ArialMT" w:ascii="ArialMT"/>
          <w:color w:val="000000"/>
          <w:position w:val="-2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Potraživa-</w:t>
      </w:r>
    </w:p>
    <w:p w:rsidRDefault="00020B07" w:rsidR="00020B07">
      <w:pPr>
        <w:autoSpaceDE w:val="false"/>
        <w:autoSpaceDN w:val="false"/>
        <w:adjustRightInd w:val="false"/>
        <w:spacing w:lineRule="exact" w:line="247"/>
        <w:ind w:left="1281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nje je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zastarjelo</w:t>
      </w:r>
    </w:p>
    <w:p w:rsidRDefault="00020B07" w:rsidR="00020B07">
      <w:pPr>
        <w:autoSpaceDE w:val="false"/>
        <w:autoSpaceDN w:val="false"/>
        <w:adjustRightInd w:val="false"/>
        <w:spacing w:lineRule="exact" w:line="283"/>
        <w:ind w:left="832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1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sz w:val="20"/>
          <w:szCs w:val="20"/>
        </w:rPr>
        <w:t>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467"/>
        <w:ind w:left="832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37"/>
        <w:ind w:left="60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3"/>
          <w:sz w:val="20"/>
          <w:szCs w:val="20"/>
        </w:rPr>
        <w:t>902.43</w:t>
      </w:r>
      <w:r w:rsidR="00556DC1">
        <w:rPr>
          <w:rFonts w:cs="ArialMT" w:hAnsi="ArialMT" w:ascii="ArialMT"/>
          <w:color w:val="000000"/>
          <w:position w:val="-3"/>
          <w:sz w:val="20"/>
          <w:szCs w:val="20"/>
        </w:rPr>
        <w:t xml:space="preserve">  </w:t>
      </w:r>
      <w:r>
        <w:rPr>
          <w:rFonts w:cs="ArialUnicodeMS_var1" w:hAnsi="ArialUnicodeMS_var1" w:ascii="ArialUnicodeMS_var1"/>
          <w:color w:val="000000"/>
          <w:spacing w:val="5"/>
          <w:sz w:val="20"/>
          <w:szCs w:val="20"/>
        </w:rPr>
        <w:t xml:space="preserve"> </w:t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Potraživa-</w:t>
      </w:r>
    </w:p>
    <w:p w:rsidRDefault="00556DC1" w:rsidR="00020B07">
      <w:pPr>
        <w:autoSpaceDE w:val="false"/>
        <w:autoSpaceDN w:val="false"/>
        <w:adjustRightInd w:val="false"/>
        <w:spacing w:lineRule="exact" w:line="247"/>
        <w:ind w:left="1281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 xml:space="preserve"> </w:t>
      </w:r>
      <w:r w:rsidR="00020B07">
        <w:rPr>
          <w:rFonts w:cs="ArialMT" w:hAnsi="ArialMT" w:ascii="ArialMT"/>
          <w:color w:val="000000"/>
          <w:position w:val="-1"/>
          <w:sz w:val="20"/>
          <w:szCs w:val="20"/>
        </w:rPr>
        <w:t>nje je</w:t>
      </w:r>
      <w:r w:rsidR="00020B07">
        <w:br/>
      </w:r>
      <w:r w:rsidR="00020B07">
        <w:rPr>
          <w:rFonts w:cs="ArialMT" w:hAnsi="ArialMT" w:ascii="ArialMT"/>
          <w:color w:val="000000"/>
          <w:position w:val="-1"/>
          <w:sz w:val="20"/>
          <w:szCs w:val="20"/>
        </w:rPr>
        <w:t>zastarjelo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832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-1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sz w:val="20"/>
          <w:szCs w:val="20"/>
        </w:rPr>
        <w:t> 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507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Stranica-1</w:t>
      </w:r>
    </w:p>
    <w:p w:rsidRDefault="00020B07" w:rsidR="00020B07">
      <w:pPr>
        <w:autoSpaceDE w:val="false"/>
        <w:autoSpaceDN w:val="false"/>
        <w:adjustRightInd w:val="false"/>
        <w:spacing w:lineRule="exact" w:line="244"/>
        <w:ind w:left="85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Oznaka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3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ovrš.ispr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Rješenje klasa: UP/I-471-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02/11-01/216 od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05.06.2012.g.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2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0"/>
        <w:ind w:left="2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41"/>
        <w:ind w:left="2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         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467"/>
        <w:ind w:left="2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         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477"/>
        <w:ind w:left="2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        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471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Rješ.o ovrsi br: Klasa:UP/</w:t>
      </w:r>
    </w:p>
    <w:p w:rsidRDefault="00020B07" w:rsidR="00020B07">
      <w:pPr>
        <w:autoSpaceDE w:val="false"/>
        <w:autoSpaceDN w:val="false"/>
        <w:adjustRightInd w:val="false"/>
        <w:spacing w:lineRule="exact" w:line="258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I-325-08/13-07/0055416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ur.br.:374-3302-14-5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Klasa: UP/I-325-08/13-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07/0055416 ur.br.:374-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3303-1-16-15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Klasa: UP/I-325-08/12-01/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0010042 urbroj:  374-</w:t>
      </w:r>
    </w:p>
    <w:p w:rsidRDefault="00CA6110" w:rsidR="00020B07">
      <w:pPr>
        <w:autoSpaceDE w:val="false"/>
        <w:autoSpaceDN w:val="false"/>
        <w:adjustRightInd w:val="false"/>
        <w:spacing w:lineRule="exact" w:line="273"/>
        <w:ind w:left="20"/>
        <w:rPr>
          <w:rFonts w:cs="ArialMT" w:hAnsi="ArialMT" w:ascii="ArialMT"/>
          <w:color w:val="000000"/>
          <w:sz w:val="20"/>
          <w:szCs w:val="20"/>
        </w:rPr>
        <w:sectPr w:rsidR="00020B07">
          <w:pgSz w:code="1" w:h="11909" w:w="16834"/>
          <w:pgMar w:gutter="0" w:footer="0" w:header="0" w:left="360" w:bottom="720" w:right="360" w:top="1440"/>
          <w:cols w:num="5" w:space="720" w:equalWidth="false">
            <w:col w:space="33" w:w="3918"/>
            <w:col w:space="146" w:w="3204"/>
            <w:col w:space="210" w:w="2909"/>
            <w:col w:space="52" w:w="2282"/>
            <w:col w:w="3359"/>
          </w:cols>
        </w:sectPr>
      </w:pPr>
      <w:r>
        <w:rPr>
          <w:noProof/>
        </w:rPr>
        <w:pict>
          <v:shape filled="f" strokeweight="1pt" path="m,l15192,e" o:spid="_x0000_s1026" id="Freeform 2" style="position:absolute;left:0;text-align:left;margin-left:20.25pt;margin-top:54.25pt;width:757.6pt;height:0;z-index:-25276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81" id="Freeform 3" style="position:absolute;left:0;text-align:left;margin-left:20.25pt;margin-top:66.6pt;width:757.6pt;height:0;z-index:-25275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80" id="Freeform 4" style="position:absolute;left:0;text-align:left;margin-left:20.25pt;margin-top:78.95pt;width:757.6pt;height:0;z-index:-25275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9" id="Freeform 5" style="position:absolute;left:0;text-align:left;margin-left:20.25pt;margin-top:91.25pt;width:757.6pt;height:0;z-index:-25274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8" id="Freeform 6" style="position:absolute;left:0;text-align:left;margin-left:20.25pt;margin-top:103.6pt;width:757.6pt;height:0;z-index:-2527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7" id="Freeform 7" style="position:absolute;left:0;text-align:left;margin-left:20.25pt;margin-top:115.95pt;width:757.6pt;height:0;z-index:-2527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6" id="Freeform 8" style="position:absolute;left:0;text-align:left;margin-left:20.25pt;margin-top:128.3pt;width:757.6pt;height:0;z-index:-2527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5" id="Freeform 9" style="position:absolute;left:0;text-align:left;margin-left:20.25pt;margin-top:140.65pt;width:757.6pt;height:0;z-index:-2527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4" id="Freeform 10" style="position:absolute;left:0;text-align:left;margin-left:20.25pt;margin-top:140.65pt;width:757.6pt;height:0;z-index:-2527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3" id="Freeform 11" style="position:absolute;left:0;text-align:left;margin-left:20.25pt;margin-top:153pt;width:757.6pt;height:0;z-index:-2527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2" id="Freeform 12" style="position:absolute;left:0;text-align:left;margin-left:20.25pt;margin-top:165.3pt;width:757.6pt;height:0;z-index:-2527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1" id="Freeform 13" style="position:absolute;left:0;text-align:left;margin-left:20.25pt;margin-top:177.65pt;width:757.6pt;height:0;z-index:-2527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70" id="Freeform 14" style="position:absolute;left:0;text-align:left;margin-left:20.25pt;margin-top:190pt;width:757.6pt;height:0;z-index:-2527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9" id="Freeform 15" style="position:absolute;left:0;text-align:left;margin-left:20.25pt;margin-top:202.35pt;width:757.6pt;height:0;z-index:-25269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8" id="Freeform 16" style="position:absolute;left:0;text-align:left;margin-left:20.25pt;margin-top:214.7pt;width:757.6pt;height:0;z-index:-2526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7" id="Freeform 17" style="position:absolute;left:0;text-align:left;margin-left:20.25pt;margin-top:227pt;width:757.6pt;height:0;z-index:-2526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6" id="Freeform 18" style="position:absolute;left:0;text-align:left;margin-left:20.25pt;margin-top:239.35pt;width:757.6pt;height:0;z-index:-25268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5" id="Freeform 19" style="position:absolute;left:0;text-align:left;margin-left:20.25pt;margin-top:251.7pt;width:757.6pt;height:0;z-index:-2526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4" id="Freeform 20" style="position:absolute;left:0;text-align:left;margin-left:20.25pt;margin-top:251.7pt;width:757.6pt;height:0;z-index:-2526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3" id="Freeform 21" style="position:absolute;left:0;text-align:left;margin-left:20.25pt;margin-top:264.05pt;width:757.6pt;height:0;z-index:-25266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2" id="Freeform 22" style="position:absolute;left:0;text-align:left;margin-left:20.25pt;margin-top:276.4pt;width:757.6pt;height:0;z-index:-25265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1" id="Freeform 23" style="position:absolute;left:0;text-align:left;margin-left:20.25pt;margin-top:288.75pt;width:757.6pt;height:0;z-index:-25265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60" id="Freeform 24" style="position:absolute;left:0;text-align:left;margin-left:20.25pt;margin-top:301.05pt;width:757.6pt;height:0;z-index:-25264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9" id="Freeform 25" style="position:absolute;left:0;text-align:left;margin-left:20.25pt;margin-top:313.4pt;width:757.6pt;height:0;z-index:-25264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8" id="Freeform 26" style="position:absolute;left:0;text-align:left;margin-left:20.25pt;margin-top:325.75pt;width:757.6pt;height:0;z-index:-2526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7" id="Freeform 27" style="position:absolute;left:0;text-align:left;margin-left:20.25pt;margin-top:338.1pt;width:757.6pt;height:0;z-index:-2526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6" id="Freeform 28" style="position:absolute;left:0;text-align:left;margin-left:20.25pt;margin-top:350.45pt;width:757.6pt;height:0;z-index:-2526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5" id="Freeform 29" style="position:absolute;left:0;text-align:left;margin-left:20.25pt;margin-top:362.75pt;width:757.6pt;height:0;z-index:-2526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4" id="Freeform 30" style="position:absolute;left:0;text-align:left;margin-left:20.25pt;margin-top:375.1pt;width:757.6pt;height:0;z-index:-2526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3" id="Freeform 31" style="position:absolute;left:0;text-align:left;margin-left:20.25pt;margin-top:387.45pt;width:757.6pt;height:0;z-index:-2526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2" id="Freeform 32" style="position:absolute;left:0;text-align:left;margin-left:20.25pt;margin-top:399.8pt;width:757.6pt;height:0;z-index:-25260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1" id="Freeform 33" style="position:absolute;left:0;text-align:left;margin-left:20.25pt;margin-top:412.15pt;width:757.6pt;height:0;z-index:-2526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50" id="Freeform 34" style="position:absolute;left:0;text-align:left;margin-left:20.25pt;margin-top:425.2pt;width:757.6pt;height:0;z-index:-2525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9" id="Freeform 35" style="position:absolute;left:0;text-align:left;margin-left:20.25pt;margin-top:438.25pt;width:757.6pt;height:0;z-index:-25259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8" id="Freeform 36" style="position:absolute;left:0;text-align:left;margin-left:20.25pt;margin-top:451.35pt;width:757.6pt;height:0;z-index:-2525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7" id="Freeform 37" style="position:absolute;left:0;text-align:left;margin-left:20.25pt;margin-top:464.4pt;width:757.6pt;height:0;z-index:-2525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6" id="Freeform 38" style="position:absolute;left:0;text-align:left;margin-left:20.25pt;margin-top:477.45pt;width:757.6pt;height:0;z-index:-25257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5" id="Freeform 39" style="position:absolute;left:0;text-align:left;margin-left:20.25pt;margin-top:490.55pt;width:757.6pt;height:0;z-index:-2525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4" id="Freeform 40" style="position:absolute;left:0;text-align:left;margin-left:20.25pt;margin-top:502.9pt;width:757.6pt;height:0;z-index:-2525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3" id="Freeform 41" style="position:absolute;left:0;text-align:left;margin-left:20.25pt;margin-top:515.2pt;width:757.6pt;height:0;z-index:-25256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3142" id="Freeform 42" style="position:absolute;left:0;text-align:left;margin-left:20.25pt;margin-top:527.55pt;width:757.6pt;height:0;z-index:-2525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5192,e" o:spid="_x0000_s3141" id="Freeform 43" style="position:absolute;left:0;text-align:left;margin-left:20.25pt;margin-top:539.9pt;width:757.6pt;height:0;z-index:-2525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3140" id="AutoShape 44" style="position:absolute;left:0;text-align:left;margin-left:19.25pt;margin-top:52.75pt;width:2pt;height:488.65pt;z-index:-2525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9" id="AutoShape 45" style="position:absolute;left:0;text-align:left;margin-left:44.6pt;margin-top:53.65pt;width:.2pt;height:486.85pt;z-index:-2525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8" id="AutoShape 46" style="position:absolute;left:0;text-align:left;margin-left:128.25pt;margin-top:53.65pt;width:.2pt;height:486.85pt;z-index:-2525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7" id="AutoShape 47" style="position:absolute;left:0;text-align:left;margin-left:213.5pt;margin-top:53.65pt;width:.2pt;height:486.85pt;z-index:-2525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6" id="AutoShape 48" style="position:absolute;left:0;text-align:left;margin-left:282.95pt;margin-top:53.65pt;width:.2pt;height:486.85pt;z-index:-2525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5" id="AutoShape 49" style="position:absolute;left:0;text-align:left;margin-left:372.9pt;margin-top:53.65pt;width:.2pt;height:486.85pt;z-index:-2525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4" id="AutoShape 50" style="position:absolute;left:0;text-align:left;margin-left:442.35pt;margin-top:53.65pt;width:.2pt;height:486.85pt;z-index:-25252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3" id="AutoShape 51" style="position:absolute;left:0;text-align:left;margin-left:534.65pt;margin-top:53.65pt;width:.2pt;height:486.85pt;z-index:-2525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2" id="AutoShape 52" style="position:absolute;left:0;text-align:left;margin-left:600.95pt;margin-top:53.65pt;width:.2pt;height:486.85pt;z-index:-25251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3131" id="AutoShape 53" style="position:absolute;left:0;text-align:left;margin-left:654.6pt;margin-top:53.65pt;width:.2pt;height:486.85pt;z-index:-25251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3130" id="AutoShape 54" style="position:absolute;left:0;text-align:left;margin-left:776.85pt;margin-top:52.75pt;width:2pt;height:488.65pt;z-index:-25251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3129" id="Freeform 55" style="position:absolute;left:0;text-align:left;margin-left:20.25pt;margin-top:165.3pt;width:24.45pt;height:0;z-index:-25250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3128" id="Freeform 56" style="position:absolute;left:0;text-align:left;margin-left:44.7pt;margin-top:165.3pt;width:83.65pt;height:0;z-index:-25249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3127" id="Freeform 57" style="position:absolute;left:0;text-align:left;margin-left:128.35pt;margin-top:165.3pt;width:85.25pt;height:0;z-index:-25249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3126" id="Freeform 58" style="position:absolute;left:0;text-align:left;margin-left:213.6pt;margin-top:165.3pt;width:69.45pt;height:0;z-index:-25248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3125" id="Freeform 59" style="position:absolute;left:0;text-align:left;margin-left:283.05pt;margin-top:165.3pt;width:89.95pt;height:0;z-index:-25248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3124" id="Freeform 60" style="position:absolute;left:0;text-align:left;margin-left:534.75pt;margin-top:165.3pt;width:66.3pt;height:0;z-index:-25248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3123" id="Freeform 61" style="position:absolute;left:0;text-align:left;margin-left:601.05pt;margin-top:165.3pt;width:53.65pt;height:0;z-index:-25248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3122" id="Freeform 62" style="position:absolute;left:0;text-align:left;margin-left:654.7pt;margin-top:165.3pt;width:123.1pt;height:0;z-index:-25247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21" id="Freeform 63" style="position:absolute;left:0;text-align:left;margin-left:44.7pt;margin-top:165.3pt;width:0;height:12.35pt;z-index:-25246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3120" id="Freeform 64" style="position:absolute;left:0;text-align:left;margin-left:20.25pt;margin-top:165.3pt;width:24.95pt;height:0;z-index:-25246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19" id="Freeform 65" style="position:absolute;left:0;text-align:left;margin-left:20.25pt;margin-top:164.8pt;width:0;height:12.85pt;z-index:-25246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18" id="Freeform 66" style="position:absolute;left:0;text-align:left;margin-left:128.35pt;margin-top:165.3pt;width:0;height:12.35pt;z-index:-25245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23,e" o:spid="_x0000_s3117" id="Freeform 67" style="position:absolute;left:0;text-align:left;margin-left:44.7pt;margin-top:165.3pt;width:84.15pt;height:0;z-index:-25245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23,40">
            <v:stroke joinstyle="miter" miterlimit="10"/>
            <v:path o:connectangles="0,0" o:connectlocs="12700,12700;1081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16" id="Freeform 68" style="position:absolute;left:0;text-align:left;margin-left:44.7pt;margin-top:164.8pt;width:0;height:12.85pt;z-index:-25245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15" id="Freeform 69" style="position:absolute;left:0;text-align:left;margin-left:213.6pt;margin-top:165.3pt;width:0;height:12.35pt;z-index:-2524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55,e" o:spid="_x0000_s3114" id="Freeform 70" style="position:absolute;left:0;text-align:left;margin-left:128.35pt;margin-top:165.3pt;width:85.75pt;height:0;z-index:-2524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13" id="Freeform 71" style="position:absolute;left:0;text-align:left;margin-left:128.35pt;margin-top:164.8pt;width:0;height:12.85pt;z-index:-25243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12" id="Freeform 72" style="position:absolute;left:0;text-align:left;margin-left:283.05pt;margin-top:165.3pt;width:0;height:12.35pt;z-index:-25243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3111" id="Freeform 73" style="position:absolute;left:0;text-align:left;margin-left:213.6pt;margin-top:165.3pt;width:69.95pt;height:0;z-index:-25242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10" id="Freeform 74" style="position:absolute;left:0;text-align:left;margin-left:213.6pt;margin-top:164.8pt;width:0;height:12.85pt;z-index:-25242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09" id="Freeform 75" style="position:absolute;left:0;text-align:left;margin-left:373pt;margin-top:165.3pt;width:0;height:12.35pt;z-index:-25242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49,e" o:spid="_x0000_s3108" id="Freeform 76" style="position:absolute;left:0;text-align:left;margin-left:283.05pt;margin-top:165.3pt;width:90.45pt;height:0;z-index:-25241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07" id="Freeform 77" style="position:absolute;left:0;text-align:left;margin-left:283.05pt;margin-top:164.8pt;width:0;height:12.85pt;z-index:-25241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06" id="Freeform 78" style="position:absolute;left:0;text-align:left;margin-left:442.45pt;margin-top:165.3pt;width:0;height:12.35pt;z-index:-25240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3105" id="Freeform 79" style="position:absolute;left:0;text-align:left;margin-left:373pt;margin-top:165.3pt;width:69.95pt;height:0;z-index:-25240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04" id="Freeform 80" style="position:absolute;left:0;text-align:left;margin-left:373pt;margin-top:164.8pt;width:0;height:12.85pt;z-index:-25240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03" id="Freeform 81" style="position:absolute;left:0;text-align:left;margin-left:534.75pt;margin-top:165.3pt;width:0;height:12.35pt;z-index:-25239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3102" id="Freeform 82" style="position:absolute;left:0;text-align:left;margin-left:442.45pt;margin-top:165.3pt;width:92.85pt;height:0;z-index:-25239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101" id="Freeform 83" style="position:absolute;left:0;text-align:left;margin-left:442.45pt;margin-top:164.8pt;width:0;height:12.85pt;z-index:-25239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100" id="Freeform 84" style="position:absolute;left:0;text-align:left;margin-left:601.05pt;margin-top:165.3pt;width:0;height:12.35pt;z-index:-25238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3099" id="Freeform 85" style="position:absolute;left:0;text-align:left;margin-left:534.75pt;margin-top:165.3pt;width:66.8pt;height:0;z-index:-25237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98" id="Freeform 86" style="position:absolute;left:0;text-align:left;margin-left:534.75pt;margin-top:164.8pt;width:0;height:12.85pt;z-index:-25237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97" id="Freeform 87" style="position:absolute;left:0;text-align:left;margin-left:654.7pt;margin-top:165.3pt;width:0;height:12.35pt;z-index:-2523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3096" id="Freeform 88" style="position:absolute;left:0;text-align:left;margin-left:601.05pt;margin-top:165.3pt;width:54.15pt;height:0;z-index:-2523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95" id="Freeform 89" style="position:absolute;left:0;text-align:left;margin-left:601.05pt;margin-top:164.8pt;width:0;height:12.85pt;z-index:-2523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94" id="Freeform 90" style="position:absolute;left:0;text-align:left;margin-left:777.85pt;margin-top:165.3pt;width:0;height:12.35pt;z-index:-25235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3093" id="Freeform 91" style="position:absolute;left:0;text-align:left;margin-left:654.7pt;margin-top:165.3pt;width:123.6pt;height:0;z-index:-25235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92" id="Freeform 92" style="position:absolute;left:0;text-align:left;margin-left:654.7pt;margin-top:164.8pt;width:0;height:12.85pt;z-index:-25235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3091" id="Freeform 93" style="position:absolute;left:0;text-align:left;margin-left:20.25pt;margin-top:190pt;width:24.45pt;height:0;z-index:-25234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90" id="Freeform 94" style="position:absolute;left:0;text-align:left;margin-left:44.7pt;margin-top:177.15pt;width:0;height:13.35pt;z-index:-25234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9" id="Freeform 95" style="position:absolute;left:0;text-align:left;margin-left:20.25pt;margin-top:177.15pt;width:0;height:13.35pt;z-index:-25234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3088" id="Freeform 96" style="position:absolute;left:0;text-align:left;margin-left:44.7pt;margin-top:190pt;width:83.65pt;height:0;z-index:-25233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7" id="Freeform 97" style="position:absolute;left:0;text-align:left;margin-left:128.35pt;margin-top:177.15pt;width:0;height:13.35pt;z-index:-25233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6" id="Freeform 98" style="position:absolute;left:0;text-align:left;margin-left:44.7pt;margin-top:177.15pt;width:0;height:13.35pt;z-index:-25232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3085" id="Freeform 99" style="position:absolute;left:0;text-align:left;margin-left:128.35pt;margin-top:190pt;width:85.25pt;height:0;z-index:-25232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4" id="Freeform 100" style="position:absolute;left:0;text-align:left;margin-left:213.6pt;margin-top:177.15pt;width:0;height:13.35pt;z-index:-25231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3" id="Freeform 101" style="position:absolute;left:0;text-align:left;margin-left:128.35pt;margin-top:177.15pt;width:0;height:13.35pt;z-index:-25231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3082" id="Freeform 102" style="position:absolute;left:0;text-align:left;margin-left:213.6pt;margin-top:190pt;width:69.45pt;height:0;z-index:-25231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1" id="Freeform 103" style="position:absolute;left:0;text-align:left;margin-left:283.05pt;margin-top:177.15pt;width:0;height:13.35pt;z-index:-25230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80" id="Freeform 104" style="position:absolute;left:0;text-align:left;margin-left:213.6pt;margin-top:177.15pt;width:0;height:13.35pt;z-index:-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3079" id="Freeform 105" style="position:absolute;left:0;text-align:left;margin-left:283.05pt;margin-top:190pt;width:89.95pt;height:0;z-index:-25229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8" id="Freeform 106" style="position:absolute;left:0;text-align:left;margin-left:373pt;margin-top:177.15pt;width:0;height:13.35pt;z-index:-25229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7" id="Freeform 107" style="position:absolute;left:0;text-align:left;margin-left:283.05pt;margin-top:177.15pt;width:0;height:13.35pt;z-index:-25229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3076" id="Freeform 108" style="position:absolute;left:0;text-align:left;margin-left:373pt;margin-top:190pt;width:69.45pt;height:0;z-index:-25228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5" id="Freeform 109" style="position:absolute;left:0;text-align:left;margin-left:442.45pt;margin-top:177.15pt;width:0;height:13.35pt;z-index:-25227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4" id="Freeform 110" style="position:absolute;left:0;text-align:left;margin-left:373pt;margin-top:177.15pt;width:0;height:13.35pt;z-index:-25227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3073" id="Freeform 111" style="position:absolute;left:0;text-align:left;margin-left:442.45pt;margin-top:190pt;width:92.35pt;height:0;z-index:-25226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2" id="Freeform 112" style="position:absolute;left:0;text-align:left;margin-left:534.75pt;margin-top:177.15pt;width:0;height:13.35pt;z-index:-25226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71" id="Freeform 113" style="position:absolute;left:0;text-align:left;margin-left:442.45pt;margin-top:177.15pt;width:0;height:13.35pt;z-index:-25226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3070" id="Freeform 114" style="position:absolute;left:0;text-align:left;margin-left:534.75pt;margin-top:190pt;width:66.3pt;height:0;z-index:-25225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69" id="Freeform 115" style="position:absolute;left:0;text-align:left;margin-left:601.05pt;margin-top:177.15pt;width:0;height:13.35pt;z-index:-25225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68" id="Freeform 116" style="position:absolute;left:0;text-align:left;margin-left:534.75pt;margin-top:177.15pt;width:0;height:13.35pt;z-index:-25225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3067" id="Freeform 117" style="position:absolute;left:0;text-align:left;margin-left:601.05pt;margin-top:190pt;width:53.65pt;height:0;z-index:-25224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66" id="Freeform 118" style="position:absolute;left:0;text-align:left;margin-left:654.7pt;margin-top:177.15pt;width:0;height:13.35pt;z-index:-25224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3065" id="Freeform 119" style="position:absolute;left:0;text-align:left;margin-left:654.7pt;margin-top:190pt;width:123.1pt;height:0;z-index:-25223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64" id="Freeform 120" style="position:absolute;left:0;text-align:left;margin-left:777.85pt;margin-top:177.15pt;width:0;height:13.35pt;z-index:-2522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3063" id="Freeform 121" style="position:absolute;left:0;text-align:left;margin-left:654.7pt;margin-top:177.15pt;width:0;height:13.35pt;z-index:-25222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62" id="Freeform 122" style="position:absolute;left:0;text-align:left;margin-left:44.7pt;margin-top:190pt;width:0;height:12.35pt;z-index:-25222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61" id="Freeform 123" style="position:absolute;left:0;text-align:left;margin-left:20.25pt;margin-top:189.5pt;width:0;height:12.85pt;z-index:-25221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60" id="Freeform 124" style="position:absolute;left:0;text-align:left;margin-left:128.35pt;margin-top:190pt;width:0;height:12.35pt;z-index:-25221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59" id="Freeform 125" style="position:absolute;left:0;text-align:left;margin-left:44.7pt;margin-top:189.5pt;width:0;height:12.85pt;z-index:-25220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58" id="Freeform 126" style="position:absolute;left:0;text-align:left;margin-left:213.6pt;margin-top:190pt;width:0;height:12.35pt;z-index:-25220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57" id="Freeform 127" style="position:absolute;left:0;text-align:left;margin-left:128.35pt;margin-top:189.5pt;width:0;height:12.85pt;z-index:-25219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56" id="Freeform 128" style="position:absolute;left:0;text-align:left;margin-left:283.05pt;margin-top:190pt;width:0;height:12.35pt;z-index:-2521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55" id="Freeform 129" style="position:absolute;left:0;text-align:left;margin-left:213.6pt;margin-top:189.5pt;width:0;height:12.85pt;z-index:-25218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54" id="Freeform 130" style="position:absolute;left:0;text-align:left;margin-left:373pt;margin-top:190pt;width:0;height:12.35pt;z-index:-25218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53" id="Freeform 131" style="position:absolute;left:0;text-align:left;margin-left:283.05pt;margin-top:189.5pt;width:0;height:12.85pt;z-index:-25217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52" id="Freeform 132" style="position:absolute;left:0;text-align:left;margin-left:442.45pt;margin-top:190pt;width:0;height:12.35pt;z-index:-2521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3051" id="Freeform 133" style="position:absolute;left:0;text-align:left;margin-left:373pt;margin-top:190pt;width:69.95pt;height:0;z-index:-2521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50" id="Freeform 134" style="position:absolute;left:0;text-align:left;margin-left:373pt;margin-top:189.5pt;width:0;height:12.85pt;z-index:-25216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49" id="Freeform 135" style="position:absolute;left:0;text-align:left;margin-left:534.75pt;margin-top:190pt;width:0;height:12.35pt;z-index:-25216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3048" id="Freeform 136" style="position:absolute;left:0;text-align:left;margin-left:442.45pt;margin-top:190pt;width:92.85pt;height:0;z-index:-25215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47" id="Freeform 137" style="position:absolute;left:0;text-align:left;margin-left:442.45pt;margin-top:189.5pt;width:0;height:12.85pt;z-index:-25215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46" id="Freeform 138" style="position:absolute;left:0;text-align:left;margin-left:601.05pt;margin-top:190pt;width:0;height:12.35pt;z-index:-2521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45" id="Freeform 139" style="position:absolute;left:0;text-align:left;margin-left:534.75pt;margin-top:189.5pt;width:0;height:12.85pt;z-index:-25214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44" id="Freeform 140" style="position:absolute;left:0;text-align:left;margin-left:654.7pt;margin-top:190pt;width:0;height:12.35pt;z-index:-25213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3043" id="Freeform 141" style="position:absolute;left:0;text-align:left;margin-left:601.05pt;margin-top:190pt;width:54.15pt;height:0;z-index:-25213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42" id="Freeform 142" style="position:absolute;left:0;text-align:left;margin-left:601.05pt;margin-top:189.5pt;width:0;height:12.85pt;z-index:-25213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41" id="Freeform 143" style="position:absolute;left:0;text-align:left;margin-left:777.85pt;margin-top:190pt;width:0;height:12.35pt;z-index:-25212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40" id="Freeform 144" style="position:absolute;left:0;text-align:left;margin-left:654.7pt;margin-top:189.5pt;width:0;height:12.85pt;z-index:-25212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39" id="Freeform 145" style="position:absolute;left:0;text-align:left;margin-left:44.7pt;margin-top:202.35pt;width:0;height:12.35pt;z-index:-25211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38" id="Freeform 146" style="position:absolute;left:0;text-align:left;margin-left:20.25pt;margin-top:201.85pt;width:0;height:12.85pt;z-index:-25211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37" id="Freeform 147" style="position:absolute;left:0;text-align:left;margin-left:128.35pt;margin-top:202.35pt;width:0;height:12.35pt;z-index:-25210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36" id="Freeform 148" style="position:absolute;left:0;text-align:left;margin-left:44.7pt;margin-top:201.85pt;width:0;height:12.85pt;z-index:-25210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35" id="Freeform 149" style="position:absolute;left:0;text-align:left;margin-left:213.6pt;margin-top:202.35pt;width:0;height:12.35pt;z-index:-25209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34" id="Freeform 150" style="position:absolute;left:0;text-align:left;margin-left:128.35pt;margin-top:201.85pt;width:0;height:12.85pt;z-index:-25209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33" id="Freeform 151" style="position:absolute;left:0;text-align:left;margin-left:283.05pt;margin-top:202.35pt;width:0;height:12.35pt;z-index:-2520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32" id="Freeform 152" style="position:absolute;left:0;text-align:left;margin-left:213.6pt;margin-top:201.85pt;width:0;height:12.85pt;z-index:-25208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31" id="Freeform 153" style="position:absolute;left:0;text-align:left;margin-left:373pt;margin-top:202.35pt;width:0;height:12.35pt;z-index:-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30" id="Freeform 154" style="position:absolute;left:0;text-align:left;margin-left:283.05pt;margin-top:201.85pt;width:0;height:12.85pt;z-index:-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29" id="Freeform 155" style="position:absolute;left:0;text-align:left;margin-left:442.45pt;margin-top:202.35pt;width:0;height:12.35pt;z-index:-25207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28" id="Freeform 156" style="position:absolute;left:0;text-align:left;margin-left:373pt;margin-top:201.85pt;width:0;height:12.85pt;z-index:-2520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27" id="Freeform 157" style="position:absolute;left:0;text-align:left;margin-left:534.75pt;margin-top:202.35pt;width:0;height:12.35pt;z-index:-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26" id="Freeform 158" style="position:absolute;left:0;text-align:left;margin-left:442.45pt;margin-top:201.85pt;width:0;height:12.85pt;z-index:-25205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25" id="Freeform 159" style="position:absolute;left:0;text-align:left;margin-left:601.05pt;margin-top:202.35pt;width:0;height:12.35pt;z-index:-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24" id="Freeform 160" style="position:absolute;left:0;text-align:left;margin-left:534.75pt;margin-top:201.85pt;width:0;height:12.85pt;z-index:-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23" id="Freeform 161" style="position:absolute;left:0;text-align:left;margin-left:654.7pt;margin-top:202.35pt;width:0;height:12.35pt;z-index:-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22" id="Freeform 162" style="position:absolute;left:0;text-align:left;margin-left:601.05pt;margin-top:201.85pt;width:0;height:12.85pt;z-index:-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21" id="Freeform 163" style="position:absolute;left:0;text-align:left;margin-left:777.85pt;margin-top:202.35pt;width:0;height:12.35pt;z-index:-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20" id="Freeform 164" style="position:absolute;left:0;text-align:left;margin-left:654.7pt;margin-top:201.85pt;width:0;height:12.85pt;z-index:-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19" id="Freeform 165" style="position:absolute;left:0;text-align:left;margin-left:44.7pt;margin-top:214.7pt;width:0;height:12.35pt;z-index:-25203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18" id="Freeform 166" style="position:absolute;left:0;text-align:left;margin-left:20.25pt;margin-top:214.2pt;width:0;height:12.85pt;z-index:-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17" id="Freeform 167" style="position:absolute;left:0;text-align:left;margin-left:128.35pt;margin-top:214.7pt;width:0;height:12.35pt;z-index:-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16" id="Freeform 168" style="position:absolute;left:0;text-align:left;margin-left:44.7pt;margin-top:214.2pt;width:0;height:12.85pt;z-index:-25202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15" id="Freeform 169" style="position:absolute;left:0;text-align:left;margin-left:213.6pt;margin-top:214.7pt;width:0;height:12.35pt;z-index:-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14" id="Freeform 170" style="position:absolute;left:0;text-align:left;margin-left:128.35pt;margin-top:214.2pt;width:0;height:12.85pt;z-index:-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13" id="Freeform 171" style="position:absolute;left:0;text-align:left;margin-left:283.05pt;margin-top:214.7pt;width:0;height:12.35pt;z-index:-25201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12" id="Freeform 172" style="position:absolute;left:0;text-align:left;margin-left:213.6pt;margin-top:214.2pt;width:0;height:12.85pt;z-index:-25201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11" id="Freeform 173" style="position:absolute;left:0;text-align:left;margin-left:373pt;margin-top:214.7pt;width:0;height:12.35pt;z-index:-25200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10" id="Freeform 174" style="position:absolute;left:0;text-align:left;margin-left:283.05pt;margin-top:214.2pt;width:0;height:12.85pt;z-index:-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09" id="Freeform 175" style="position:absolute;left:0;text-align:left;margin-left:442.45pt;margin-top:214.7pt;width:0;height:12.35pt;z-index:-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08" id="Freeform 176" style="position:absolute;left:0;text-align:left;margin-left:373pt;margin-top:214.2pt;width:0;height:12.85pt;z-index:-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07" id="Freeform 177" style="position:absolute;left:0;text-align:left;margin-left:534.75pt;margin-top:214.7pt;width:0;height:12.35pt;z-index:-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06" id="Freeform 178" style="position:absolute;left:0;text-align:left;margin-left:442.45pt;margin-top:214.2pt;width:0;height:12.85pt;z-index:-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05" id="Freeform 179" style="position:absolute;left:0;text-align:left;margin-left:601.05pt;margin-top:214.7pt;width:0;height:12.35pt;z-index:-25199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04" id="Freeform 180" style="position:absolute;left:0;text-align:left;margin-left:534.75pt;margin-top:214.2pt;width:0;height:12.85pt;z-index:-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03" id="Freeform 181" style="position:absolute;left:0;text-align:left;margin-left:654.7pt;margin-top:214.7pt;width:0;height:12.35pt;z-index:-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02" id="Freeform 182" style="position:absolute;left:0;text-align:left;margin-left:601.05pt;margin-top:214.2pt;width:0;height:12.85pt;z-index:-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3001" id="Freeform 183" style="position:absolute;left:0;text-align:left;margin-left:777.85pt;margin-top:214.7pt;width:0;height:12.35pt;z-index:-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3000" id="Freeform 184" style="position:absolute;left:0;text-align:left;margin-left:654.7pt;margin-top:214.2pt;width:0;height:12.85pt;z-index:-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99" id="Freeform 185" style="position:absolute;left:0;text-align:left;margin-left:44.7pt;margin-top:227pt;width:0;height:12.35pt;z-index:-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98" id="Freeform 186" style="position:absolute;left:0;text-align:left;margin-left:20.25pt;margin-top:226.5pt;width:0;height:12.85pt;z-index:-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97" id="Freeform 187" style="position:absolute;left:0;text-align:left;margin-left:128.35pt;margin-top:227pt;width:0;height:12.35pt;z-index:-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96" id="Freeform 188" style="position:absolute;left:0;text-align:left;margin-left:44.7pt;margin-top:226.5pt;width:0;height:12.85pt;z-index:-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95" id="Freeform 189" style="position:absolute;left:0;text-align:left;margin-left:213.6pt;margin-top:227pt;width:0;height:12.35pt;z-index:-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94" id="Freeform 190" style="position:absolute;left:0;text-align:left;margin-left:128.35pt;margin-top:226.5pt;width:0;height:12.85pt;z-index:-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93" id="Freeform 191" style="position:absolute;left:0;text-align:left;margin-left:283.05pt;margin-top:227pt;width:0;height:12.35pt;z-index:-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92" id="Freeform 192" style="position:absolute;left:0;text-align:left;margin-left:213.6pt;margin-top:226.5pt;width:0;height:12.85pt;z-index:-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91" id="Freeform 193" style="position:absolute;left:0;text-align:left;margin-left:373pt;margin-top:227pt;width:0;height:12.35pt;z-index:-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90" id="Freeform 194" style="position:absolute;left:0;text-align:left;margin-left:283.05pt;margin-top:226.5pt;width:0;height:12.85pt;z-index:-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89" id="Freeform 195" style="position:absolute;left:0;text-align:left;margin-left:442.45pt;margin-top:227pt;width:0;height:12.35pt;z-index:-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88" id="Freeform 196" style="position:absolute;left:0;text-align:left;margin-left:373pt;margin-top:226.5pt;width:0;height:12.85pt;z-index:-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87" id="Freeform 197" style="position:absolute;left:0;text-align:left;margin-left:534.75pt;margin-top:227pt;width:0;height:12.35pt;z-index:-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86" id="Freeform 198" style="position:absolute;left:0;text-align:left;margin-left:442.45pt;margin-top:226.5pt;width:0;height:12.85pt;z-index:-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85" id="Freeform 199" style="position:absolute;left:0;text-align:left;margin-left:601.05pt;margin-top:227pt;width:0;height:12.35pt;z-index:-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84" id="Freeform 200" style="position:absolute;left:0;text-align:left;margin-left:534.75pt;margin-top:226.5pt;width:0;height:12.85pt;z-index:-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83" id="Freeform 201" style="position:absolute;left:0;text-align:left;margin-left:654.7pt;margin-top:227pt;width:0;height:12.35pt;z-index:-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82" id="Freeform 202" style="position:absolute;left:0;text-align:left;margin-left:601.05pt;margin-top:226.5pt;width:0;height:12.85pt;z-index:-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81" id="Freeform 203" style="position:absolute;left:0;text-align:left;margin-left:777.85pt;margin-top:227pt;width:0;height:12.35pt;z-index:-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80" id="Freeform 204" style="position:absolute;left:0;text-align:left;margin-left:654.7pt;margin-top:226.5pt;width:0;height:12.85pt;z-index:-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79" id="Freeform 205" style="position:absolute;left:0;text-align:left;margin-left:44.7pt;margin-top:239.35pt;width:0;height:12.35pt;z-index:-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78" id="Freeform 206" style="position:absolute;left:0;text-align:left;margin-left:20.25pt;margin-top:238.85pt;width:0;height:12.85pt;z-index:-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77" id="Freeform 207" style="position:absolute;left:0;text-align:left;margin-left:128.35pt;margin-top:239.35pt;width:0;height:12.35pt;z-index:-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76" id="Freeform 208" style="position:absolute;left:0;text-align:left;margin-left:44.7pt;margin-top:238.85pt;width:0;height:12.85pt;z-index:-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75" id="Freeform 209" style="position:absolute;left:0;text-align:left;margin-left:213.6pt;margin-top:239.35pt;width:0;height:12.35pt;z-index:-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74" id="Freeform 210" style="position:absolute;left:0;text-align:left;margin-left:128.35pt;margin-top:238.85pt;width:0;height:12.85pt;z-index:-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73" id="Freeform 211" style="position:absolute;left:0;text-align:left;margin-left:283.05pt;margin-top:239.35pt;width:0;height:12.35pt;z-index:-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72" id="Freeform 212" style="position:absolute;left:0;text-align:left;margin-left:213.6pt;margin-top:238.85pt;width:0;height:12.85pt;z-index:-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71" id="Freeform 213" style="position:absolute;left:0;text-align:left;margin-left:373pt;margin-top:239.35pt;width:0;height:12.35pt;z-index:-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70" id="Freeform 214" style="position:absolute;left:0;text-align:left;margin-left:283.05pt;margin-top:238.85pt;width:0;height:12.85pt;z-index:-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69" id="Freeform 215" style="position:absolute;left:0;text-align:left;margin-left:442.45pt;margin-top:239.35pt;width:0;height:12.35pt;z-index:-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68" id="Freeform 216" style="position:absolute;left:0;text-align:left;margin-left:373pt;margin-top:238.85pt;width:0;height:12.85pt;z-index:-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67" id="Freeform 217" style="position:absolute;left:0;text-align:left;margin-left:534.75pt;margin-top:239.35pt;width:0;height:12.35pt;z-index:-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66" id="Freeform 218" style="position:absolute;left:0;text-align:left;margin-left:442.45pt;margin-top:238.85pt;width:0;height:12.85pt;z-index:-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65" id="Freeform 219" style="position:absolute;left:0;text-align:left;margin-left:601.05pt;margin-top:239.35pt;width:0;height:12.35pt;z-index:-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64" id="Freeform 220" style="position:absolute;left:0;text-align:left;margin-left:534.75pt;margin-top:238.85pt;width:0;height:12.85pt;z-index:-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63" id="Freeform 221" style="position:absolute;left:0;text-align:left;margin-left:654.7pt;margin-top:239.35pt;width:0;height:12.35pt;z-index:-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62" id="Freeform 222" style="position:absolute;left:0;text-align:left;margin-left:601.05pt;margin-top:238.85pt;width:0;height:12.85pt;z-index:-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61" id="Freeform 223" style="position:absolute;left:0;text-align:left;margin-left:777.85pt;margin-top:239.35pt;width:0;height:12.35pt;z-index:-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60" id="Freeform 224" style="position:absolute;left:0;text-align:left;margin-left:654.7pt;margin-top:238.85pt;width:0;height:12.85pt;z-index:-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9" id="Freeform 225" style="position:absolute;left:0;text-align:left;margin-left:44.7pt;margin-top:251.7pt;width:0;height:12.35pt;z-index:-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58" id="Freeform 226" style="position:absolute;left:0;text-align:left;margin-left:20.25pt;margin-top:251.2pt;width:0;height:12.85pt;z-index:-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7" id="Freeform 227" style="position:absolute;left:0;text-align:left;margin-left:128.35pt;margin-top:251.7pt;width:0;height:12.35pt;z-index:-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56" id="Freeform 228" style="position:absolute;left:0;text-align:left;margin-left:44.7pt;margin-top:251.2pt;width:0;height:12.85pt;z-index:-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5" id="Freeform 229" style="position:absolute;left:0;text-align:left;margin-left:213.6pt;margin-top:251.7pt;width:0;height:12.35pt;z-index:-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54" id="Freeform 230" style="position:absolute;left:0;text-align:left;margin-left:128.35pt;margin-top:251.2pt;width:0;height:12.85pt;z-index:-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3" id="Freeform 231" style="position:absolute;left:0;text-align:left;margin-left:283.05pt;margin-top:251.7pt;width:0;height:12.35pt;z-index:-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2" id="Freeform 232" style="position:absolute;left:0;text-align:left;margin-left:373pt;margin-top:251.7pt;width:0;height:12.35pt;z-index:-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51" id="Freeform 233" style="position:absolute;left:0;text-align:left;margin-left:283.05pt;margin-top:251.2pt;width:0;height:12.85pt;z-index:-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50" id="Freeform 234" style="position:absolute;left:0;text-align:left;margin-left:534.75pt;margin-top:251.7pt;width:0;height:12.35pt;z-index:-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49" id="Freeform 235" style="position:absolute;left:0;text-align:left;margin-left:442.45pt;margin-top:251.2pt;width:0;height:12.85pt;z-index:-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48" id="Freeform 236" style="position:absolute;left:0;text-align:left;margin-left:601.05pt;margin-top:251.7pt;width:0;height:12.35pt;z-index:-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47" id="Freeform 237" style="position:absolute;left:0;text-align:left;margin-left:534.75pt;margin-top:251.2pt;width:0;height:12.85pt;z-index:-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46" id="Freeform 238" style="position:absolute;left:0;text-align:left;margin-left:654.7pt;margin-top:251.7pt;width:0;height:12.35pt;z-index:-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45" id="Freeform 239" style="position:absolute;left:0;text-align:left;margin-left:601.05pt;margin-top:251.2pt;width:0;height:12.85pt;z-index:-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44" id="Freeform 240" style="position:absolute;left:0;text-align:left;margin-left:777.85pt;margin-top:251.7pt;width:0;height:12.35pt;z-index:-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43" id="Freeform 241" style="position:absolute;left:0;text-align:left;margin-left:654.7pt;margin-top:251.2pt;width:0;height:12.85pt;z-index:-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942" id="Freeform 242" style="position:absolute;left:0;text-align:left;margin-left:20.25pt;margin-top:276.4pt;width:24.45pt;height:0;z-index:-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41" id="Freeform 243" style="position:absolute;left:0;text-align:left;margin-left:44.7pt;margin-top:263.55pt;width:0;height:13.35pt;z-index:-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40" id="Freeform 244" style="position:absolute;left:0;text-align:left;margin-left:20.25pt;margin-top:263.55pt;width:0;height:13.35pt;z-index:-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939" id="Freeform 245" style="position:absolute;left:0;text-align:left;margin-left:44.7pt;margin-top:276.4pt;width:83.65pt;height:0;z-index:-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8" id="Freeform 246" style="position:absolute;left:0;text-align:left;margin-left:128.35pt;margin-top:263.55pt;width:0;height:13.35pt;z-index:-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7" id="Freeform 247" style="position:absolute;left:0;text-align:left;margin-left:44.7pt;margin-top:263.55pt;width:0;height:13.35pt;z-index:-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936" id="Freeform 248" style="position:absolute;left:0;text-align:left;margin-left:128.35pt;margin-top:276.4pt;width:85.25pt;height:0;z-index:-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5" id="Freeform 249" style="position:absolute;left:0;text-align:left;margin-left:213.6pt;margin-top:263.55pt;width:0;height:13.35pt;z-index:-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4" id="Freeform 250" style="position:absolute;left:0;text-align:left;margin-left:128.35pt;margin-top:263.55pt;width:0;height:13.35pt;z-index:-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933" id="Freeform 251" style="position:absolute;left:0;text-align:left;margin-left:213.6pt;margin-top:276.4pt;width:69.45pt;height:0;z-index:-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2" id="Freeform 252" style="position:absolute;left:0;text-align:left;margin-left:283.05pt;margin-top:263.55pt;width:0;height:13.35pt;z-index:-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931" id="Freeform 253" style="position:absolute;left:0;text-align:left;margin-left:283.05pt;margin-top:276.4pt;width:89.95pt;height:0;z-index:-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30" id="Freeform 254" style="position:absolute;left:0;text-align:left;margin-left:373pt;margin-top:263.55pt;width:0;height:13.35pt;z-index:-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9" id="Freeform 255" style="position:absolute;left:0;text-align:left;margin-left:283.05pt;margin-top:263.55pt;width:0;height:13.35pt;z-index:-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928" id="Freeform 256" style="position:absolute;left:0;text-align:left;margin-left:373pt;margin-top:276.4pt;width:69.45pt;height:0;z-index:-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927" id="Freeform 257" style="position:absolute;left:0;text-align:left;margin-left:442.45pt;margin-top:276.4pt;width:92.35pt;height:0;z-index:-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6" id="Freeform 258" style="position:absolute;left:0;text-align:left;margin-left:534.75pt;margin-top:263.55pt;width:0;height:13.35pt;z-index:-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5" id="Freeform 259" style="position:absolute;left:0;text-align:left;margin-left:442.45pt;margin-top:263.55pt;width:0;height:13.35pt;z-index:-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924" id="Freeform 260" style="position:absolute;left:0;text-align:left;margin-left:534.75pt;margin-top:276.4pt;width:66.3pt;height:0;z-index:-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3" id="Freeform 261" style="position:absolute;left:0;text-align:left;margin-left:601.05pt;margin-top:263.55pt;width:0;height:13.35pt;z-index:-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2" id="Freeform 262" style="position:absolute;left:0;text-align:left;margin-left:534.75pt;margin-top:263.55pt;width:0;height:13.35pt;z-index:-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921" id="Freeform 263" style="position:absolute;left:0;text-align:left;margin-left:601.05pt;margin-top:276.4pt;width:53.65pt;height:0;z-index:-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20" id="Freeform 264" style="position:absolute;left:0;text-align:left;margin-left:654.7pt;margin-top:263.55pt;width:0;height:13.35pt;z-index:-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19" id="Freeform 265" style="position:absolute;left:0;text-align:left;margin-left:601.05pt;margin-top:263.55pt;width:0;height:13.3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918" id="Freeform 266" style="position:absolute;left:0;text-align:left;margin-left:654.7pt;margin-top:276.4pt;width:123.1pt;height:0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17" id="Freeform 267" style="position:absolute;left:0;text-align:left;margin-left:777.85pt;margin-top:263.55pt;width:0;height:13.35pt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916" id="Freeform 268" style="position:absolute;left:0;text-align:left;margin-left:654.7pt;margin-top:263.55pt;width:0;height:13.35pt;z-index:-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15" id="Freeform 269" style="position:absolute;left:0;text-align:left;margin-left:44.7pt;margin-top:276.4pt;width:0;height:12.35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14" id="Freeform 270" style="position:absolute;left:0;text-align:left;margin-left:20.25pt;margin-top:275.9pt;width:0;height:12.85pt;z-index:-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13" id="Freeform 271" style="position:absolute;left:0;text-align:left;margin-left:128.35pt;margin-top:276.4pt;width:0;height:12.35pt;z-index:-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12" id="Freeform 272" style="position:absolute;left:0;text-align:left;margin-left:44.7pt;margin-top:275.9pt;width:0;height:12.85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11" id="Freeform 273" style="position:absolute;left:0;text-align:left;margin-left:213.6pt;margin-top:276.4pt;width:0;height:12.35pt;z-index:-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10" id="Freeform 274" style="position:absolute;left:0;text-align:left;margin-left:128.35pt;margin-top:275.9pt;width:0;height:12.85pt;z-index:-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9" id="Freeform 275" style="position:absolute;left:0;text-align:left;margin-left:283.05pt;margin-top:276.4pt;width:0;height:12.35pt;z-index:-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8" id="Freeform 276" style="position:absolute;left:0;text-align:left;margin-left:373pt;margin-top:276.4pt;width:0;height:12.35pt;z-index:-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07" id="Freeform 277" style="position:absolute;left:0;text-align:left;margin-left:283.05pt;margin-top:275.9pt;width:0;height:12.85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6" id="Freeform 278" style="position:absolute;left:0;text-align:left;margin-left:534.75pt;margin-top:276.4pt;width:0;height:12.35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05" id="Freeform 279" style="position:absolute;left:0;text-align:left;margin-left:442.45pt;margin-top:275.9pt;width:0;height:12.85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4" id="Freeform 280" style="position:absolute;left:0;text-align:left;margin-left:601.05pt;margin-top:276.4pt;width:0;height:12.35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3" id="Freeform 281" style="position:absolute;left:0;text-align:left;margin-left:654.7pt;margin-top:276.4pt;width:0;height:12.3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02" id="Freeform 282" style="position:absolute;left:0;text-align:left;margin-left:601.05pt;margin-top:275.9pt;width:0;height:12.85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901" id="Freeform 283" style="position:absolute;left:0;text-align:left;margin-left:777.85pt;margin-top:276.4pt;width:0;height:12.35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900" id="Freeform 284" style="position:absolute;left:0;text-align:left;margin-left:654.7pt;margin-top:275.9pt;width:0;height:12.85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9" id="Freeform 285" style="position:absolute;left:0;text-align:left;margin-left:44.7pt;margin-top:288.75pt;width:0;height:12.3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98" id="Freeform 286" style="position:absolute;left:0;text-align:left;margin-left:20.25pt;margin-top:288.25pt;width:0;height:12.8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7" id="Freeform 287" style="position:absolute;left:0;text-align:left;margin-left:128.35pt;margin-top:288.75pt;width:0;height:12.3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96" id="Freeform 288" style="position:absolute;left:0;text-align:left;margin-left:44.7pt;margin-top:288.25pt;width:0;height:12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5" id="Freeform 289" style="position:absolute;left:0;text-align:left;margin-left:213.6pt;margin-top:288.75pt;width:0;height:12.3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94" id="Freeform 290" style="position:absolute;left:0;text-align:left;margin-left:128.35pt;margin-top:288.25pt;width:0;height:12.8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3" id="Freeform 291" style="position:absolute;left:0;text-align:left;margin-left:283.05pt;margin-top:288.75pt;width:0;height:12.3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2" id="Freeform 292" style="position:absolute;left:0;text-align:left;margin-left:373pt;margin-top:288.75pt;width:0;height:12.3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91" id="Freeform 293" style="position:absolute;left:0;text-align:left;margin-left:283.05pt;margin-top:288.25pt;width:0;height:12.8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90" id="Freeform 294" style="position:absolute;left:0;text-align:left;margin-left:442.45pt;margin-top:288.75pt;width:0;height:12.3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89" id="Freeform 295" style="position:absolute;left:0;text-align:left;margin-left:373pt;margin-top:288.25pt;width:0;height:12.8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88" id="Freeform 296" style="position:absolute;left:0;text-align:left;margin-left:534.75pt;margin-top:288.75pt;width:0;height:12.3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87" id="Freeform 297" style="position:absolute;left:0;text-align:left;margin-left:601.05pt;margin-top:288.75pt;width:0;height:12.3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86" id="Freeform 298" style="position:absolute;left:0;text-align:left;margin-left:534.75pt;margin-top:288.25pt;width:0;height:12.8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85" id="Freeform 299" style="position:absolute;left:0;text-align:left;margin-left:654.7pt;margin-top:288.75pt;width:0;height:12.3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84" id="Freeform 300" style="position:absolute;left:0;text-align:left;margin-left:601.05pt;margin-top:288.25pt;width:0;height:12.8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83" id="Freeform 301" style="position:absolute;left:0;text-align:left;margin-left:777.85pt;margin-top:288.75pt;width:0;height:12.3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82" id="Freeform 302" style="position:absolute;left:0;text-align:left;margin-left:654.7pt;margin-top:288.25pt;width:0;height:12.8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881" id="Freeform 303" style="position:absolute;left:0;text-align:left;margin-left:20.25pt;margin-top:313.4pt;width:24.45pt;height:0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80" id="Freeform 304" style="position:absolute;left:0;text-align:left;margin-left:44.7pt;margin-top:300.55pt;width:0;height:13.3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9" id="Freeform 305" style="position:absolute;left:0;text-align:left;margin-left:20.25pt;margin-top:300.55pt;width:0;height:13.3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878" id="Freeform 306" style="position:absolute;left:0;text-align:left;margin-left:44.7pt;margin-top:313.4pt;width:83.65pt;height:0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7" id="Freeform 307" style="position:absolute;left:0;text-align:left;margin-left:128.35pt;margin-top:300.55pt;width:0;height:13.3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6" id="Freeform 308" style="position:absolute;left:0;text-align:left;margin-left:44.7pt;margin-top:300.55pt;width:0;height:13.3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875" id="Freeform 309" style="position:absolute;left:0;text-align:left;margin-left:128.35pt;margin-top:313.4pt;width:85.25pt;height:0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4" id="Freeform 310" style="position:absolute;left:0;text-align:left;margin-left:213.6pt;margin-top:300.55pt;width:0;height:13.3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3" id="Freeform 311" style="position:absolute;left:0;text-align:left;margin-left:128.35pt;margin-top:300.55pt;width:0;height:13.3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872" id="Freeform 312" style="position:absolute;left:0;text-align:left;margin-left:213.6pt;margin-top:313.4pt;width:69.45pt;height:0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71" id="Freeform 313" style="position:absolute;left:0;text-align:left;margin-left:283.05pt;margin-top:300.55pt;width:0;height:13.35pt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870" id="Freeform 314" style="position:absolute;left:0;text-align:left;margin-left:283.05pt;margin-top:313.4pt;width:89.95pt;height:0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9" id="Freeform 315" style="position:absolute;left:0;text-align:left;margin-left:373pt;margin-top:300.55pt;width:0;height:13.3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8" id="Freeform 316" style="position:absolute;left:0;text-align:left;margin-left:283.05pt;margin-top:300.55pt;width:0;height:13.35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867" id="Freeform 317" style="position:absolute;left:0;text-align:left;margin-left:373pt;margin-top:313.4pt;width:69.45pt;height:0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6" id="Freeform 318" style="position:absolute;left:0;text-align:left;margin-left:442.45pt;margin-top:300.55pt;width:0;height:13.35pt;z-index:-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5" id="Freeform 319" style="position:absolute;left:0;text-align:left;margin-left:373pt;margin-top:300.55pt;width:0;height:13.3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864" id="Freeform 320" style="position:absolute;left:0;text-align:left;margin-left:442.45pt;margin-top:313.4pt;width:92.35pt;height:0;z-index:-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3" id="Freeform 321" style="position:absolute;left:0;text-align:left;margin-left:534.75pt;margin-top:300.55pt;width:0;height:13.35pt;z-index:-25155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862" id="Freeform 322" style="position:absolute;left:0;text-align:left;margin-left:534.75pt;margin-top:313.4pt;width:66.3pt;height:0;z-index:-25155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1" id="Freeform 323" style="position:absolute;left:0;text-align:left;margin-left:601.05pt;margin-top:300.55pt;width:0;height:13.35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60" id="Freeform 324" style="position:absolute;left:0;text-align:left;margin-left:534.75pt;margin-top:300.55pt;width:0;height:13.35pt;z-index:-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859" id="Freeform 325" style="position:absolute;left:0;text-align:left;margin-left:601.05pt;margin-top:313.4pt;width:53.65pt;height:0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58" id="Freeform 326" style="position:absolute;left:0;text-align:left;margin-left:654.7pt;margin-top:300.55pt;width:0;height:13.35pt;z-index:-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57" id="Freeform 327" style="position:absolute;left:0;text-align:left;margin-left:601.05pt;margin-top:300.55pt;width:0;height:13.35pt;z-index:-25153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856" id="Freeform 328" style="position:absolute;left:0;text-align:left;margin-left:654.7pt;margin-top:313.4pt;width:123.1pt;height:0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55" id="Freeform 329" style="position:absolute;left:0;text-align:left;margin-left:777.85pt;margin-top:300.55pt;width:0;height:13.35pt;z-index:-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54" id="Freeform 330" style="position:absolute;left:0;text-align:left;margin-left:654.7pt;margin-top:300.55pt;width:0;height:13.35pt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53" id="Freeform 331" style="position:absolute;left:0;text-align:left;margin-left:44.7pt;margin-top:313.4pt;width:0;height:12.35pt;z-index:-2515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52" id="Freeform 332" style="position:absolute;left:0;text-align:left;margin-left:20.25pt;margin-top:312.9pt;width:0;height:12.85pt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51" id="Freeform 333" style="position:absolute;left:0;text-align:left;margin-left:128.35pt;margin-top:313.4pt;width:0;height:12.35pt;z-index:-25151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50" id="Freeform 334" style="position:absolute;left:0;text-align:left;margin-left:44.7pt;margin-top:312.9pt;width:0;height:12.85pt;z-index:-25151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9" id="Freeform 335" style="position:absolute;left:0;text-align:left;margin-left:213.6pt;margin-top:313.4pt;width:0;height:12.35pt;z-index:-25150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48" id="Freeform 336" style="position:absolute;left:0;text-align:left;margin-left:128.35pt;margin-top:312.9pt;width:0;height:12.85pt;z-index:-25150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7" id="Freeform 337" style="position:absolute;left:0;text-align:left;margin-left:283.05pt;margin-top:313.4pt;width:0;height:12.35pt;z-index:-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6" id="Freeform 338" style="position:absolute;left:0;text-align:left;margin-left:373pt;margin-top:313.4pt;width:0;height:12.35pt;z-index:-25149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45" id="Freeform 339" style="position:absolute;left:0;text-align:left;margin-left:283.05pt;margin-top:312.9pt;width:0;height:12.85pt;z-index:-25149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4" id="Freeform 340" style="position:absolute;left:0;text-align:left;margin-left:442.45pt;margin-top:313.4pt;width:0;height:12.35pt;z-index:-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43" id="Freeform 341" style="position:absolute;left:0;text-align:left;margin-left:373pt;margin-top:312.9pt;width:0;height:12.85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2" id="Freeform 342" style="position:absolute;left:0;text-align:left;margin-left:534.75pt;margin-top:313.4pt;width:0;height:12.35pt;z-index:-251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41" id="Freeform 343" style="position:absolute;left:0;text-align:left;margin-left:601.05pt;margin-top:313.4pt;width:0;height:12.35pt;z-index:-251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40" id="Freeform 344" style="position:absolute;left:0;text-align:left;margin-left:534.75pt;margin-top:312.9pt;width:0;height:12.85pt;z-index:-251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39" id="Freeform 345" style="position:absolute;left:0;text-align:left;margin-left:654.7pt;margin-top:313.4pt;width:0;height:12.35pt;z-index:-251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2838" id="Freeform 346" style="position:absolute;left:0;text-align:left;margin-left:601.05pt;margin-top:313.4pt;width:54.15pt;height:0;z-index:-251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37" id="Freeform 347" style="position:absolute;left:0;text-align:left;margin-left:601.05pt;margin-top:312.9pt;width:0;height:12.85pt;z-index:-251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36" id="Freeform 348" style="position:absolute;left:0;text-align:left;margin-left:777.85pt;margin-top:313.4pt;width:0;height:12.35pt;z-index:-251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35" id="Freeform 349" style="position:absolute;left:0;text-align:left;margin-left:654.7pt;margin-top:312.9pt;width:0;height:12.85pt;z-index:-251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34" id="Freeform 350" style="position:absolute;left:0;text-align:left;margin-left:44.7pt;margin-top:325.75pt;width:0;height:12.35pt;z-index:-251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33" id="Freeform 351" style="position:absolute;left:0;text-align:left;margin-left:20.25pt;margin-top:325.25pt;width:0;height:12.85pt;z-index:-251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32" id="Freeform 352" style="position:absolute;left:0;text-align:left;margin-left:128.35pt;margin-top:325.75pt;width:0;height:12.35pt;z-index:-251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31" id="Freeform 353" style="position:absolute;left:0;text-align:left;margin-left:44.7pt;margin-top:325.25pt;width:0;height:12.85pt;z-index:-251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30" id="Freeform 354" style="position:absolute;left:0;text-align:left;margin-left:213.6pt;margin-top:325.75pt;width:0;height:12.3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29" id="Freeform 355" style="position:absolute;left:0;text-align:left;margin-left:128.35pt;margin-top:325.25pt;width:0;height:12.8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8" id="Freeform 356" style="position:absolute;left:0;text-align:left;margin-left:283.05pt;margin-top:325.75pt;width:0;height:12.35pt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7" id="Freeform 357" style="position:absolute;left:0;text-align:left;margin-left:373pt;margin-top:325.75pt;width:0;height:12.35pt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26" id="Freeform 358" style="position:absolute;left:0;text-align:left;margin-left:283.05pt;margin-top:325.25pt;width:0;height:12.85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5" id="Freeform 359" style="position:absolute;left:0;text-align:left;margin-left:442.45pt;margin-top:325.75pt;width:0;height:12.35pt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24" id="Freeform 360" style="position:absolute;left:0;text-align:left;margin-left:373pt;margin-top:325.25pt;width:0;height:12.85pt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3" id="Freeform 361" style="position:absolute;left:0;text-align:left;margin-left:534.75pt;margin-top:325.75pt;width:0;height:12.35pt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2" id="Freeform 362" style="position:absolute;left:0;text-align:left;margin-left:601.05pt;margin-top:325.75pt;width:0;height:12.35pt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21" id="Freeform 363" style="position:absolute;left:0;text-align:left;margin-left:534.75pt;margin-top:325.25pt;width:0;height:12.85pt;z-index:-251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20" id="Freeform 364" style="position:absolute;left:0;text-align:left;margin-left:654.7pt;margin-top:325.75pt;width:0;height:12.35pt;z-index:-2514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19" id="Freeform 365" style="position:absolute;left:0;text-align:left;margin-left:601.05pt;margin-top:325.25pt;width:0;height:12.85pt;z-index:-2514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818" id="Freeform 366" style="position:absolute;left:0;text-align:left;margin-left:777.85pt;margin-top:325.75pt;width:0;height:12.35pt;z-index:-2514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817" id="Freeform 367" style="position:absolute;left:0;text-align:left;margin-left:654.7pt;margin-top:325.25pt;width:0;height:12.85pt;z-index:-2513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816" id="Freeform 368" style="position:absolute;left:0;text-align:left;margin-left:20.25pt;margin-top:350.45pt;width:24.45pt;height:0;z-index:-25139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15" id="Freeform 369" style="position:absolute;left:0;text-align:left;margin-left:44.7pt;margin-top:337.6pt;width:0;height:13.35pt;z-index:-25139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14" id="Freeform 370" style="position:absolute;left:0;text-align:left;margin-left:20.25pt;margin-top:337.6pt;width:0;height:13.35pt;z-index:-25139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813" id="Freeform 371" style="position:absolute;left:0;text-align:left;margin-left:44.7pt;margin-top:350.45pt;width:83.65pt;height:0;z-index:-25138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12" id="Freeform 372" style="position:absolute;left:0;text-align:left;margin-left:128.35pt;margin-top:337.6pt;width:0;height:13.35pt;z-index:-25138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11" id="Freeform 373" style="position:absolute;left:0;text-align:left;margin-left:44.7pt;margin-top:337.6pt;width:0;height:13.35pt;z-index:-25138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810" id="Freeform 374" style="position:absolute;left:0;text-align:left;margin-left:128.35pt;margin-top:350.45pt;width:85.25pt;height:0;z-index:-25137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9" id="Freeform 375" style="position:absolute;left:0;text-align:left;margin-left:213.6pt;margin-top:337.6pt;width:0;height:13.35pt;z-index:-25137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8" id="Freeform 376" style="position:absolute;left:0;text-align:left;margin-left:128.35pt;margin-top:337.6pt;width:0;height:13.35pt;z-index:-25136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807" id="Freeform 377" style="position:absolute;left:0;text-align:left;margin-left:213.6pt;margin-top:350.45pt;width:69.45pt;height:0;z-index:-25136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6" id="Freeform 378" style="position:absolute;left:0;text-align:left;margin-left:283.05pt;margin-top:337.6pt;width:0;height:13.35pt;z-index:-25136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805" id="Freeform 379" style="position:absolute;left:0;text-align:left;margin-left:283.05pt;margin-top:350.45pt;width:89.95pt;height:0;z-index:-25136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4" id="Freeform 380" style="position:absolute;left:0;text-align:left;margin-left:373pt;margin-top:337.6pt;width:0;height:13.35pt;z-index:-25135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3" id="Freeform 381" style="position:absolute;left:0;text-align:left;margin-left:283.05pt;margin-top:337.6pt;width:0;height:13.35pt;z-index:-25135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802" id="Freeform 382" style="position:absolute;left:0;text-align:left;margin-left:373pt;margin-top:350.45pt;width:69.45pt;height:0;z-index:-25135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1" id="Freeform 383" style="position:absolute;left:0;text-align:left;margin-left:442.45pt;margin-top:337.6pt;width:0;height:13.35pt;z-index:-25135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800" id="Freeform 384" style="position:absolute;left:0;text-align:left;margin-left:373pt;margin-top:337.6pt;width:0;height:13.35pt;z-index:-25134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799" id="Freeform 385" style="position:absolute;left:0;text-align:left;margin-left:442.45pt;margin-top:350.45pt;width:92.35pt;height:0;z-index:-25134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8" id="Freeform 386" style="position:absolute;left:0;text-align:left;margin-left:534.75pt;margin-top:337.6pt;width:0;height:13.35pt;z-index:-25134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797" id="Freeform 387" style="position:absolute;left:0;text-align:left;margin-left:534.75pt;margin-top:350.45pt;width:66.3pt;height:0;z-index:-25133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6" id="Freeform 388" style="position:absolute;left:0;text-align:left;margin-left:601.05pt;margin-top:337.6pt;width:0;height:13.35pt;z-index:-25133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5" id="Freeform 389" style="position:absolute;left:0;text-align:left;margin-left:534.75pt;margin-top:337.6pt;width:0;height:13.35pt;z-index:-25133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794" id="Freeform 390" style="position:absolute;left:0;text-align:left;margin-left:601.05pt;margin-top:350.45pt;width:53.65pt;height:0;z-index:-25133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3" id="Freeform 391" style="position:absolute;left:0;text-align:left;margin-left:654.7pt;margin-top:337.6pt;width:0;height:13.35pt;z-index:-25132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2" id="Freeform 392" style="position:absolute;left:0;text-align:left;margin-left:601.05pt;margin-top:337.6pt;width:0;height:13.35pt;z-index:-25132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791" id="Freeform 393" style="position:absolute;left:0;text-align:left;margin-left:654.7pt;margin-top:350.45pt;width:123.1pt;height:0;z-index:-2513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90" id="Freeform 394" style="position:absolute;left:0;text-align:left;margin-left:777.85pt;margin-top:337.6pt;width:0;height:13.35pt;z-index:-2513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89" id="Freeform 395" style="position:absolute;left:0;text-align:left;margin-left:654.7pt;margin-top:337.6pt;width:0;height:13.35pt;z-index:-25131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88" id="Freeform 396" style="position:absolute;left:0;text-align:left;margin-left:44.7pt;margin-top:350.45pt;width:0;height:12.35pt;z-index:-25131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87" id="Freeform 397" style="position:absolute;left:0;text-align:left;margin-left:20.25pt;margin-top:349.95pt;width:0;height:12.85pt;z-index:-25130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86" id="Freeform 398" style="position:absolute;left:0;text-align:left;margin-left:128.35pt;margin-top:350.45pt;width:0;height:12.35pt;z-index:-25130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85" id="Freeform 399" style="position:absolute;left:0;text-align:left;margin-left:44.7pt;margin-top:349.95pt;width:0;height:12.85pt;z-index:-25130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84" id="Freeform 400" style="position:absolute;left:0;text-align:left;margin-left:213.6pt;margin-top:350.45pt;width:0;height:12.35pt;z-index:-25129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83" id="Freeform 401" style="position:absolute;left:0;text-align:left;margin-left:128.35pt;margin-top:349.95pt;width:0;height:12.85pt;z-index:-25129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82" id="Freeform 402" style="position:absolute;left:0;text-align:left;margin-left:283.05pt;margin-top:350.45pt;width:0;height:12.35pt;z-index:-25128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81" id="Freeform 403" style="position:absolute;left:0;text-align:left;margin-left:373pt;margin-top:350.45pt;width:0;height:12.35pt;z-index:-25128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49,e" o:spid="_x0000_s2780" id="Freeform 404" style="position:absolute;left:0;text-align:left;margin-left:283.05pt;margin-top:350.45pt;width:90.45pt;height:0;z-index:-25128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9" id="Freeform 405" style="position:absolute;left:0;text-align:left;margin-left:442.45pt;margin-top:350.45pt;width:0;height:12.35pt;z-index:-25127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8" id="Freeform 406" style="position:absolute;left:0;text-align:left;margin-left:534.75pt;margin-top:350.45pt;width:0;height:12.35pt;z-index:-25127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2777" id="Freeform 407" style="position:absolute;left:0;text-align:left;margin-left:442.45pt;margin-top:350.45pt;width:92.85pt;height:0;z-index:-25126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6" id="Freeform 408" style="position:absolute;left:0;text-align:left;margin-left:601.05pt;margin-top:350.45pt;width:0;height:12.35pt;z-index:-25126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2775" id="Freeform 409" style="position:absolute;left:0;text-align:left;margin-left:534.75pt;margin-top:350.45pt;width:66.8pt;height:0;z-index:-2512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4" id="Freeform 410" style="position:absolute;left:0;text-align:left;margin-left:654.7pt;margin-top:350.45pt;width:0;height:12.35pt;z-index:-2512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73" id="Freeform 411" style="position:absolute;left:0;text-align:left;margin-left:601.05pt;margin-top:349.95pt;width:0;height:12.85pt;z-index:-2512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2" id="Freeform 412" style="position:absolute;left:0;text-align:left;margin-left:777.85pt;margin-top:350.45pt;width:0;height:12.35pt;z-index:-25124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2771" id="Freeform 413" style="position:absolute;left:0;text-align:left;margin-left:654.7pt;margin-top:350.45pt;width:123.6pt;height:0;z-index:-25124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70" id="Freeform 414" style="position:absolute;left:0;text-align:left;margin-left:44.7pt;margin-top:362.75pt;width:0;height:12.35pt;z-index:-25124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69" id="Freeform 415" style="position:absolute;left:0;text-align:left;margin-left:20.25pt;margin-top:362.25pt;width:0;height:12.85pt;z-index:-25124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8" id="Freeform 416" style="position:absolute;left:0;text-align:left;margin-left:128.35pt;margin-top:362.75pt;width:0;height:12.35pt;z-index:-2512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67" id="Freeform 417" style="position:absolute;left:0;text-align:left;margin-left:44.7pt;margin-top:362.25pt;width:0;height:12.85pt;z-index:-2512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6" id="Freeform 418" style="position:absolute;left:0;text-align:left;margin-left:213.6pt;margin-top:362.75pt;width:0;height:12.35pt;z-index:-2512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65" id="Freeform 419" style="position:absolute;left:0;text-align:left;margin-left:128.35pt;margin-top:362.25pt;width:0;height:12.85pt;z-index:-25122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4" id="Freeform 420" style="position:absolute;left:0;text-align:left;margin-left:283.05pt;margin-top:362.75pt;width:0;height:12.35pt;z-index:-25122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3" id="Freeform 421" style="position:absolute;left:0;text-align:left;margin-left:373pt;margin-top:362.75pt;width:0;height:12.35pt;z-index:-25121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2" id="Freeform 422" style="position:absolute;left:0;text-align:left;margin-left:442.45pt;margin-top:362.75pt;width:0;height:12.35pt;z-index:-25121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1" id="Freeform 423" style="position:absolute;left:0;text-align:left;margin-left:534.75pt;margin-top:362.75pt;width:0;height:12.35pt;z-index:-2512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60" id="Freeform 424" style="position:absolute;left:0;text-align:left;margin-left:601.05pt;margin-top:362.75pt;width:0;height:12.35pt;z-index:-25120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59" id="Freeform 425" style="position:absolute;left:0;text-align:left;margin-left:654.7pt;margin-top:362.75pt;width:0;height:12.35pt;z-index:-25120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58" id="Freeform 426" style="position:absolute;left:0;text-align:left;margin-left:601.05pt;margin-top:362.25pt;width:0;height:12.85pt;z-index:-25120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57" id="Freeform 427" style="position:absolute;left:0;text-align:left;margin-left:777.85pt;margin-top:362.75pt;width:0;height:12.35pt;z-index:-25119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756" id="Freeform 428" style="position:absolute;left:0;text-align:left;margin-left:20.25pt;margin-top:387.45pt;width:24.45pt;height:0;z-index:-25119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55" id="Freeform 429" style="position:absolute;left:0;text-align:left;margin-left:44.7pt;margin-top:374.6pt;width:0;height:13.35pt;z-index:-25119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54" id="Freeform 430" style="position:absolute;left:0;text-align:left;margin-left:20.25pt;margin-top:374.6pt;width:0;height:13.35pt;z-index:-25118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753" id="Freeform 431" style="position:absolute;left:0;text-align:left;margin-left:44.7pt;margin-top:387.45pt;width:83.65pt;height:0;z-index:-2511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52" id="Freeform 432" style="position:absolute;left:0;text-align:left;margin-left:128.35pt;margin-top:374.6pt;width:0;height:13.35pt;z-index:-25118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51" id="Freeform 433" style="position:absolute;left:0;text-align:left;margin-left:44.7pt;margin-top:374.6pt;width:0;height:13.35pt;z-index:-25117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750" id="Freeform 434" style="position:absolute;left:0;text-align:left;margin-left:128.35pt;margin-top:387.45pt;width:85.25pt;height:0;z-index:-25117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9" id="Freeform 435" style="position:absolute;left:0;text-align:left;margin-left:213.6pt;margin-top:374.6pt;width:0;height:13.35pt;z-index:-2511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8" id="Freeform 436" style="position:absolute;left:0;text-align:left;margin-left:128.35pt;margin-top:374.6pt;width:0;height:13.35pt;z-index:-25116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747" id="Freeform 437" style="position:absolute;left:0;text-align:left;margin-left:213.6pt;margin-top:387.45pt;width:69.45pt;height:0;z-index:-25116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6" id="Freeform 438" style="position:absolute;left:0;text-align:left;margin-left:283.05pt;margin-top:374.6pt;width:0;height:13.35pt;z-index:-25116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5" id="Freeform 439" style="position:absolute;left:0;text-align:left;margin-left:213.6pt;margin-top:374.6pt;width:0;height:13.35pt;z-index:-25115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744" id="Freeform 440" style="position:absolute;left:0;text-align:left;margin-left:283.05pt;margin-top:387.45pt;width:89.95pt;height:0;z-index:-25115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3" id="Freeform 441" style="position:absolute;left:0;text-align:left;margin-left:373pt;margin-top:374.6pt;width:0;height:13.35pt;z-index:-25115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742" id="Freeform 442" style="position:absolute;left:0;text-align:left;margin-left:373pt;margin-top:387.45pt;width:69.45pt;height:0;z-index:-2511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41" id="Freeform 443" style="position:absolute;left:0;text-align:left;margin-left:442.45pt;margin-top:374.6pt;width:0;height:13.35pt;z-index:-25114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740" id="Freeform 444" style="position:absolute;left:0;text-align:left;margin-left:442.45pt;margin-top:387.45pt;width:92.35pt;height:0;z-index:-25114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39" id="Freeform 445" style="position:absolute;left:0;text-align:left;margin-left:534.75pt;margin-top:374.6pt;width:0;height:13.35pt;z-index:-251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738" id="Freeform 446" style="position:absolute;left:0;text-align:left;margin-left:534.75pt;margin-top:387.45pt;width:66.3pt;height:0;z-index:-251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37" id="Freeform 447" style="position:absolute;left:0;text-align:left;margin-left:601.05pt;margin-top:374.6pt;width:0;height:13.35pt;z-index:-251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736" id="Freeform 448" style="position:absolute;left:0;text-align:left;margin-left:601.05pt;margin-top:387.45pt;width:53.65pt;height:0;z-index:-251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35" id="Freeform 449" style="position:absolute;left:0;text-align:left;margin-left:654.7pt;margin-top:374.6pt;width:0;height:13.35pt;z-index:-2511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34" id="Freeform 450" style="position:absolute;left:0;text-align:left;margin-left:601.05pt;margin-top:374.6pt;width:0;height:13.35pt;z-index:-2511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733" id="Freeform 451" style="position:absolute;left:0;text-align:left;margin-left:654.7pt;margin-top:387.45pt;width:123.1pt;height:0;z-index:-2511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732" id="Freeform 452" style="position:absolute;left:0;text-align:left;margin-left:777.85pt;margin-top:374.6pt;width:0;height:13.35pt;z-index:-25112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31" id="Freeform 453" style="position:absolute;left:0;text-align:left;margin-left:44.7pt;margin-top:387.45pt;width:0;height:12.35pt;z-index:-251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30" id="Freeform 454" style="position:absolute;left:0;text-align:left;margin-left:20.25pt;margin-top:386.95pt;width:0;height:12.85pt;z-index:-251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9" id="Freeform 455" style="position:absolute;left:0;text-align:left;margin-left:128.35pt;margin-top:387.45pt;width:0;height:12.35pt;z-index:-25110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28" id="Freeform 456" style="position:absolute;left:0;text-align:left;margin-left:44.7pt;margin-top:386.95pt;width:0;height:12.85pt;z-index:-251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7" id="Freeform 457" style="position:absolute;left:0;text-align:left;margin-left:213.6pt;margin-top:387.45pt;width:0;height:12.35pt;z-index:-251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26" id="Freeform 458" style="position:absolute;left:0;text-align:left;margin-left:128.35pt;margin-top:386.95pt;width:0;height:12.85pt;z-index:-25109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5" id="Freeform 459" style="position:absolute;left:0;text-align:left;margin-left:283.05pt;margin-top:387.45pt;width:0;height:12.35pt;z-index:-25109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4" id="Freeform 460" style="position:absolute;left:0;text-align:left;margin-left:373pt;margin-top:387.45pt;width:0;height:12.35pt;z-index:-251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23" id="Freeform 461" style="position:absolute;left:0;text-align:left;margin-left:283.05pt;margin-top:386.95pt;width:0;height:12.85pt;z-index:-251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2" id="Freeform 462" style="position:absolute;left:0;text-align:left;margin-left:442.45pt;margin-top:387.45pt;width:0;height:12.35pt;z-index:-25108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1" id="Freeform 463" style="position:absolute;left:0;text-align:left;margin-left:534.75pt;margin-top:387.45pt;width:0;height:12.35pt;z-index:-2510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20" id="Freeform 464" style="position:absolute;left:0;text-align:left;margin-left:601.05pt;margin-top:387.45pt;width:0;height:12.35pt;z-index:-25107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9" id="Freeform 465" style="position:absolute;left:0;text-align:left;margin-left:654.7pt;margin-top:387.45pt;width:0;height:12.35pt;z-index:-25106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8" id="Freeform 466" style="position:absolute;left:0;text-align:left;margin-left:777.85pt;margin-top:387.45pt;width:0;height:12.35pt;z-index:-25106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17" id="Freeform 467" style="position:absolute;left:0;text-align:left;margin-left:654.7pt;margin-top:386.95pt;width:0;height:12.85pt;z-index:-25106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6" id="Freeform 468" style="position:absolute;left:0;text-align:left;margin-left:44.7pt;margin-top:399.8pt;width:0;height:12.35pt;z-index:-25105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15" id="Freeform 469" style="position:absolute;left:0;text-align:left;margin-left:20.25pt;margin-top:399.3pt;width:0;height:12.85pt;z-index:-25105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4" id="Freeform 470" style="position:absolute;left:0;text-align:left;margin-left:128.35pt;margin-top:399.8pt;width:0;height:12.35pt;z-index:-25104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13" id="Freeform 471" style="position:absolute;left:0;text-align:left;margin-left:44.7pt;margin-top:399.3pt;width:0;height:12.85pt;z-index:-2510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2" id="Freeform 472" style="position:absolute;left:0;text-align:left;margin-left:213.6pt;margin-top:399.8pt;width:0;height:12.35pt;z-index:-2510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11" id="Freeform 473" style="position:absolute;left:0;text-align:left;margin-left:128.35pt;margin-top:399.3pt;width:0;height:12.85pt;z-index:-2510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10" id="Freeform 474" style="position:absolute;left:0;text-align:left;margin-left:283.05pt;margin-top:399.8pt;width:0;height:12.35pt;z-index:-2510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9" id="Freeform 475" style="position:absolute;left:0;text-align:left;margin-left:373pt;margin-top:399.8pt;width:0;height:12.35pt;z-index:-25103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08" id="Freeform 476" style="position:absolute;left:0;text-align:left;margin-left:283.05pt;margin-top:399.3pt;width:0;height:12.85pt;z-index:-2510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7" id="Freeform 477" style="position:absolute;left:0;text-align:left;margin-left:442.45pt;margin-top:399.8pt;width:0;height:12.35pt;z-index:-2510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6" id="Freeform 478" style="position:absolute;left:0;text-align:left;margin-left:534.75pt;margin-top:399.8pt;width:0;height:12.35pt;z-index:-2510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5" id="Freeform 479" style="position:absolute;left:0;text-align:left;margin-left:601.05pt;margin-top:399.8pt;width:0;height:12.35pt;z-index:-2510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4" id="Freeform 480" style="position:absolute;left:0;text-align:left;margin-left:654.7pt;margin-top:399.8pt;width:0;height:12.35pt;z-index:-2510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703" id="Freeform 481" style="position:absolute;left:0;text-align:left;margin-left:777.85pt;margin-top:399.8pt;width:0;height:12.35pt;z-index:-25101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702" id="Freeform 482" style="position:absolute;left:0;text-align:left;margin-left:654.7pt;margin-top:399.3pt;width:0;height:12.85pt;z-index:-25100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701" id="Freeform 483" style="position:absolute;left:0;text-align:left;margin-left:44.7pt;margin-top:412.15pt;width:0;height:13.05pt;z-index:-25100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700" id="Freeform 484" style="position:absolute;left:0;text-align:left;margin-left:20.25pt;margin-top:411.65pt;width:0;height:13.55pt;z-index:-2510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99" id="Freeform 485" style="position:absolute;left:0;text-align:left;margin-left:128.35pt;margin-top:412.15pt;width:0;height:13.05pt;z-index:-2509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98" id="Freeform 486" style="position:absolute;left:0;text-align:left;margin-left:44.7pt;margin-top:411.65pt;width:0;height:13.55pt;z-index:-25099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97" id="Freeform 487" style="position:absolute;left:0;text-align:left;margin-left:213.6pt;margin-top:412.15pt;width:0;height:13.05pt;z-index:-25099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96" id="Freeform 488" style="position:absolute;left:0;text-align:left;margin-left:128.35pt;margin-top:411.65pt;width:0;height:13.55pt;z-index:-25098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95" id="Freeform 489" style="position:absolute;left:0;text-align:left;margin-left:283.05pt;margin-top:412.15pt;width:0;height:13.05pt;z-index:-25098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94" id="Freeform 490" style="position:absolute;left:0;text-align:left;margin-left:213.6pt;margin-top:411.65pt;width:0;height:13.55pt;z-index:-25098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93" id="Freeform 491" style="position:absolute;left:0;text-align:left;margin-left:373pt;margin-top:412.15pt;width:0;height:13.05pt;z-index:-25097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92" id="Freeform 492" style="position:absolute;left:0;text-align:left;margin-left:283.05pt;margin-top:411.65pt;width:0;height:13.55pt;z-index:-25097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91" id="Freeform 493" style="position:absolute;left:0;text-align:left;margin-left:442.45pt;margin-top:412.15pt;width:0;height:13.05pt;z-index:-2509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90" id="Freeform 494" style="position:absolute;left:0;text-align:left;margin-left:373pt;margin-top:411.65pt;width:0;height:13.55pt;z-index:-2509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89" id="Freeform 495" style="position:absolute;left:0;text-align:left;margin-left:534.75pt;margin-top:412.15pt;width:0;height:13.05pt;z-index:-25096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88" id="Freeform 496" style="position:absolute;left:0;text-align:left;margin-left:442.45pt;margin-top:411.65pt;width:0;height:13.55pt;z-index:-25096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87" id="Freeform 497" style="position:absolute;left:0;text-align:left;margin-left:601.05pt;margin-top:412.15pt;width:0;height:13.05pt;z-index:-25096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86" id="Freeform 498" style="position:absolute;left:0;text-align:left;margin-left:534.75pt;margin-top:411.65pt;width:0;height:13.55pt;z-index:-25095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85" id="Freeform 499" style="position:absolute;left:0;text-align:left;margin-left:654.7pt;margin-top:412.15pt;width:0;height:13.05pt;z-index:-25095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84" id="Freeform 500" style="position:absolute;left:0;text-align:left;margin-left:601.05pt;margin-top:411.65pt;width:0;height:13.55pt;z-index:-25095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83" id="Freeform 501" style="position:absolute;left:0;text-align:left;margin-left:777.85pt;margin-top:412.15pt;width:0;height:13.05pt;z-index:-2509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82" id="Freeform 502" style="position:absolute;left:0;text-align:left;margin-left:654.7pt;margin-top:411.65pt;width:0;height:13.55pt;z-index:-2509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81" id="Freeform 503" style="position:absolute;left:0;text-align:left;margin-left:44.7pt;margin-top:425.2pt;width:0;height:13.05pt;z-index:-2509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80" id="Freeform 504" style="position:absolute;left:0;text-align:left;margin-left:20.25pt;margin-top:424.7pt;width:0;height:13.55pt;z-index:-2509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9" id="Freeform 505" style="position:absolute;left:0;text-align:left;margin-left:128.35pt;margin-top:425.2pt;width:0;height:13.05pt;z-index:-2509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78" id="Freeform 506" style="position:absolute;left:0;text-align:left;margin-left:44.7pt;margin-top:424.7pt;width:0;height:13.55pt;z-index:-2509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7" id="Freeform 507" style="position:absolute;left:0;text-align:left;margin-left:213.6pt;margin-top:425.2pt;width:0;height:13.05pt;z-index:-2509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6" id="Freeform 508" style="position:absolute;left:0;text-align:left;margin-left:283.05pt;margin-top:425.2pt;width:0;height:13.05pt;z-index:-2509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75" id="Freeform 509" style="position:absolute;left:0;text-align:left;margin-left:213.6pt;margin-top:424.7pt;width:0;height:13.55pt;z-index:-25092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4" id="Freeform 510" style="position:absolute;left:0;text-align:left;margin-left:373pt;margin-top:425.2pt;width:0;height:13.05pt;z-index:-25092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3" id="Freeform 511" style="position:absolute;left:0;text-align:left;margin-left:442.45pt;margin-top:425.2pt;width:0;height:13.05pt;z-index:-25092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2" id="Freeform 512" style="position:absolute;left:0;text-align:left;margin-left:534.75pt;margin-top:425.2pt;width:0;height:13.05pt;z-index:-25091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1" id="Freeform 513" style="position:absolute;left:0;text-align:left;margin-left:601.05pt;margin-top:425.2pt;width:0;height:13.05pt;z-index:-25091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70" id="Freeform 514" style="position:absolute;left:0;text-align:left;margin-left:654.7pt;margin-top:425.2pt;width:0;height:13.05pt;z-index:-25091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9" id="Freeform 515" style="position:absolute;left:0;text-align:left;margin-left:777.85pt;margin-top:425.2pt;width:0;height:13.05pt;z-index:-25090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68" id="Freeform 516" style="position:absolute;left:0;text-align:left;margin-left:654.7pt;margin-top:424.7pt;width:0;height:13.55pt;z-index:-25090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7" id="Freeform 517" style="position:absolute;left:0;text-align:left;margin-left:44.7pt;margin-top:438.25pt;width:0;height:13.05pt;z-index:-25090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66" id="Freeform 518" style="position:absolute;left:0;text-align:left;margin-left:20.25pt;margin-top:437.75pt;width:0;height:13.55pt;z-index:-25089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5" id="Freeform 519" style="position:absolute;left:0;text-align:left;margin-left:128.35pt;margin-top:438.25pt;width:0;height:13.05pt;z-index:-25089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64" id="Freeform 520" style="position:absolute;left:0;text-align:left;margin-left:44.7pt;margin-top:437.75pt;width:0;height:13.55pt;z-index:-25089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3" id="Freeform 521" style="position:absolute;left:0;text-align:left;margin-left:213.6pt;margin-top:438.25pt;width:0;height:13.05pt;z-index:-25089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2" id="Freeform 522" style="position:absolute;left:0;text-align:left;margin-left:283.05pt;margin-top:438.25pt;width:0;height:13.05pt;z-index:-25088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61" id="Freeform 523" style="position:absolute;left:0;text-align:left;margin-left:213.6pt;margin-top:437.75pt;width:0;height:13.55pt;z-index:-25088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60" id="Freeform 524" style="position:absolute;left:0;text-align:left;margin-left:373pt;margin-top:438.25pt;width:0;height:13.05pt;z-index:-25088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9" id="Freeform 525" style="position:absolute;left:0;text-align:left;margin-left:442.45pt;margin-top:438.25pt;width:0;height:13.05pt;z-index:-25087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8" id="Freeform 526" style="position:absolute;left:0;text-align:left;margin-left:534.75pt;margin-top:438.25pt;width:0;height:13.05pt;z-index:-25087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7" id="Freeform 527" style="position:absolute;left:0;text-align:left;margin-left:601.05pt;margin-top:438.25pt;width:0;height:13.05pt;z-index:-25087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6" id="Freeform 528" style="position:absolute;left:0;text-align:left;margin-left:654.7pt;margin-top:438.25pt;width:0;height:13.05pt;z-index:-25087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5" id="Freeform 529" style="position:absolute;left:0;text-align:left;margin-left:777.85pt;margin-top:438.25pt;width:0;height:13.05pt;z-index:-25086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54" id="Freeform 530" style="position:absolute;left:0;text-align:left;margin-left:654.7pt;margin-top:437.75pt;width:0;height:13.55pt;z-index:-25086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3" id="Freeform 531" style="position:absolute;left:0;text-align:left;margin-left:44.7pt;margin-top:451.35pt;width:0;height:13.05pt;z-index:-25086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52" id="Freeform 532" style="position:absolute;left:0;text-align:left;margin-left:20.25pt;margin-top:450.85pt;width:0;height:13.55pt;z-index:-25085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51" id="Freeform 533" style="position:absolute;left:0;text-align:left;margin-left:128.35pt;margin-top:451.35pt;width:0;height:13.05pt;z-index:-25085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50" id="Freeform 534" style="position:absolute;left:0;text-align:left;margin-left:44.7pt;margin-top:450.85pt;width:0;height:13.55pt;z-index:-25085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9" id="Freeform 535" style="position:absolute;left:0;text-align:left;margin-left:213.6pt;margin-top:451.35pt;width:0;height:13.05pt;z-index:-25084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8" id="Freeform 536" style="position:absolute;left:0;text-align:left;margin-left:283.05pt;margin-top:451.35pt;width:0;height:13.05pt;z-index:-25084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47" id="Freeform 537" style="position:absolute;left:0;text-align:left;margin-left:213.6pt;margin-top:450.85pt;width:0;height:13.55pt;z-index:-25084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6" id="Freeform 538" style="position:absolute;left:0;text-align:left;margin-left:373pt;margin-top:451.35pt;width:0;height:13.05pt;z-index:-25084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5" id="Freeform 539" style="position:absolute;left:0;text-align:left;margin-left:442.45pt;margin-top:451.35pt;width:0;height:13.05pt;z-index:-25083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4" id="Freeform 540" style="position:absolute;left:0;text-align:left;margin-left:534.75pt;margin-top:451.35pt;width:0;height:13.05pt;z-index:-25083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3" id="Freeform 541" style="position:absolute;left:0;text-align:left;margin-left:601.05pt;margin-top:451.35pt;width:0;height:13.05pt;z-index:-25083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2" id="Freeform 542" style="position:absolute;left:0;text-align:left;margin-left:654.7pt;margin-top:451.35pt;width:0;height:13.05pt;z-index:-25082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41" id="Freeform 543" style="position:absolute;left:0;text-align:left;margin-left:777.85pt;margin-top:451.35pt;width:0;height:13.05pt;z-index:-25082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40" id="Freeform 544" style="position:absolute;left:0;text-align:left;margin-left:654.7pt;margin-top:450.85pt;width:0;height:13.55pt;z-index:-25082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9" id="Freeform 545" style="position:absolute;left:0;text-align:left;margin-left:44.7pt;margin-top:464.4pt;width:0;height:13.05pt;z-index:-25081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38" id="Freeform 546" style="position:absolute;left:0;text-align:left;margin-left:20.25pt;margin-top:463.9pt;width:0;height:13.55pt;z-index:-25081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7" id="Freeform 547" style="position:absolute;left:0;text-align:left;margin-left:128.35pt;margin-top:464.4pt;width:0;height:13.05pt;z-index:-25081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36" id="Freeform 548" style="position:absolute;left:0;text-align:left;margin-left:44.7pt;margin-top:463.9pt;width:0;height:13.55pt;z-index:-25081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5" id="Freeform 549" style="position:absolute;left:0;text-align:left;margin-left:213.6pt;margin-top:464.4pt;width:0;height:13.05pt;z-index:-25080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4" id="Freeform 550" style="position:absolute;left:0;text-align:left;margin-left:283.05pt;margin-top:464.4pt;width:0;height:13.05pt;z-index:-25080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33" id="Freeform 551" style="position:absolute;left:0;text-align:left;margin-left:213.6pt;margin-top:463.9pt;width:0;height:13.55pt;z-index:-25080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2" id="Freeform 552" style="position:absolute;left:0;text-align:left;margin-left:373pt;margin-top:464.4pt;width:0;height:13.05pt;z-index:-25079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1" id="Freeform 553" style="position:absolute;left:0;text-align:left;margin-left:442.45pt;margin-top:464.4pt;width:0;height:13.05pt;z-index:-25079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30" id="Freeform 554" style="position:absolute;left:0;text-align:left;margin-left:534.75pt;margin-top:464.4pt;width:0;height:13.05pt;z-index:-25079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9" id="Freeform 555" style="position:absolute;left:0;text-align:left;margin-left:601.05pt;margin-top:464.4pt;width:0;height:13.05pt;z-index:-25078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8" id="Freeform 556" style="position:absolute;left:0;text-align:left;margin-left:654.7pt;margin-top:464.4pt;width:0;height:13.05pt;z-index:-25078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7" id="Freeform 557" style="position:absolute;left:0;text-align:left;margin-left:777.85pt;margin-top:464.4pt;width:0;height:13.05pt;z-index:-25078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26" id="Freeform 558" style="position:absolute;left:0;text-align:left;margin-left:654.7pt;margin-top:463.9pt;width:0;height:13.55pt;z-index:-25078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5" id="Freeform 559" style="position:absolute;left:0;text-align:left;margin-left:44.7pt;margin-top:477.45pt;width:0;height:13.05pt;z-index:-25077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24" id="Freeform 560" style="position:absolute;left:0;text-align:left;margin-left:20.25pt;margin-top:476.95pt;width:0;height:13.55pt;z-index:-25077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3" id="Freeform 561" style="position:absolute;left:0;text-align:left;margin-left:128.35pt;margin-top:477.45pt;width:0;height:13.05pt;z-index:-25077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22" id="Freeform 562" style="position:absolute;left:0;text-align:left;margin-left:44.7pt;margin-top:476.95pt;width:0;height:13.55pt;z-index:-25076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1" id="Freeform 563" style="position:absolute;left:0;text-align:left;margin-left:213.6pt;margin-top:477.45pt;width:0;height:13.05pt;z-index:-2507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20" id="Freeform 564" style="position:absolute;left:0;text-align:left;margin-left:283.05pt;margin-top:477.45pt;width:0;height:13.05pt;z-index:-25076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19" id="Freeform 565" style="position:absolute;left:0;text-align:left;margin-left:213.6pt;margin-top:476.95pt;width:0;height:13.55pt;z-index:-25076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8" id="Freeform 566" style="position:absolute;left:0;text-align:left;margin-left:373pt;margin-top:477.45pt;width:0;height:13.05pt;z-index:-25075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7" id="Freeform 567" style="position:absolute;left:0;text-align:left;margin-left:442.45pt;margin-top:477.45pt;width:0;height:13.05pt;z-index:-25075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6" id="Freeform 568" style="position:absolute;left:0;text-align:left;margin-left:534.75pt;margin-top:477.45pt;width:0;height:13.05pt;z-index:-25075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5" id="Freeform 569" style="position:absolute;left:0;text-align:left;margin-left:601.05pt;margin-top:477.45pt;width:0;height:13.05pt;z-index:-25074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4" id="Freeform 570" style="position:absolute;left:0;text-align:left;margin-left:654.7pt;margin-top:477.45pt;width:0;height:13.05pt;z-index:-25074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1e" o:spid="_x0000_s2613" id="Freeform 571" style="position:absolute;left:0;text-align:left;margin-left:777.85pt;margin-top:477.45pt;width:0;height:13.05pt;z-index:-25074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1">
            <v:stroke joinstyle="miter" miterlimit="10"/>
            <v:path o:connectangles="0,0" o:connectlocs="12700,12700;12700,17843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11e" o:spid="_x0000_s2612" id="Freeform 572" style="position:absolute;left:0;text-align:left;margin-left:654.7pt;margin-top:476.95pt;width:0;height:13.55pt;z-index:-25073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11">
            <v:stroke joinstyle="miter" miterlimit="10"/>
            <v:path o:connectangles="0,0" o:connectlocs="12700,12700;12700,18478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611" id="Freeform 573" style="position:absolute;left:0;text-align:left;margin-left:20.25pt;margin-top:502.9pt;width:24.45pt;height:0;z-index:-25073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10" id="Freeform 574" style="position:absolute;left:0;text-align:left;margin-left:44.7pt;margin-top:490.05pt;width:0;height:13.35pt;z-index:-25073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9" id="Freeform 575" style="position:absolute;left:0;text-align:left;margin-left:20.25pt;margin-top:490.05pt;width:0;height:13.35pt;z-index:-25073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608" id="Freeform 576" style="position:absolute;left:0;text-align:left;margin-left:44.7pt;margin-top:502.9pt;width:83.65pt;height:0;z-index:-25072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7" id="Freeform 577" style="position:absolute;left:0;text-align:left;margin-left:128.35pt;margin-top:490.05pt;width:0;height:13.35pt;z-index:-25072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6" id="Freeform 578" style="position:absolute;left:0;text-align:left;margin-left:44.7pt;margin-top:490.05pt;width:0;height:13.35pt;z-index:-25072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605" id="Freeform 579" style="position:absolute;left:0;text-align:left;margin-left:128.35pt;margin-top:502.9pt;width:85.25pt;height:0;z-index:-25071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4" id="Freeform 580" style="position:absolute;left:0;text-align:left;margin-left:213.6pt;margin-top:490.05pt;width:0;height:13.35pt;z-index:-25071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3" id="Freeform 581" style="position:absolute;left:0;text-align:left;margin-left:128.35pt;margin-top:490.05pt;width:0;height:13.35pt;z-index:-25071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602" id="Freeform 582" style="position:absolute;left:0;text-align:left;margin-left:213.6pt;margin-top:502.9pt;width:69.45pt;height:0;z-index:-25071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1" id="Freeform 583" style="position:absolute;left:0;text-align:left;margin-left:283.05pt;margin-top:490.05pt;width:0;height:13.35pt;z-index:-25070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600" id="Freeform 584" style="position:absolute;left:0;text-align:left;margin-left:213.6pt;margin-top:490.05pt;width:0;height:13.35pt;z-index:-25070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599" id="Freeform 585" style="position:absolute;left:0;text-align:left;margin-left:283.05pt;margin-top:502.9pt;width:89.95pt;height:0;z-index:-25070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98" id="Freeform 586" style="position:absolute;left:0;text-align:left;margin-left:373pt;margin-top:490.05pt;width:0;height:13.35pt;z-index:-25069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97" id="Freeform 587" style="position:absolute;left:0;text-align:left;margin-left:283.05pt;margin-top:490.05pt;width:0;height:13.35pt;z-index:-25069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596" id="Freeform 588" style="position:absolute;left:0;text-align:left;margin-left:373pt;margin-top:502.9pt;width:69.45pt;height:0;z-index:-25069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95" id="Freeform 589" style="position:absolute;left:0;text-align:left;margin-left:442.45pt;margin-top:490.05pt;width:0;height:13.35pt;z-index:-25069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594" id="Freeform 590" style="position:absolute;left:0;text-align:left;margin-left:442.45pt;margin-top:502.9pt;width:92.35pt;height:0;z-index:-25068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93" id="Freeform 591" style="position:absolute;left:0;text-align:left;margin-left:534.75pt;margin-top:490.05pt;width:0;height:13.35pt;z-index:-25068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592" id="Freeform 592" style="position:absolute;left:0;text-align:left;margin-left:534.75pt;margin-top:502.9pt;width:66.3pt;height:0;z-index:-25068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91" id="Freeform 593" style="position:absolute;left:0;text-align:left;margin-left:601.05pt;margin-top:490.05pt;width:0;height:13.35pt;z-index:-25067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590" id="Freeform 594" style="position:absolute;left:0;text-align:left;margin-left:601.05pt;margin-top:502.9pt;width:53.65pt;height:0;z-index:-25067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89" id="Freeform 595" style="position:absolute;left:0;text-align:left;margin-left:654.7pt;margin-top:490.05pt;width:0;height:13.35pt;z-index:-25067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588" id="Freeform 596" style="position:absolute;left:0;text-align:left;margin-left:654.7pt;margin-top:502.9pt;width:123.1pt;height:0;z-index:-25066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87" id="Freeform 597" style="position:absolute;left:0;text-align:left;margin-left:777.85pt;margin-top:490.05pt;width:0;height:13.35pt;z-index:-25066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586" id="Freeform 598" style="position:absolute;left:0;text-align:left;margin-left:654.7pt;margin-top:490.05pt;width:0;height:13.35pt;z-index:-25066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585" id="Freeform 599" style="position:absolute;left:0;text-align:left;margin-left:20.25pt;margin-top:502.9pt;width:24.45pt;height:0;z-index:-25065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584" id="Freeform 600" style="position:absolute;left:0;text-align:left;margin-left:44.7pt;margin-top:502.9pt;width:83.65pt;height:0;z-index:-25065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583" id="Freeform 601" style="position:absolute;left:0;text-align:left;margin-left:128.35pt;margin-top:502.9pt;width:85.25pt;height:0;z-index:-25065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582" id="Freeform 602" style="position:absolute;left:0;text-align:left;margin-left:213.6pt;margin-top:502.9pt;width:69.45pt;height:0;z-index:-25065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 w:rsidR="00020B07">
        <w:rPr>
          <w:rFonts w:cs="ArialMT" w:hAnsi="ArialMT" w:ascii="ArialMT"/>
          <w:color w:val="000000"/>
          <w:sz w:val="20"/>
          <w:szCs w:val="20"/>
        </w:rPr>
        <w:t>3302-2-12-2</w:t>
      </w:r>
    </w:p>
    <w:p w:rsidRDefault="00020B07" w:rsidR="00020B07">
      <w:pPr>
        <w:framePr w:hRule="exact" w:y="2062" w:x="4751" w:vAnchor="page" w:hAnchor="page" w:wrap="none" w:h="273" w:w="1089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lastRenderedPageBreak/>
        <w:t>52,062.39</w:t>
      </w:r>
    </w:p>
    <w:p w:rsidRDefault="00020B07" w:rsidR="00020B07">
      <w:pPr>
        <w:framePr w:hRule="exact" w:y="2072" w:x="7940" w:vAnchor="page" w:hAnchor="page" w:wrap="none" w:h="273" w:w="1089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52,062.39</w:t>
      </w:r>
    </w:p>
    <w:p w:rsidRDefault="00020B07" w:rsidR="00020B07">
      <w:pPr>
        <w:framePr w:hRule="exact" w:y="2803" w:x="934" w:vAnchor="page" w:hAnchor="page" w:wrap="none" w:h="273" w:w="1823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OIB:75665455333</w:t>
      </w:r>
    </w:p>
    <w:p w:rsidRDefault="00020B07" w:rsidR="00020B07">
      <w:pPr>
        <w:framePr w:hRule="exact" w:y="3306" w:x="4751" w:vAnchor="page" w:hAnchor="page" w:wrap="none" w:h="273" w:w="1089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12,326.63</w:t>
      </w:r>
    </w:p>
    <w:p w:rsidRDefault="00020B07" w:rsidR="00020B07">
      <w:pPr>
        <w:framePr w:hRule="exact" w:y="3296" w:x="7940" w:vAnchor="page" w:hAnchor="page" w:wrap="none" w:h="273" w:w="1089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12,326.63</w:t>
      </w:r>
    </w:p>
    <w:p w:rsidRDefault="00020B07" w:rsidR="00020B07">
      <w:pPr>
        <w:framePr w:hRule="exact" w:y="4037" w:x="934" w:vAnchor="page" w:hAnchor="page" w:wrap="none" w:h="273" w:w="1823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OIB:80328852561</w:t>
      </w:r>
    </w:p>
    <w:p w:rsidRDefault="00020B07" w:rsidR="00020B07">
      <w:pPr>
        <w:framePr w:hRule="exact" w:y="4540" w:x="4362" w:vAnchor="page" w:hAnchor="page" w:wrap="none" w:h="273" w:w="1478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53,341,670.57</w:t>
      </w:r>
    </w:p>
    <w:p w:rsidRDefault="00020B07" w:rsidR="00020B07">
      <w:pPr>
        <w:framePr w:hRule="exact" w:y="4530" w:x="7561" w:vAnchor="page" w:hAnchor="page" w:wrap="none" w:h="273" w:w="1478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53,341,670.57</w:t>
      </w:r>
    </w:p>
    <w:p w:rsidRDefault="00020B07" w:rsidR="00020B07">
      <w:pPr>
        <w:framePr w:hRule="exact" w:y="5024" w:x="914" w:vAnchor="page" w:hAnchor="page" w:wrap="none" w:h="273" w:w="1823"/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OIB:57509775367</w:t>
      </w:r>
    </w:p>
    <w:p w:rsidRDefault="00020B07" w:rsidR="00020B07">
      <w:pPr>
        <w:autoSpaceDE w:val="false"/>
        <w:autoSpaceDN w:val="false"/>
        <w:adjustRightInd w:val="false"/>
        <w:spacing w:lineRule="exact" w:line="495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110" w:val="left"/>
        </w:tabs>
        <w:autoSpaceDE w:val="false"/>
        <w:autoSpaceDN w:val="false"/>
        <w:adjustRightInd w:val="false"/>
        <w:spacing w:lineRule="exact" w:line="243"/>
        <w:ind w:left="8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Red.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Naziv</w:t>
      </w:r>
      <w:r>
        <w:br/>
      </w:r>
      <w:r>
        <w:rPr>
          <w:rFonts w:cs="Arial-BoldMT" w:hAnsi="Arial-BoldMT" w:ascii="Arial-BoldMT"/>
          <w:color w:val="000000"/>
          <w:position w:val="-2"/>
          <w:sz w:val="20"/>
          <w:szCs w:val="20"/>
        </w:rPr>
        <w:t>broj</w:t>
      </w:r>
      <w:r>
        <w:rPr>
          <w:rFonts w:cs="Arial-BoldMT" w:hAnsi="Arial-BoldMT" w:ascii="Arial-BoldMT"/>
          <w:color w:val="000000"/>
          <w:spacing w:val="1"/>
          <w:sz w:val="20"/>
          <w:szCs w:val="20"/>
        </w:rPr>
        <w:t xml:space="preserve">   </w:t>
      </w:r>
      <w:r>
        <w:rPr>
          <w:rFonts w:cs="Arial-BoldMT" w:hAnsi="Arial-BoldMT" w:ascii="Arial-BoldMT"/>
          <w:color w:val="000000"/>
          <w:position w:val="-2"/>
          <w:sz w:val="20"/>
          <w:szCs w:val="20"/>
        </w:rPr>
        <w:t>Vjerovnika, OIB</w:t>
      </w:r>
    </w:p>
    <w:p w:rsidRDefault="00020B07" w:rsidR="00020B07">
      <w:pPr>
        <w:tabs>
          <w:tab w:pos="574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3"/>
          <w:sz w:val="20"/>
          <w:szCs w:val="20"/>
        </w:rPr>
        <w:t>6.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UNIQA</w:t>
      </w:r>
    </w:p>
    <w:p w:rsidRDefault="00020B07" w:rsidR="00020B07">
      <w:pPr>
        <w:autoSpaceDE w:val="false"/>
        <w:autoSpaceDN w:val="false"/>
        <w:adjustRightInd w:val="false"/>
        <w:spacing w:lineRule="exact" w:line="260" w:after="46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OSIGURANJE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DD  ZAGREB</w:t>
      </w:r>
    </w:p>
    <w:p w:rsidRDefault="00020B07" w:rsidR="00020B07">
      <w:pPr>
        <w:tabs>
          <w:tab w:pos="574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7.</w:t>
      </w:r>
      <w:r>
        <w:rPr>
          <w:rFonts w:cs="ArialUnicodeMS_var1" w:hAnsi="ArialUnicodeMS_var1" w:ascii="ArialUnicodeMS_var1"/>
          <w:color w:val="000000"/>
          <w:sz w:val="20"/>
          <w:szCs w:val="20"/>
        </w:rPr>
        <w:tab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OD USKOKOVIĆ</w:t>
      </w:r>
    </w:p>
    <w:p w:rsidRDefault="00020B07" w:rsidR="00020B07">
      <w:pPr>
        <w:autoSpaceDE w:val="false"/>
        <w:autoSpaceDN w:val="false"/>
        <w:adjustRightInd w:val="false"/>
        <w:spacing w:lineRule="exact" w:line="260" w:after="467"/>
        <w:ind w:left="57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&amp; PARTNERI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D.O.O.</w:t>
      </w:r>
    </w:p>
    <w:p w:rsidRDefault="00020B07" w:rsidR="00020B07">
      <w:pPr>
        <w:tabs>
          <w:tab w:pos="554" w:val="left"/>
        </w:tabs>
        <w:autoSpaceDE w:val="false"/>
        <w:autoSpaceDN w:val="false"/>
        <w:adjustRightInd w:val="false"/>
        <w:spacing w:lineRule="exact" w:line="247"/>
        <w:ind w:left="85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3"/>
          <w:sz w:val="20"/>
          <w:szCs w:val="20"/>
        </w:rPr>
        <w:t>8.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B2 KAPITAL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55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D.O.O. ZAGREB</w:t>
      </w:r>
    </w:p>
    <w:p w:rsidRDefault="00020B07" w:rsidR="00020B07">
      <w:pPr>
        <w:autoSpaceDE w:val="false"/>
        <w:autoSpaceDN w:val="false"/>
        <w:adjustRightInd w:val="false"/>
        <w:spacing w:lineRule="exact" w:line="495"/>
        <w:ind w:left="493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tabs>
          <w:tab w:pos="2124" w:val="left"/>
        </w:tabs>
        <w:autoSpaceDE w:val="false"/>
        <w:autoSpaceDN w:val="false"/>
        <w:adjustRightInd w:val="false"/>
        <w:spacing w:lineRule="exact" w:line="227"/>
        <w:ind w:left="493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Adresa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Iznos</w:t>
      </w:r>
    </w:p>
    <w:p w:rsidRDefault="00020B07" w:rsidR="00020B07">
      <w:pPr>
        <w:tabs>
          <w:tab w:pos="1725" w:val="left"/>
        </w:tabs>
        <w:autoSpaceDE w:val="false"/>
        <w:autoSpaceDN w:val="false"/>
        <w:adjustRightInd w:val="false"/>
        <w:spacing w:lineRule="exact" w:line="260"/>
        <w:ind w:left="32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Vjerovnika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prijav.traž kn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Planinska 13A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10000 ZAGREB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64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Vatroslava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Lisinskog 6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sz w:val="20"/>
          <w:szCs w:val="20"/>
        </w:rPr>
        <w:t>42000 VARAŽDIN</w:t>
      </w:r>
    </w:p>
    <w:p w:rsidRDefault="00020B07" w:rsidR="00020B07">
      <w:pPr>
        <w:autoSpaceDE w:val="false"/>
        <w:autoSpaceDN w:val="false"/>
        <w:adjustRightInd w:val="false"/>
        <w:spacing w:lineRule="exact" w:line="469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2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Radnička cesta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41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10000 ZAGREB</w:t>
      </w:r>
    </w:p>
    <w:p w:rsidRDefault="00020B07" w:rsidR="00020B07">
      <w:pPr>
        <w:autoSpaceDE w:val="false"/>
        <w:autoSpaceDN w:val="false"/>
        <w:adjustRightInd w:val="false"/>
        <w:spacing w:lineRule="exact" w:line="495"/>
        <w:ind w:left="16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tabs>
          <w:tab w:pos="2218" w:val="left"/>
        </w:tabs>
        <w:autoSpaceDE w:val="false"/>
        <w:autoSpaceDN w:val="false"/>
        <w:adjustRightInd w:val="false"/>
        <w:spacing w:lineRule="exact" w:line="244"/>
        <w:ind w:left="16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</w:p>
    <w:p w:rsidRDefault="00020B07" w:rsidR="00020B07">
      <w:pPr>
        <w:tabs>
          <w:tab w:pos="1985" w:val="left"/>
        </w:tabs>
        <w:autoSpaceDE w:val="false"/>
        <w:autoSpaceDN w:val="false"/>
        <w:adjustRightInd w:val="false"/>
        <w:spacing w:lineRule="exact" w:line="257"/>
        <w:ind w:left="335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prij. tražbine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priz.traž kn</w:t>
      </w:r>
    </w:p>
    <w:p w:rsidRDefault="00020B07" w:rsidR="00020B07">
      <w:pPr>
        <w:autoSpaceDE w:val="false"/>
        <w:autoSpaceDN w:val="false"/>
        <w:adjustRightInd w:val="false"/>
        <w:spacing w:lineRule="exact" w:line="240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2"/>
          <w:sz w:val="20"/>
          <w:szCs w:val="20"/>
        </w:rPr>
        <w:t>Rješenje o ovrsi j.</w:t>
      </w:r>
      <w:r>
        <w:br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bilježnika Mladena</w:t>
      </w:r>
    </w:p>
    <w:p w:rsidRDefault="00020B07" w:rsidR="00020B07">
      <w:pPr>
        <w:autoSpaceDE w:val="false"/>
        <w:autoSpaceDN w:val="false"/>
        <w:adjustRightInd w:val="false"/>
        <w:spacing w:lineRule="exact" w:line="242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Bureca iz Zagreba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broj Ovrv-1677/13</w:t>
      </w:r>
    </w:p>
    <w:p w:rsidRDefault="00020B07" w:rsidR="00020B07">
      <w:pPr>
        <w:autoSpaceDE w:val="false"/>
        <w:autoSpaceDN w:val="false"/>
        <w:adjustRightInd w:val="false"/>
        <w:spacing w:lineRule="exact" w:line="27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od 04.04.2013.g.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Račun br. 48-1-1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od 13.02.2015.g.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51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5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Ugovor o dugoro-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čnom kreditu broj: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2402006-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1031262160/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51016015-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5104326152 od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dana 24.06.2009.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s pripadajućim</w:t>
      </w:r>
    </w:p>
    <w:p w:rsidRDefault="00020B07" w:rsidR="00020B07">
      <w:pPr>
        <w:autoSpaceDE w:val="false"/>
        <w:autoSpaceDN w:val="false"/>
        <w:adjustRightInd w:val="false"/>
        <w:spacing w:lineRule="exact" w:line="246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aneksima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(22.052.031,86 kn.)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5112904798 od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21.10.2014.g.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(30.993.590,20 kn.)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5112904802 od</w:t>
      </w:r>
      <w:r>
        <w:br/>
      </w:r>
      <w:r>
        <w:rPr>
          <w:rFonts w:cs="ArialMT" w:hAnsi="ArialMT" w:ascii="ArialMT"/>
          <w:color w:val="000000"/>
          <w:position w:val="-4"/>
          <w:sz w:val="20"/>
          <w:szCs w:val="20"/>
        </w:rPr>
        <w:t>21.10.2014.g.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(254.930,72 kn.)</w:t>
      </w:r>
    </w:p>
    <w:p w:rsidRDefault="00020B07" w:rsidR="00020B07">
      <w:pPr>
        <w:autoSpaceDE w:val="false"/>
        <w:autoSpaceDN w:val="false"/>
        <w:adjustRightInd w:val="false"/>
        <w:spacing w:lineRule="exact" w:line="495"/>
        <w:ind w:left="192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tabs>
          <w:tab w:pos="2234" w:val="left"/>
          <w:tab w:pos="3361" w:val="left"/>
        </w:tabs>
        <w:autoSpaceDE w:val="false"/>
        <w:autoSpaceDN w:val="false"/>
        <w:adjustRightInd w:val="false"/>
        <w:spacing w:lineRule="exact" w:line="244"/>
        <w:ind w:left="192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Razlog</w:t>
      </w:r>
    </w:p>
    <w:p w:rsidRDefault="00020B07" w:rsidR="00020B07">
      <w:pPr>
        <w:tabs>
          <w:tab w:pos="1912" w:val="left"/>
        </w:tabs>
        <w:autoSpaceDE w:val="false"/>
        <w:autoSpaceDN w:val="false"/>
        <w:adjustRightInd w:val="false"/>
        <w:spacing w:lineRule="exact" w:line="253"/>
        <w:ind w:left="16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priznate tražbine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ospor.traž kn</w:t>
      </w:r>
      <w:r>
        <w:rPr>
          <w:rFonts w:cs="ArialUnicodeMS" w:hAnsi="ArialUnicodeMS" w:ascii="ArialUnicodeMS"/>
          <w:color w:val="000000"/>
          <w:spacing w:val="4"/>
          <w:sz w:val="20"/>
          <w:szCs w:val="20"/>
        </w:rPr>
        <w:t xml:space="preserve">   </w:t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ospor.traž</w:t>
      </w:r>
    </w:p>
    <w:p w:rsidRDefault="00020B07" w:rsidR="00020B07">
      <w:pPr>
        <w:tabs>
          <w:tab w:pos="2743" w:val="left"/>
        </w:tabs>
        <w:autoSpaceDE w:val="false"/>
        <w:autoSpaceDN w:val="false"/>
        <w:adjustRightInd w:val="false"/>
        <w:spacing w:lineRule="exact" w:line="250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3"/>
          <w:sz w:val="20"/>
          <w:szCs w:val="20"/>
        </w:rPr>
        <w:t>Rješenje o ovrsi j.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position w:val="-2"/>
          <w:sz w:val="20"/>
          <w:szCs w:val="20"/>
        </w:rPr>
        <w:t>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bilježnika Mladena</w:t>
      </w:r>
    </w:p>
    <w:p w:rsidRDefault="00020B07" w:rsidR="00020B07">
      <w:pPr>
        <w:autoSpaceDE w:val="false"/>
        <w:autoSpaceDN w:val="false"/>
        <w:adjustRightInd w:val="false"/>
        <w:spacing w:lineRule="exact" w:line="242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Bureca iz Zagreba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broj Ovrv-1677/13</w:t>
      </w:r>
    </w:p>
    <w:p w:rsidRDefault="00020B07" w:rsidR="00020B07">
      <w:pPr>
        <w:autoSpaceDE w:val="false"/>
        <w:autoSpaceDN w:val="false"/>
        <w:adjustRightInd w:val="false"/>
        <w:spacing w:lineRule="exact" w:line="267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od 04.04.2013.g.</w:t>
      </w:r>
    </w:p>
    <w:p w:rsidRDefault="00020B07" w:rsidR="00020B07">
      <w:pPr>
        <w:tabs>
          <w:tab w:pos="2743" w:val="left"/>
        </w:tabs>
        <w:autoSpaceDE w:val="false"/>
        <w:autoSpaceDN w:val="false"/>
        <w:adjustRightInd w:val="false"/>
        <w:spacing w:lineRule="exact" w:line="237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Račun br. 48-1-1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3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position w:val="-3"/>
          <w:sz w:val="20"/>
          <w:szCs w:val="20"/>
        </w:rPr>
        <w:t>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od 13.02.2015.g.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51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tabs>
          <w:tab w:pos="2743" w:val="left"/>
        </w:tabs>
        <w:autoSpaceDE w:val="false"/>
        <w:autoSpaceDN w:val="false"/>
        <w:adjustRightInd w:val="false"/>
        <w:spacing w:lineRule="exact" w:line="25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Ugovor o dugoro-</w:t>
      </w:r>
      <w:r>
        <w:rPr>
          <w:rFonts w:cs="ArialMT" w:hAnsi="ArialMT" w:ascii="ArialMT"/>
          <w:color w:val="000000"/>
          <w:sz w:val="20"/>
          <w:szCs w:val="20"/>
        </w:rPr>
        <w:tab/>
      </w:r>
      <w:r>
        <w:rPr>
          <w:rFonts w:cs="ArialMT" w:hAnsi="ArialMT" w:ascii="ArialMT"/>
          <w:color w:val="000000"/>
          <w:position w:val="-2"/>
          <w:sz w:val="20"/>
          <w:szCs w:val="20"/>
        </w:rPr>
        <w:t>0.00</w:t>
      </w:r>
      <w:r>
        <w:rPr>
          <w:rFonts w:cs="ArialMT" w:hAnsi="ArialMT" w:ascii="ArialMT"/>
          <w:color w:val="000000"/>
          <w:spacing w:val="5"/>
          <w:sz w:val="20"/>
          <w:szCs w:val="20"/>
        </w:rPr>
        <w:t xml:space="preserve"> </w:t>
      </w:r>
      <w:r>
        <w:rPr>
          <w:rFonts w:cs="ArialMT" w:hAnsi="ArialMT" w:ascii="ArialMT"/>
          <w:color w:val="000000"/>
          <w:position w:val="-2"/>
          <w:sz w:val="20"/>
          <w:szCs w:val="20"/>
        </w:rPr>
        <w:t>       -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čnom kreditu broj: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2402006-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1031262160/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51016015-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5104326152 od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dana 24.06.2009.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20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s pripadajućim</w:t>
      </w:r>
    </w:p>
    <w:p w:rsidRDefault="00020B07" w:rsidR="00020B07">
      <w:pPr>
        <w:autoSpaceDE w:val="false"/>
        <w:autoSpaceDN w:val="false"/>
        <w:adjustRightInd w:val="false"/>
        <w:spacing w:lineRule="exact" w:line="246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aneksima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(22.052.031,86 kn.)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5112904798 od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21.10.2014.g.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(30.993.590,20 kn.)</w:t>
      </w:r>
      <w:r>
        <w:br/>
      </w:r>
      <w:r>
        <w:rPr>
          <w:rFonts w:cs="ArialMT" w:hAnsi="ArialMT" w:ascii="ArialMT"/>
          <w:color w:val="000000"/>
          <w:position w:val="-2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5112904802 od</w:t>
      </w:r>
      <w:r>
        <w:br/>
      </w:r>
      <w:r>
        <w:rPr>
          <w:rFonts w:cs="ArialMT" w:hAnsi="ArialMT" w:ascii="ArialMT"/>
          <w:color w:val="000000"/>
          <w:position w:val="-4"/>
          <w:sz w:val="20"/>
          <w:szCs w:val="20"/>
        </w:rPr>
        <w:t>21.10.2014.g.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2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(254.930,72 kn.)</w:t>
      </w:r>
    </w:p>
    <w:p w:rsidRDefault="00020B07" w:rsidR="00020B07">
      <w:pPr>
        <w:autoSpaceDE w:val="false"/>
        <w:autoSpaceDN w:val="false"/>
        <w:adjustRightInd w:val="false"/>
        <w:spacing w:lineRule="exact" w:line="242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Str. 2</w:t>
      </w:r>
    </w:p>
    <w:p w:rsidRDefault="00020B07" w:rsidR="00020B07">
      <w:pPr>
        <w:autoSpaceDE w:val="false"/>
        <w:autoSpaceDN w:val="false"/>
        <w:adjustRightInd w:val="false"/>
        <w:spacing w:lineRule="exact" w:line="244"/>
        <w:ind w:left="870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Oznaka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48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ovrš.ispr</w:t>
      </w:r>
    </w:p>
    <w:p w:rsidRDefault="00020B07" w:rsidR="00020B07">
      <w:pPr>
        <w:autoSpaceDE w:val="false"/>
        <w:autoSpaceDN w:val="false"/>
        <w:adjustRightInd w:val="false"/>
        <w:spacing w:lineRule="exact" w:line="240"/>
        <w:ind w:left="3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2"/>
          <w:sz w:val="20"/>
          <w:szCs w:val="20"/>
        </w:rPr>
        <w:t>Rješenje o ovrsi j.</w:t>
      </w:r>
      <w:r>
        <w:br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bilježnika Mladena</w:t>
      </w:r>
    </w:p>
    <w:p w:rsidRDefault="00020B07" w:rsidR="00020B07">
      <w:pPr>
        <w:autoSpaceDE w:val="false"/>
        <w:autoSpaceDN w:val="false"/>
        <w:adjustRightInd w:val="false"/>
        <w:spacing w:lineRule="exact" w:line="242"/>
        <w:ind w:left="3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Bureca iz Zagreba</w:t>
      </w:r>
      <w:r>
        <w:br/>
      </w:r>
      <w:r>
        <w:rPr>
          <w:rFonts w:cs="ArialMT" w:hAnsi="ArialMT" w:ascii="ArialMT"/>
          <w:color w:val="000000"/>
          <w:position w:val="-3"/>
          <w:sz w:val="20"/>
          <w:szCs w:val="20"/>
        </w:rPr>
        <w:t>broj Ovrv-1677/13</w:t>
      </w:r>
    </w:p>
    <w:p w:rsidRDefault="00020B07" w:rsidR="00020B07">
      <w:pPr>
        <w:autoSpaceDE w:val="false"/>
        <w:autoSpaceDN w:val="false"/>
        <w:adjustRightInd w:val="false"/>
        <w:spacing w:lineRule="exact" w:line="273" w:after="7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od 04.04.2013.g.</w:t>
      </w:r>
    </w:p>
    <w:p w:rsidRDefault="00020B07" w:rsidR="00020B07">
      <w:pPr>
        <w:autoSpaceDE w:val="false"/>
        <w:autoSpaceDN w:val="false"/>
        <w:adjustRightInd w:val="false"/>
        <w:spacing w:lineRule="exact" w:line="242"/>
        <w:ind w:left="3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1"/>
          <w:sz w:val="20"/>
          <w:szCs w:val="20"/>
        </w:rPr>
        <w:t>Rješenje o ovrsi j.</w:t>
      </w:r>
      <w:r>
        <w:br/>
      </w:r>
      <w:r>
        <w:rPr>
          <w:rFonts w:cs="ArialUnicodeMS_var1" w:hAnsi="ArialUnicodeMS_var1" w:ascii="ArialUnicodeMS_var1"/>
          <w:color w:val="000000"/>
          <w:position w:val="-3"/>
          <w:sz w:val="20"/>
          <w:szCs w:val="20"/>
        </w:rPr>
        <w:t>bilježnika Ljiljane Herceg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3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Miličević iz Zagreba</w:t>
      </w:r>
    </w:p>
    <w:p w:rsidRDefault="00020B07" w:rsidR="00020B07">
      <w:pPr>
        <w:autoSpaceDE w:val="false"/>
        <w:autoSpaceDN w:val="false"/>
        <w:adjustRightInd w:val="false"/>
        <w:spacing w:lineRule="exact" w:line="255" w:after="7"/>
        <w:ind w:left="3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broj Ovrv-58/2016 od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28.11.2016.g.</w:t>
      </w:r>
    </w:p>
    <w:p w:rsidRDefault="00020B07" w:rsidR="00020B07">
      <w:pPr>
        <w:autoSpaceDE w:val="false"/>
        <w:autoSpaceDN w:val="false"/>
        <w:adjustRightInd w:val="false"/>
        <w:spacing w:lineRule="exact" w:line="22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Zadužnica izdana od</w:t>
      </w:r>
    </w:p>
    <w:p w:rsidRDefault="00020B07" w:rsidR="00020B07">
      <w:pPr>
        <w:autoSpaceDE w:val="false"/>
        <w:autoSpaceDN w:val="false"/>
        <w:adjustRightInd w:val="false"/>
        <w:spacing w:lineRule="exact" w:line="251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GEO GRADNJA 2010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d.o.o. dana 24.06.2009.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g., ovjerena u uredu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javnog bilježnika Željka</w:t>
      </w:r>
    </w:p>
    <w:p w:rsidRDefault="00020B07" w:rsidR="00020B07">
      <w:pPr>
        <w:autoSpaceDE w:val="false"/>
        <w:autoSpaceDN w:val="false"/>
        <w:adjustRightInd w:val="false"/>
        <w:spacing w:lineRule="exact" w:line="251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Maroslavac iz Zagreba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pod posl.br. OV-20824/09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Ugovor o okvirnom iznosu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zaduženja i osiguranja br.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ES 160/10-1 od 07.06.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2010.g.,solemniziranog</w:t>
      </w:r>
    </w:p>
    <w:p w:rsidRDefault="00020B07" w:rsidR="00020B07">
      <w:pPr>
        <w:autoSpaceDE w:val="false"/>
        <w:autoSpaceDN w:val="false"/>
        <w:adjustRightInd w:val="false"/>
        <w:spacing w:lineRule="exact" w:line="240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2"/>
          <w:sz w:val="20"/>
          <w:szCs w:val="20"/>
        </w:rPr>
        <w:t>kod javnog bilježnika</w:t>
      </w:r>
      <w:r>
        <w:br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Mladen Matoš iz Zagreba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pod br. OV-12297/10,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Ugovor o okvirnom iznosu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zaduženja i osiguranja br.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ES 162/10-1 od 08.06.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2010.g.,solemniziranog</w:t>
      </w:r>
    </w:p>
    <w:p w:rsidRDefault="00020B07" w:rsidR="00020B07">
      <w:pPr>
        <w:autoSpaceDE w:val="false"/>
        <w:autoSpaceDN w:val="false"/>
        <w:adjustRightInd w:val="false"/>
        <w:spacing w:lineRule="exact" w:line="240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2"/>
          <w:sz w:val="20"/>
          <w:szCs w:val="20"/>
        </w:rPr>
        <w:t>kod javnog bilježnika</w:t>
      </w:r>
      <w:r>
        <w:br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Mladen Matoš iz Zagreba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pod br. OV-12296/10,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Ugovor o okvirnom iznosu</w:t>
      </w:r>
    </w:p>
    <w:p w:rsidRDefault="00020B07" w:rsidR="00020B07">
      <w:pPr>
        <w:autoSpaceDE w:val="false"/>
        <w:autoSpaceDN w:val="false"/>
        <w:adjustRightInd w:val="false"/>
        <w:spacing w:lineRule="exact" w:line="22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zaduženja i osiguranja br.</w:t>
      </w:r>
    </w:p>
    <w:p w:rsidRDefault="00CA6110" w:rsidR="00020B07">
      <w:pPr>
        <w:autoSpaceDE w:val="false"/>
        <w:autoSpaceDN w:val="false"/>
        <w:adjustRightInd w:val="false"/>
        <w:spacing w:lineRule="exact" w:line="273"/>
        <w:ind w:left="34"/>
        <w:rPr>
          <w:rFonts w:cs="ArialMT" w:hAnsi="ArialMT" w:ascii="ArialMT"/>
          <w:color w:val="000000"/>
          <w:sz w:val="20"/>
          <w:szCs w:val="20"/>
        </w:rPr>
        <w:sectPr w:rsidR="00020B07">
          <w:pgSz w:code="1" w:h="11909" w:w="16834"/>
          <w:pgMar w:gutter="0" w:footer="0" w:header="0" w:left="360" w:bottom="360" w:right="360" w:top="1080"/>
          <w:cols w:num="5" w:space="720" w:equalWidth="false">
            <w:col w:space="50" w:w="2177"/>
            <w:col w:space="176" w:w="2918"/>
            <w:col w:space="166" w:w="3022"/>
            <w:col w:space="38" w:w="4193"/>
            <w:col w:w="3374"/>
          </w:cols>
        </w:sectPr>
      </w:pPr>
      <w:r>
        <w:rPr>
          <w:noProof/>
        </w:rPr>
        <w:pict>
          <v:shape filled="f" strokeweight="1pt" path="m,l15192,e" o:spid="_x0000_s2581" id="Freeform 603" style="position:absolute;left:0;text-align:left;margin-left:20.25pt;margin-top:54.25pt;width:757.6pt;height:0;z-index:-25276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80" id="Freeform 604" style="position:absolute;left:0;text-align:left;margin-left:20.25pt;margin-top:66.6pt;width:757.6pt;height:0;z-index:-25275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9" id="Freeform 605" style="position:absolute;left:0;text-align:left;margin-left:20.25pt;margin-top:78.95pt;width:757.6pt;height:0;z-index:-25275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8" id="Freeform 606" style="position:absolute;left:0;text-align:left;margin-left:20.25pt;margin-top:91.25pt;width:757.6pt;height:0;z-index:-2527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7" id="Freeform 607" style="position:absolute;left:0;text-align:left;margin-left:20.25pt;margin-top:103.6pt;width:757.6pt;height:0;z-index:-2527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6" id="Freeform 608" style="position:absolute;left:0;text-align:left;margin-left:20.25pt;margin-top:115.95pt;width:757.6pt;height:0;z-index:-25273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5" id="Freeform 609" style="position:absolute;left:0;text-align:left;margin-left:20.25pt;margin-top:128.3pt;width:757.6pt;height:0;z-index:-2527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4" id="Freeform 610" style="position:absolute;left:0;text-align:left;margin-left:20.25pt;margin-top:140.65pt;width:757.6pt;height:0;z-index:-25272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3" id="Freeform 611" style="position:absolute;left:0;text-align:left;margin-left:20.25pt;margin-top:153pt;width:757.6pt;height:0;z-index:-25272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2" id="Freeform 612" style="position:absolute;left:0;text-align:left;margin-left:20.25pt;margin-top:165.3pt;width:757.6pt;height:0;z-index:-2527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1" id="Freeform 613" style="position:absolute;left:0;text-align:left;margin-left:20.25pt;margin-top:177.65pt;width:757.6pt;height:0;z-index:-2527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70" id="Freeform 614" style="position:absolute;left:0;text-align:left;margin-left:20.25pt;margin-top:190pt;width:757.6pt;height:0;z-index:-2527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9" id="Freeform 615" style="position:absolute;left:0;text-align:left;margin-left:20.25pt;margin-top:202.35pt;width:757.6pt;height:0;z-index:-2526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8" id="Freeform 616" style="position:absolute;left:0;text-align:left;margin-left:20.25pt;margin-top:214.7pt;width:757.6pt;height:0;z-index:-25269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7" id="Freeform 617" style="position:absolute;left:0;text-align:left;margin-left:20.25pt;margin-top:227pt;width:757.6pt;height:0;z-index:-2526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6" id="Freeform 618" style="position:absolute;left:0;text-align:left;margin-left:20.25pt;margin-top:239.35pt;width:757.6pt;height:0;z-index:-25268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5" id="Freeform 619" style="position:absolute;left:0;text-align:left;margin-left:20.25pt;margin-top:251.7pt;width:757.6pt;height:0;z-index:-25267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4" id="Freeform 620" style="position:absolute;left:0;text-align:left;margin-left:20.25pt;margin-top:264.05pt;width:757.6pt;height:0;z-index:-25267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3" id="Freeform 621" style="position:absolute;left:0;text-align:left;margin-left:20.25pt;margin-top:276.4pt;width:757.6pt;height:0;z-index:-25266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2" id="Freeform 622" style="position:absolute;left:0;text-align:left;margin-left:20.25pt;margin-top:288.75pt;width:757.6pt;height:0;z-index:-2526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1" id="Freeform 623" style="position:absolute;left:0;text-align:left;margin-left:20.25pt;margin-top:301.05pt;width:757.6pt;height:0;z-index:-25265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60" id="Freeform 624" style="position:absolute;left:0;text-align:left;margin-left:20.25pt;margin-top:313.4pt;width:757.6pt;height:0;z-index:-2526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9" id="Freeform 625" style="position:absolute;left:0;text-align:left;margin-left:20.25pt;margin-top:325.75pt;width:757.6pt;height:0;z-index:-25264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8" id="Freeform 626" style="position:absolute;left:0;text-align:left;margin-left:20.25pt;margin-top:338.1pt;width:757.6pt;height:0;z-index:-2526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7" id="Freeform 627" style="position:absolute;left:0;text-align:left;margin-left:20.25pt;margin-top:350.45pt;width:757.6pt;height:0;z-index:-25263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6" id="Freeform 628" style="position:absolute;left:0;text-align:left;margin-left:20.25pt;margin-top:362.75pt;width:757.6pt;height:0;z-index:-2526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5" id="Freeform 629" style="position:absolute;left:0;text-align:left;margin-left:20.25pt;margin-top:375.1pt;width:757.6pt;height:0;z-index:-2526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4" id="Freeform 630" style="position:absolute;left:0;text-align:left;margin-left:20.25pt;margin-top:387.45pt;width:757.6pt;height:0;z-index:-2526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3" id="Freeform 631" style="position:absolute;left:0;text-align:left;margin-left:20.25pt;margin-top:399.8pt;width:757.6pt;height:0;z-index:-25261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2" id="Freeform 632" style="position:absolute;left:0;text-align:left;margin-left:20.25pt;margin-top:412.15pt;width:757.6pt;height:0;z-index:-2526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1" id="Freeform 633" style="position:absolute;left:0;text-align:left;margin-left:20.25pt;margin-top:424.5pt;width:757.6pt;height:0;z-index:-25260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50" id="Freeform 634" style="position:absolute;left:0;text-align:left;margin-left:20.25pt;margin-top:436.8pt;width:757.6pt;height:0;z-index:-2526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9" id="Freeform 635" style="position:absolute;left:0;text-align:left;margin-left:20.25pt;margin-top:449.15pt;width:757.6pt;height:0;z-index:-25259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8" id="Freeform 636" style="position:absolute;left:0;text-align:left;margin-left:20.25pt;margin-top:461.5pt;width:757.6pt;height:0;z-index:-2525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7" id="Freeform 637" style="position:absolute;left:0;text-align:left;margin-left:20.25pt;margin-top:473.85pt;width:757.6pt;height:0;z-index:-25258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6" id="Freeform 638" style="position:absolute;left:0;text-align:left;margin-left:20.25pt;margin-top:486.2pt;width:757.6pt;height:0;z-index:-2525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5" id="Freeform 639" style="position:absolute;left:0;text-align:left;margin-left:20.25pt;margin-top:498.5pt;width:757.6pt;height:0;z-index:-2525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4" id="Freeform 640" style="position:absolute;left:0;text-align:left;margin-left:20.25pt;margin-top:510.85pt;width:757.6pt;height:0;z-index:-2525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2543" id="Freeform 641" style="position:absolute;left:0;text-align:left;margin-left:20.25pt;margin-top:523.2pt;width:757.6pt;height:0;z-index:-2525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5192,e" o:spid="_x0000_s2542" id="Freeform 642" style="position:absolute;left:0;text-align:left;margin-left:20.25pt;margin-top:535.55pt;width:757.6pt;height:0;z-index:-25256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2541" id="AutoShape 643" style="position:absolute;left:0;text-align:left;margin-left:19.25pt;margin-top:52.75pt;width:2pt;height:484.3pt;z-index:-2525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40" id="AutoShape 644" style="position:absolute;left:0;text-align:left;margin-left:44.6pt;margin-top:53.65pt;width:.2pt;height:482.5pt;z-index:-2525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9" id="AutoShape 645" style="position:absolute;left:0;text-align:left;margin-left:128.25pt;margin-top:53.65pt;width:.2pt;height:482.5pt;z-index:-2525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8" id="AutoShape 646" style="position:absolute;left:0;text-align:left;margin-left:213.5pt;margin-top:53.65pt;width:.2pt;height:482.5pt;z-index:-2525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7" id="AutoShape 647" style="position:absolute;left:0;text-align:left;margin-left:282.95pt;margin-top:53.65pt;width:.2pt;height:482.5pt;z-index:-2525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6" id="AutoShape 648" style="position:absolute;left:0;text-align:left;margin-left:372.9pt;margin-top:53.65pt;width:.2pt;height:482.5pt;z-index:-2525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5" id="AutoShape 649" style="position:absolute;left:0;text-align:left;margin-left:442.35pt;margin-top:53.65pt;width:.2pt;height:482.5pt;z-index:-2525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4" id="AutoShape 650" style="position:absolute;left:0;text-align:left;margin-left:534.65pt;margin-top:53.65pt;width:.2pt;height:482.5pt;z-index:-2525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3" id="AutoShape 651" style="position:absolute;left:0;text-align:left;margin-left:600.95pt;margin-top:53.65pt;width:.2pt;height:482.5pt;z-index:-25252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2532" id="AutoShape 652" style="position:absolute;left:0;text-align:left;margin-left:654.6pt;margin-top:53.65pt;width:.2pt;height:482.5pt;z-index:-2525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2531" id="AutoShape 653" style="position:absolute;left:0;text-align:left;margin-left:776.85pt;margin-top:52.75pt;width:2pt;height:484.3pt;z-index:-25251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30" id="Freeform 654" style="position:absolute;left:0;text-align:left;margin-left:44.7pt;margin-top:78.95pt;width:0;height:12.35pt;z-index:-2525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2529" id="Freeform 655" style="position:absolute;left:0;text-align:left;margin-left:20.25pt;margin-top:78.95pt;width:24.95pt;height:0;z-index:-25250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28" id="Freeform 656" style="position:absolute;left:0;text-align:left;margin-left:20.25pt;margin-top:78.45pt;width:0;height:12.85pt;z-index:-25250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27" id="Freeform 657" style="position:absolute;left:0;text-align:left;margin-left:128.35pt;margin-top:78.95pt;width:0;height:12.35pt;z-index:-25249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23,e" o:spid="_x0000_s2526" id="Freeform 658" style="position:absolute;left:0;text-align:left;margin-left:44.7pt;margin-top:78.95pt;width:84.15pt;height:0;z-index:-25249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23,40">
            <v:stroke joinstyle="miter" miterlimit="10"/>
            <v:path o:connectangles="0,0" o:connectlocs="12700,12700;1081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25" id="Freeform 659" style="position:absolute;left:0;text-align:left;margin-left:44.7pt;margin-top:78.45pt;width:0;height:12.85pt;z-index:-25249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24" id="Freeform 660" style="position:absolute;left:0;text-align:left;margin-left:213.6pt;margin-top:78.95pt;width:0;height:12.35pt;z-index:-25248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55,e" o:spid="_x0000_s2523" id="Freeform 661" style="position:absolute;left:0;text-align:left;margin-left:128.35pt;margin-top:78.95pt;width:85.75pt;height:0;z-index:-25248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22" id="Freeform 662" style="position:absolute;left:0;text-align:left;margin-left:128.35pt;margin-top:78.45pt;width:0;height:12.85pt;z-index:-25247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21" id="Freeform 663" style="position:absolute;left:0;text-align:left;margin-left:283.05pt;margin-top:78.95pt;width:0;height:12.35pt;z-index:-25247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2520" id="Freeform 664" style="position:absolute;left:0;text-align:left;margin-left:213.6pt;margin-top:78.95pt;width:69.95pt;height:0;z-index:-25247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19" id="Freeform 665" style="position:absolute;left:0;text-align:left;margin-left:213.6pt;margin-top:78.45pt;width:0;height:12.85pt;z-index:-25246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18" id="Freeform 666" style="position:absolute;left:0;text-align:left;margin-left:373pt;margin-top:78.95pt;width:0;height:12.35pt;z-index:-25246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49,e" o:spid="_x0000_s2517" id="Freeform 667" style="position:absolute;left:0;text-align:left;margin-left:283.05pt;margin-top:78.95pt;width:90.45pt;height:0;z-index:-2524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16" id="Freeform 668" style="position:absolute;left:0;text-align:left;margin-left:283.05pt;margin-top:78.45pt;width:0;height:12.85pt;z-index:-25245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15" id="Freeform 669" style="position:absolute;left:0;text-align:left;margin-left:442.45pt;margin-top:78.95pt;width:0;height:12.35pt;z-index:-25244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2514" id="Freeform 670" style="position:absolute;left:0;text-align:left;margin-left:373pt;margin-top:78.95pt;width:69.95pt;height:0;z-index:-25244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13" id="Freeform 671" style="position:absolute;left:0;text-align:left;margin-left:373pt;margin-top:78.45pt;width:0;height:12.85pt;z-index:-25244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12" id="Freeform 672" style="position:absolute;left:0;text-align:left;margin-left:534.75pt;margin-top:78.95pt;width:0;height:12.35pt;z-index:-25243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2511" id="Freeform 673" style="position:absolute;left:0;text-align:left;margin-left:442.45pt;margin-top:78.95pt;width:92.85pt;height:0;z-index:-25243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10" id="Freeform 674" style="position:absolute;left:0;text-align:left;margin-left:442.45pt;margin-top:78.45pt;width:0;height:12.85pt;z-index:-25243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09" id="Freeform 675" style="position:absolute;left:0;text-align:left;margin-left:601.05pt;margin-top:78.95pt;width:0;height:12.35pt;z-index:-25242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2508" id="Freeform 676" style="position:absolute;left:0;text-align:left;margin-left:534.75pt;margin-top:78.95pt;width:66.8pt;height:0;z-index:-25242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07" id="Freeform 677" style="position:absolute;left:0;text-align:left;margin-left:534.75pt;margin-top:78.45pt;width:0;height:12.85pt;z-index:-25241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06" id="Freeform 678" style="position:absolute;left:0;text-align:left;margin-left:654.7pt;margin-top:78.95pt;width:0;height:12.35pt;z-index:-25241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2505" id="Freeform 679" style="position:absolute;left:0;text-align:left;margin-left:601.05pt;margin-top:78.95pt;width:54.15pt;height:0;z-index:-25240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04" id="Freeform 680" style="position:absolute;left:0;text-align:left;margin-left:601.05pt;margin-top:78.45pt;width:0;height:12.85pt;z-index:-25240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503" id="Freeform 681" style="position:absolute;left:0;text-align:left;margin-left:777.85pt;margin-top:78.95pt;width:0;height:12.35pt;z-index:-2524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2502" id="Freeform 682" style="position:absolute;left:0;text-align:left;margin-left:654.7pt;margin-top:78.95pt;width:123.6pt;height:0;z-index:-25239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501" id="Freeform 683" style="position:absolute;left:0;text-align:left;margin-left:654.7pt;margin-top:78.45pt;width:0;height:12.85pt;z-index:-25239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500" id="Freeform 684" style="position:absolute;left:0;text-align:left;margin-left:20.25pt;margin-top:103.6pt;width:24.45pt;height:0;z-index:-25238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9" id="Freeform 685" style="position:absolute;left:0;text-align:left;margin-left:44.7pt;margin-top:90.75pt;width:0;height:13.35pt;z-index:-25238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8" id="Freeform 686" style="position:absolute;left:0;text-align:left;margin-left:20.25pt;margin-top:90.75pt;width:0;height:13.35pt;z-index:-25238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497" id="Freeform 687" style="position:absolute;left:0;text-align:left;margin-left:44.7pt;margin-top:103.6pt;width:83.65pt;height:0;z-index:-25237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6" id="Freeform 688" style="position:absolute;left:0;text-align:left;margin-left:128.35pt;margin-top:90.75pt;width:0;height:13.35pt;z-index:-25237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5" id="Freeform 689" style="position:absolute;left:0;text-align:left;margin-left:44.7pt;margin-top:90.75pt;width:0;height:13.35pt;z-index:-25236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494" id="Freeform 690" style="position:absolute;left:0;text-align:left;margin-left:128.35pt;margin-top:103.6pt;width:85.25pt;height:0;z-index:-25236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3" id="Freeform 691" style="position:absolute;left:0;text-align:left;margin-left:213.6pt;margin-top:90.75pt;width:0;height:13.35pt;z-index:-25236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492" id="Freeform 692" style="position:absolute;left:0;text-align:left;margin-left:213.6pt;margin-top:103.6pt;width:69.45pt;height:0;z-index:-25235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1" id="Freeform 693" style="position:absolute;left:0;text-align:left;margin-left:283.05pt;margin-top:90.75pt;width:0;height:13.35pt;z-index:-25235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90" id="Freeform 694" style="position:absolute;left:0;text-align:left;margin-left:213.6pt;margin-top:90.75pt;width:0;height:13.35pt;z-index:-25234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489" id="Freeform 695" style="position:absolute;left:0;text-align:left;margin-left:283.05pt;margin-top:103.6pt;width:89.95pt;height:0;z-index:-25234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8" id="Freeform 696" style="position:absolute;left:0;text-align:left;margin-left:373pt;margin-top:90.75pt;width:0;height:13.35pt;z-index:-25234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7" id="Freeform 697" style="position:absolute;left:0;text-align:left;margin-left:283.05pt;margin-top:90.75pt;width:0;height:13.35pt;z-index:-25233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486" id="Freeform 698" style="position:absolute;left:0;text-align:left;margin-left:373pt;margin-top:103.6pt;width:69.45pt;height:0;z-index:-25233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5" id="Freeform 699" style="position:absolute;left:0;text-align:left;margin-left:442.45pt;margin-top:90.75pt;width:0;height:13.35pt;z-index:-25232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484" id="Freeform 700" style="position:absolute;left:0;text-align:left;margin-left:442.45pt;margin-top:103.6pt;width:92.35pt;height:0;z-index:-25232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3" id="Freeform 701" style="position:absolute;left:0;text-align:left;margin-left:534.75pt;margin-top:90.75pt;width:0;height:13.35pt;z-index:-25231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2" id="Freeform 702" style="position:absolute;left:0;text-align:left;margin-left:442.45pt;margin-top:90.75pt;width:0;height:13.35pt;z-index:-25231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481" id="Freeform 703" style="position:absolute;left:0;text-align:left;margin-left:534.75pt;margin-top:103.6pt;width:66.3pt;height:0;z-index:-25230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80" id="Freeform 704" style="position:absolute;left:0;text-align:left;margin-left:601.05pt;margin-top:90.75pt;width:0;height:13.35pt;z-index:-25230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479" id="Freeform 705" style="position:absolute;left:0;text-align:left;margin-left:601.05pt;margin-top:103.6pt;width:53.65pt;height:0;z-index:-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78" id="Freeform 706" style="position:absolute;left:0;text-align:left;margin-left:654.7pt;margin-top:90.75pt;width:0;height:13.35pt;z-index:-25229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477" id="Freeform 707" style="position:absolute;left:0;text-align:left;margin-left:654.7pt;margin-top:103.6pt;width:123.1pt;height:0;z-index:-25228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76" id="Freeform 708" style="position:absolute;left:0;text-align:left;margin-left:777.85pt;margin-top:90.75pt;width:0;height:13.35pt;z-index:-25228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475" id="Freeform 709" style="position:absolute;left:0;text-align:left;margin-left:654.7pt;margin-top:90.75pt;width:0;height:13.35pt;z-index:-25228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74" id="Freeform 710" style="position:absolute;left:0;text-align:left;margin-left:44.7pt;margin-top:103.6pt;width:0;height:12.35pt;z-index:-25227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2473" id="Freeform 711" style="position:absolute;left:0;text-align:left;margin-left:20.25pt;margin-top:103.6pt;width:24.95pt;height:0;z-index:-25227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72" id="Freeform 712" style="position:absolute;left:0;text-align:left;margin-left:20.25pt;margin-top:103.1pt;width:0;height:12.85pt;z-index:-25226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71" id="Freeform 713" style="position:absolute;left:0;text-align:left;margin-left:128.35pt;margin-top:103.6pt;width:0;height:12.35pt;z-index:-25226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70" id="Freeform 714" style="position:absolute;left:0;text-align:left;margin-left:44.7pt;margin-top:103.1pt;width:0;height:12.85pt;z-index:-25225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69" id="Freeform 715" style="position:absolute;left:0;text-align:left;margin-left:213.6pt;margin-top:103.6pt;width:0;height:12.35pt;z-index:-25225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68" id="Freeform 716" style="position:absolute;left:0;text-align:left;margin-left:283.05pt;margin-top:103.6pt;width:0;height:12.35pt;z-index:-25224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67" id="Freeform 717" style="position:absolute;left:0;text-align:left;margin-left:213.6pt;margin-top:103.1pt;width:0;height:12.85pt;z-index:-25224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66" id="Freeform 718" style="position:absolute;left:0;text-align:left;margin-left:373pt;margin-top:103.6pt;width:0;height:12.35pt;z-index:-25223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65" id="Freeform 719" style="position:absolute;left:0;text-align:left;margin-left:283.05pt;margin-top:103.1pt;width:0;height:12.85pt;z-index:-25223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64" id="Freeform 720" style="position:absolute;left:0;text-align:left;margin-left:442.45pt;margin-top:103.6pt;width:0;height:12.35pt;z-index:-25222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2463" id="Freeform 721" style="position:absolute;left:0;text-align:left;margin-left:373pt;margin-top:103.6pt;width:69.95pt;height:0;z-index:-2522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62" id="Freeform 722" style="position:absolute;left:0;text-align:left;margin-left:373pt;margin-top:103.1pt;width:0;height:12.85pt;z-index:-25222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61" id="Freeform 723" style="position:absolute;left:0;text-align:left;margin-left:534.75pt;margin-top:103.6pt;width:0;height:12.35pt;z-index:-25221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60" id="Freeform 724" style="position:absolute;left:0;text-align:left;margin-left:442.45pt;margin-top:103.1pt;width:0;height:12.85pt;z-index:-25221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59" id="Freeform 725" style="position:absolute;left:0;text-align:left;margin-left:601.05pt;margin-top:103.6pt;width:0;height:12.35pt;z-index:-25220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2458" id="Freeform 726" style="position:absolute;left:0;text-align:left;margin-left:534.75pt;margin-top:103.6pt;width:66.8pt;height:0;z-index:-25220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57" id="Freeform 727" style="position:absolute;left:0;text-align:left;margin-left:534.75pt;margin-top:103.1pt;width:0;height:12.85pt;z-index:-25219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56" id="Freeform 728" style="position:absolute;left:0;text-align:left;margin-left:654.7pt;margin-top:103.6pt;width:0;height:12.35pt;z-index:-2521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2455" id="Freeform 729" style="position:absolute;left:0;text-align:left;margin-left:601.05pt;margin-top:103.6pt;width:54.15pt;height:0;z-index:-25218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54" id="Freeform 730" style="position:absolute;left:0;text-align:left;margin-left:601.05pt;margin-top:103.1pt;width:0;height:12.85pt;z-index:-25218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53" id="Freeform 731" style="position:absolute;left:0;text-align:left;margin-left:777.85pt;margin-top:103.6pt;width:0;height:12.35pt;z-index:-25217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52" id="Freeform 732" style="position:absolute;left:0;text-align:left;margin-left:654.7pt;margin-top:103.1pt;width:0;height:12.85pt;z-index:-2521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51" id="Freeform 733" style="position:absolute;left:0;text-align:left;margin-left:44.7pt;margin-top:115.95pt;width:0;height:12.35pt;z-index:-2521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50" id="Freeform 734" style="position:absolute;left:0;text-align:left;margin-left:20.25pt;margin-top:115.45pt;width:0;height:12.85pt;z-index:-25216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9" id="Freeform 735" style="position:absolute;left:0;text-align:left;margin-left:128.35pt;margin-top:115.95pt;width:0;height:12.35pt;z-index:-25216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48" id="Freeform 736" style="position:absolute;left:0;text-align:left;margin-left:44.7pt;margin-top:115.45pt;width:0;height:12.85pt;z-index:-25215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7" id="Freeform 737" style="position:absolute;left:0;text-align:left;margin-left:213.6pt;margin-top:115.95pt;width:0;height:12.35pt;z-index:-25215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6" id="Freeform 738" style="position:absolute;left:0;text-align:left;margin-left:283.05pt;margin-top:115.95pt;width:0;height:12.35pt;z-index:-2521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45" id="Freeform 739" style="position:absolute;left:0;text-align:left;margin-left:213.6pt;margin-top:115.45pt;width:0;height:12.85pt;z-index:-25214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4" id="Freeform 740" style="position:absolute;left:0;text-align:left;margin-left:373pt;margin-top:115.95pt;width:0;height:12.35pt;z-index:-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43" id="Freeform 741" style="position:absolute;left:0;text-align:left;margin-left:283.05pt;margin-top:115.45pt;width:0;height:12.85pt;z-index:-25213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2" id="Freeform 742" style="position:absolute;left:0;text-align:left;margin-left:442.45pt;margin-top:115.95pt;width:0;height:12.35pt;z-index:-25213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41" id="Freeform 743" style="position:absolute;left:0;text-align:left;margin-left:373pt;margin-top:115.45pt;width:0;height:12.85pt;z-index:-2521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40" id="Freeform 744" style="position:absolute;left:0;text-align:left;margin-left:534.75pt;margin-top:115.95pt;width:0;height:12.35pt;z-index:-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39" id="Freeform 745" style="position:absolute;left:0;text-align:left;margin-left:442.45pt;margin-top:115.45pt;width:0;height:12.85pt;z-index:-25211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38" id="Freeform 746" style="position:absolute;left:0;text-align:left;margin-left:601.05pt;margin-top:115.95pt;width:0;height:12.35pt;z-index:-2521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37" id="Freeform 747" style="position:absolute;left:0;text-align:left;margin-left:534.75pt;margin-top:115.45pt;width:0;height:12.85pt;z-index:-2521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36" id="Freeform 748" style="position:absolute;left:0;text-align:left;margin-left:654.7pt;margin-top:115.95pt;width:0;height:12.35pt;z-index:-25210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35" id="Freeform 749" style="position:absolute;left:0;text-align:left;margin-left:601.05pt;margin-top:115.45pt;width:0;height:12.85pt;z-index:-25210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34" id="Freeform 750" style="position:absolute;left:0;text-align:left;margin-left:777.85pt;margin-top:115.95pt;width:0;height:12.35pt;z-index:-25209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33" id="Freeform 751" style="position:absolute;left:0;text-align:left;margin-left:654.7pt;margin-top:115.45pt;width:0;height:12.85pt;z-index:-25209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32" id="Freeform 752" style="position:absolute;left:0;text-align:left;margin-left:44.7pt;margin-top:128.3pt;width:0;height:12.35pt;z-index:-25209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31" id="Freeform 753" style="position:absolute;left:0;text-align:left;margin-left:20.25pt;margin-top:127.8pt;width:0;height:12.85pt;z-index:-2520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30" id="Freeform 754" style="position:absolute;left:0;text-align:left;margin-left:128.35pt;margin-top:128.3pt;width:0;height:12.35pt;z-index:-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29" id="Freeform 755" style="position:absolute;left:0;text-align:left;margin-left:44.7pt;margin-top:127.8pt;width:0;height:12.85pt;z-index:-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28" id="Freeform 756" style="position:absolute;left:0;text-align:left;margin-left:213.6pt;margin-top:128.3pt;width:0;height:12.35pt;z-index:-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27" id="Freeform 757" style="position:absolute;left:0;text-align:left;margin-left:283.05pt;margin-top:128.3pt;width:0;height:12.35pt;z-index:-25207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26" id="Freeform 758" style="position:absolute;left:0;text-align:left;margin-left:213.6pt;margin-top:127.8pt;width:0;height:12.85pt;z-index:-2520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25" id="Freeform 759" style="position:absolute;left:0;text-align:left;margin-left:373pt;margin-top:128.3pt;width:0;height:12.35pt;z-index:-2520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24" id="Freeform 760" style="position:absolute;left:0;text-align:left;margin-left:283.05pt;margin-top:127.8pt;width:0;height:12.85pt;z-index:-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23" id="Freeform 761" style="position:absolute;left:0;text-align:left;margin-left:442.45pt;margin-top:128.3pt;width:0;height:12.35pt;z-index:-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22" id="Freeform 762" style="position:absolute;left:0;text-align:left;margin-left:373pt;margin-top:127.8pt;width:0;height:12.85pt;z-index:-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21" id="Freeform 763" style="position:absolute;left:0;text-align:left;margin-left:534.75pt;margin-top:128.3pt;width:0;height:12.35pt;z-index:-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20" id="Freeform 764" style="position:absolute;left:0;text-align:left;margin-left:442.45pt;margin-top:127.8pt;width:0;height:12.85pt;z-index:-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19" id="Freeform 765" style="position:absolute;left:0;text-align:left;margin-left:601.05pt;margin-top:128.3pt;width:0;height:12.35pt;z-index:-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18" id="Freeform 766" style="position:absolute;left:0;text-align:left;margin-left:534.75pt;margin-top:127.8pt;width:0;height:12.85pt;z-index:-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17" id="Freeform 767" style="position:absolute;left:0;text-align:left;margin-left:654.7pt;margin-top:128.3pt;width:0;height:12.35pt;z-index:-2520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16" id="Freeform 768" style="position:absolute;left:0;text-align:left;margin-left:601.05pt;margin-top:127.8pt;width:0;height:12.85pt;z-index:-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15" id="Freeform 769" style="position:absolute;left:0;text-align:left;margin-left:777.85pt;margin-top:128.3pt;width:0;height:12.35pt;z-index:-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14" id="Freeform 770" style="position:absolute;left:0;text-align:left;margin-left:654.7pt;margin-top:127.8pt;width:0;height:12.85pt;z-index:-2520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13" id="Freeform 771" style="position:absolute;left:0;text-align:left;margin-left:44.7pt;margin-top:140.65pt;width:0;height:12.35pt;z-index:-25202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12" id="Freeform 772" style="position:absolute;left:0;text-align:left;margin-left:20.25pt;margin-top:140.15pt;width:0;height:12.85pt;z-index:-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11" id="Freeform 773" style="position:absolute;left:0;text-align:left;margin-left:128.35pt;margin-top:140.65pt;width:0;height:12.35pt;z-index:-2520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10" id="Freeform 774" style="position:absolute;left:0;text-align:left;margin-left:44.7pt;margin-top:140.15pt;width:0;height:12.85pt;z-index:-25201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09" id="Freeform 775" style="position:absolute;left:0;text-align:left;margin-left:213.6pt;margin-top:140.65pt;width:0;height:12.35pt;z-index:-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08" id="Freeform 776" style="position:absolute;left:0;text-align:left;margin-left:128.35pt;margin-top:140.15pt;width:0;height:12.85pt;z-index:-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07" id="Freeform 777" style="position:absolute;left:0;text-align:left;margin-left:283.05pt;margin-top:140.65pt;width:0;height:12.35pt;z-index:-25200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06" id="Freeform 778" style="position:absolute;left:0;text-align:left;margin-left:213.6pt;margin-top:140.15pt;width:0;height:12.85pt;z-index:-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05" id="Freeform 779" style="position:absolute;left:0;text-align:left;margin-left:373pt;margin-top:140.65pt;width:0;height:12.35pt;z-index:-2519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04" id="Freeform 780" style="position:absolute;left:0;text-align:left;margin-left:283.05pt;margin-top:140.15pt;width:0;height:12.85pt;z-index:-25199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03" id="Freeform 781" style="position:absolute;left:0;text-align:left;margin-left:442.45pt;margin-top:140.65pt;width:0;height:12.35pt;z-index:-25199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02" id="Freeform 782" style="position:absolute;left:0;text-align:left;margin-left:373pt;margin-top:140.15pt;width:0;height:12.85pt;z-index:-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401" id="Freeform 783" style="position:absolute;left:0;text-align:left;margin-left:534.75pt;margin-top:140.65pt;width:0;height:12.35pt;z-index:-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400" id="Freeform 784" style="position:absolute;left:0;text-align:left;margin-left:442.45pt;margin-top:140.15pt;width:0;height:12.85pt;z-index:-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99" id="Freeform 785" style="position:absolute;left:0;text-align:left;margin-left:601.05pt;margin-top:140.65pt;width:0;height:12.35pt;z-index:-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98" id="Freeform 786" style="position:absolute;left:0;text-align:left;margin-left:534.75pt;margin-top:140.15pt;width:0;height:12.85pt;z-index:-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97" id="Freeform 787" style="position:absolute;left:0;text-align:left;margin-left:654.7pt;margin-top:140.65pt;width:0;height:12.35pt;z-index:-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96" id="Freeform 788" style="position:absolute;left:0;text-align:left;margin-left:601.05pt;margin-top:140.15pt;width:0;height:12.85pt;z-index:-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95" id="Freeform 789" style="position:absolute;left:0;text-align:left;margin-left:777.85pt;margin-top:140.65pt;width:0;height:12.35pt;z-index:-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94" id="Freeform 790" style="position:absolute;left:0;text-align:left;margin-left:654.7pt;margin-top:140.15pt;width:0;height:12.85pt;z-index:-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393" id="Freeform 791" style="position:absolute;left:0;text-align:left;margin-left:20.25pt;margin-top:165.3pt;width:24.45pt;height:0;z-index:-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92" id="Freeform 792" style="position:absolute;left:0;text-align:left;margin-left:44.7pt;margin-top:152.5pt;width:0;height:13.35pt;z-index:-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91" id="Freeform 793" style="position:absolute;left:0;text-align:left;margin-left:20.25pt;margin-top:152.5pt;width:0;height:13.35pt;z-index:-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390" id="Freeform 794" style="position:absolute;left:0;text-align:left;margin-left:44.7pt;margin-top:165.3pt;width:83.65pt;height:0;z-index:-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9" id="Freeform 795" style="position:absolute;left:0;text-align:left;margin-left:128.35pt;margin-top:152.5pt;width:0;height:13.35pt;z-index:-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8" id="Freeform 796" style="position:absolute;left:0;text-align:left;margin-left:44.7pt;margin-top:152.5pt;width:0;height:13.35pt;z-index:-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387" id="Freeform 797" style="position:absolute;left:0;text-align:left;margin-left:128.35pt;margin-top:165.3pt;width:85.25pt;height:0;z-index:-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6" id="Freeform 798" style="position:absolute;left:0;text-align:left;margin-left:213.6pt;margin-top:152.5pt;width:0;height:13.35pt;z-index:-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385" id="Freeform 799" style="position:absolute;left:0;text-align:left;margin-left:213.6pt;margin-top:165.3pt;width:69.45pt;height:0;z-index:-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4" id="Freeform 800" style="position:absolute;left:0;text-align:left;margin-left:283.05pt;margin-top:152.5pt;width:0;height:13.35pt;z-index:-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3" id="Freeform 801" style="position:absolute;left:0;text-align:left;margin-left:213.6pt;margin-top:152.5pt;width:0;height:13.35pt;z-index:-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382" id="Freeform 802" style="position:absolute;left:0;text-align:left;margin-left:283.05pt;margin-top:165.3pt;width:89.95pt;height:0;z-index:-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81" id="Freeform 803" style="position:absolute;left:0;text-align:left;margin-left:373pt;margin-top:152.5pt;width:0;height:13.35pt;z-index:-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380" id="Freeform 804" style="position:absolute;left:0;text-align:left;margin-left:373pt;margin-top:165.3pt;width:69.45pt;height:0;z-index:-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9" id="Freeform 805" style="position:absolute;left:0;text-align:left;margin-left:442.45pt;margin-top:152.5pt;width:0;height:13.35pt;z-index:-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378" id="Freeform 806" style="position:absolute;left:0;text-align:left;margin-left:442.45pt;margin-top:165.3pt;width:92.35pt;height:0;z-index:-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7" id="Freeform 807" style="position:absolute;left:0;text-align:left;margin-left:534.75pt;margin-top:152.5pt;width:0;height:13.35pt;z-index:-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376" id="Freeform 808" style="position:absolute;left:0;text-align:left;margin-left:534.75pt;margin-top:165.3pt;width:66.3pt;height:0;z-index:-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5" id="Freeform 809" style="position:absolute;left:0;text-align:left;margin-left:601.05pt;margin-top:152.5pt;width:0;height:13.35pt;z-index:-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4" id="Freeform 810" style="position:absolute;left:0;text-align:left;margin-left:534.75pt;margin-top:152.5pt;width:0;height:13.35pt;z-index:-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373" id="Freeform 811" style="position:absolute;left:0;text-align:left;margin-left:601.05pt;margin-top:165.3pt;width:53.65pt;height:0;z-index:-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2" id="Freeform 812" style="position:absolute;left:0;text-align:left;margin-left:654.7pt;margin-top:152.5pt;width:0;height:13.35pt;z-index:-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71" id="Freeform 813" style="position:absolute;left:0;text-align:left;margin-left:601.05pt;margin-top:152.5pt;width:0;height:13.35pt;z-index:-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370" id="Freeform 814" style="position:absolute;left:0;text-align:left;margin-left:654.7pt;margin-top:165.3pt;width:123.1pt;height:0;z-index:-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69" id="Freeform 815" style="position:absolute;left:0;text-align:left;margin-left:777.85pt;margin-top:152.5pt;width:0;height:13.35pt;z-index:-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68" id="Freeform 816" style="position:absolute;left:0;text-align:left;margin-left:44.7pt;margin-top:165.3pt;width:0;height:12.35pt;z-index:-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67" id="Freeform 817" style="position:absolute;left:0;text-align:left;margin-left:20.25pt;margin-top:164.8pt;width:0;height:12.85pt;z-index:-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66" id="Freeform 818" style="position:absolute;left:0;text-align:left;margin-left:128.35pt;margin-top:165.3pt;width:0;height:12.35pt;z-index:-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65" id="Freeform 819" style="position:absolute;left:0;text-align:left;margin-left:44.7pt;margin-top:164.8pt;width:0;height:12.85pt;z-index:-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64" id="Freeform 820" style="position:absolute;left:0;text-align:left;margin-left:213.6pt;margin-top:165.3pt;width:0;height:12.35pt;z-index:-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55,e" o:spid="_x0000_s2363" id="Freeform 821" style="position:absolute;left:0;text-align:left;margin-left:128.35pt;margin-top:165.3pt;width:85.75pt;height:0;z-index:-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62" id="Freeform 822" style="position:absolute;left:0;text-align:left;margin-left:283.05pt;margin-top:165.3pt;width:0;height:12.35pt;z-index:-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2361" id="Freeform 823" style="position:absolute;left:0;text-align:left;margin-left:213.6pt;margin-top:165.3pt;width:69.95pt;height:0;z-index:-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60" id="Freeform 824" style="position:absolute;left:0;text-align:left;margin-left:373pt;margin-top:165.3pt;width:0;height:12.35pt;z-index:-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59" id="Freeform 825" style="position:absolute;left:0;text-align:left;margin-left:442.45pt;margin-top:165.3pt;width:0;height:12.35pt;z-index:-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58" id="Freeform 826" style="position:absolute;left:0;text-align:left;margin-left:534.75pt;margin-top:165.3pt;width:0;height:12.35pt;z-index:-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57" id="Freeform 827" style="position:absolute;left:0;text-align:left;margin-left:601.05pt;margin-top:165.3pt;width:0;height:12.35pt;z-index:-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2356" id="Freeform 828" style="position:absolute;left:0;text-align:left;margin-left:534.75pt;margin-top:165.3pt;width:66.8pt;height:0;z-index:-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55" id="Freeform 829" style="position:absolute;left:0;text-align:left;margin-left:534.75pt;margin-top:164.8pt;width:0;height:12.85pt;z-index:-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54" id="Freeform 830" style="position:absolute;left:0;text-align:left;margin-left:654.7pt;margin-top:165.3pt;width:0;height:12.35pt;z-index:-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2353" id="Freeform 831" style="position:absolute;left:0;text-align:left;margin-left:601.05pt;margin-top:165.3pt;width:54.15pt;height:0;z-index:-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52" id="Freeform 832" style="position:absolute;left:0;text-align:left;margin-left:601.05pt;margin-top:164.8pt;width:0;height:12.85pt;z-index:-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51" id="Freeform 833" style="position:absolute;left:0;text-align:left;margin-left:777.85pt;margin-top:165.3pt;width:0;height:12.35pt;z-index:-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2350" id="Freeform 834" style="position:absolute;left:0;text-align:left;margin-left:654.7pt;margin-top:165.3pt;width:123.6pt;height:0;z-index:-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49" id="Freeform 835" style="position:absolute;left:0;text-align:left;margin-left:654.7pt;margin-top:164.8pt;width:0;height:12.85pt;z-index:-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8" id="Freeform 836" style="position:absolute;left:0;text-align:left;margin-left:44.7pt;margin-top:177.65pt;width:0;height:12.35pt;z-index:-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47" id="Freeform 837" style="position:absolute;left:0;text-align:left;margin-left:20.25pt;margin-top:177.15pt;width:0;height:12.85pt;z-index:-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6" id="Freeform 838" style="position:absolute;left:0;text-align:left;margin-left:128.35pt;margin-top:177.65pt;width:0;height:12.35pt;z-index:-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45" id="Freeform 839" style="position:absolute;left:0;text-align:left;margin-left:44.7pt;margin-top:177.15pt;width:0;height:12.85pt;z-index:-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4" id="Freeform 840" style="position:absolute;left:0;text-align:left;margin-left:213.6pt;margin-top:177.65pt;width:0;height:12.35pt;z-index:-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3" id="Freeform 841" style="position:absolute;left:0;text-align:left;margin-left:283.05pt;margin-top:177.65pt;width:0;height:12.35pt;z-index:-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2" id="Freeform 842" style="position:absolute;left:0;text-align:left;margin-left:373pt;margin-top:177.65pt;width:0;height:12.35pt;z-index:-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1" id="Freeform 843" style="position:absolute;left:0;text-align:left;margin-left:442.45pt;margin-top:177.65pt;width:0;height:12.35pt;z-index:-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40" id="Freeform 844" style="position:absolute;left:0;text-align:left;margin-left:534.75pt;margin-top:177.65pt;width:0;height:12.35pt;z-index:-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9" id="Freeform 845" style="position:absolute;left:0;text-align:left;margin-left:601.05pt;margin-top:177.65pt;width:0;height:12.35pt;z-index:-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8" id="Freeform 846" style="position:absolute;left:0;text-align:left;margin-left:654.7pt;margin-top:177.65pt;width:0;height:12.35pt;z-index:-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7" id="Freeform 847" style="position:absolute;left:0;text-align:left;margin-left:777.85pt;margin-top:177.65pt;width:0;height:12.35pt;z-index:-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36" id="Freeform 848" style="position:absolute;left:0;text-align:left;margin-left:654.7pt;margin-top:177.15pt;width:0;height:12.85pt;z-index:-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5" id="Freeform 849" style="position:absolute;left:0;text-align:left;margin-left:44.7pt;margin-top:190pt;width:0;height:12.35pt;z-index:-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34" id="Freeform 850" style="position:absolute;left:0;text-align:left;margin-left:20.25pt;margin-top:189.5pt;width:0;height:12.85pt;z-index:-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3" id="Freeform 851" style="position:absolute;left:0;text-align:left;margin-left:128.35pt;margin-top:190pt;width:0;height:12.35pt;z-index:-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32" id="Freeform 852" style="position:absolute;left:0;text-align:left;margin-left:44.7pt;margin-top:189.5pt;width:0;height:12.85pt;z-index:-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1" id="Freeform 853" style="position:absolute;left:0;text-align:left;margin-left:213.6pt;margin-top:190pt;width:0;height:12.35pt;z-index:-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30" id="Freeform 854" style="position:absolute;left:0;text-align:left;margin-left:283.05pt;margin-top:190pt;width:0;height:12.35pt;z-index:-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9" id="Freeform 855" style="position:absolute;left:0;text-align:left;margin-left:373pt;margin-top:190pt;width:0;height:12.35pt;z-index:-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8" id="Freeform 856" style="position:absolute;left:0;text-align:left;margin-left:442.45pt;margin-top:190pt;width:0;height:12.35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7" id="Freeform 857" style="position:absolute;left:0;text-align:left;margin-left:534.75pt;margin-top:190pt;width:0;height:12.35pt;z-index:-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6" id="Freeform 858" style="position:absolute;left:0;text-align:left;margin-left:601.05pt;margin-top:190pt;width:0;height:12.35pt;z-index:-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5" id="Freeform 859" style="position:absolute;left:0;text-align:left;margin-left:654.7pt;margin-top:190pt;width:0;height:12.35pt;z-index:-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4" id="Freeform 860" style="position:absolute;left:0;text-align:left;margin-left:777.85pt;margin-top:190pt;width:0;height:12.35pt;z-index:-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23" id="Freeform 861" style="position:absolute;left:0;text-align:left;margin-left:654.7pt;margin-top:189.5pt;width:0;height:12.85pt;z-index:-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2" id="Freeform 862" style="position:absolute;left:0;text-align:left;margin-left:44.7pt;margin-top:202.35pt;width:0;height:12.35pt;z-index:-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21" id="Freeform 863" style="position:absolute;left:0;text-align:left;margin-left:20.25pt;margin-top:201.85pt;width:0;height:12.85pt;z-index:-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20" id="Freeform 864" style="position:absolute;left:0;text-align:left;margin-left:128.35pt;margin-top:202.35pt;width:0;height:12.35pt;z-index:-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19" id="Freeform 865" style="position:absolute;left:0;text-align:left;margin-left:44.7pt;margin-top:201.85pt;width:0;height:12.85pt;z-index:-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8" id="Freeform 866" style="position:absolute;left:0;text-align:left;margin-left:213.6pt;margin-top:202.35pt;width:0;height:12.3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7" id="Freeform 867" style="position:absolute;left:0;text-align:left;margin-left:283.05pt;margin-top:202.35pt;width:0;height:12.35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6" id="Freeform 868" style="position:absolute;left:0;text-align:left;margin-left:373pt;margin-top:202.35pt;width:0;height:12.35pt;z-index:-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5" id="Freeform 869" style="position:absolute;left:0;text-align:left;margin-left:442.45pt;margin-top:202.35pt;width:0;height:12.35pt;z-index:-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4" id="Freeform 870" style="position:absolute;left:0;text-align:left;margin-left:534.75pt;margin-top:202.35pt;width:0;height:12.35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3" id="Freeform 871" style="position:absolute;left:0;text-align:left;margin-left:601.05pt;margin-top:202.35pt;width:0;height:12.35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2" id="Freeform 872" style="position:absolute;left:0;text-align:left;margin-left:654.7pt;margin-top:202.35pt;width:0;height:12.35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311" id="Freeform 873" style="position:absolute;left:0;text-align:left;margin-left:777.85pt;margin-top:202.35pt;width:0;height:12.3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310" id="Freeform 874" style="position:absolute;left:0;text-align:left;margin-left:654.7pt;margin-top:201.85pt;width:0;height:12.85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2309" id="Freeform 875" style="position:absolute;left:0;text-align:left;margin-left:20.25pt;margin-top:227pt;width:24.45pt;height:0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08" id="Freeform 876" style="position:absolute;left:0;text-align:left;margin-left:44.7pt;margin-top:214.2pt;width:0;height:13.35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07" id="Freeform 877" style="position:absolute;left:0;text-align:left;margin-left:20.25pt;margin-top:214.2pt;width:0;height:13.3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2306" id="Freeform 878" style="position:absolute;left:0;text-align:left;margin-left:44.7pt;margin-top:227pt;width:83.65pt;height:0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05" id="Freeform 879" style="position:absolute;left:0;text-align:left;margin-left:128.35pt;margin-top:214.2pt;width:0;height:13.3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2304" id="Freeform 880" style="position:absolute;left:0;text-align:left;margin-left:128.35pt;margin-top:227pt;width:85.25pt;height:0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03" id="Freeform 881" style="position:absolute;left:0;text-align:left;margin-left:213.6pt;margin-top:214.2pt;width:0;height:13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302" id="Freeform 882" style="position:absolute;left:0;text-align:left;margin-left:213.6pt;margin-top:227pt;width:69.4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301" id="Freeform 883" style="position:absolute;left:0;text-align:left;margin-left:283.05pt;margin-top:214.2pt;width:0;height:13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2300" id="Freeform 884" style="position:absolute;left:0;text-align:left;margin-left:283.05pt;margin-top:227pt;width:89.95pt;height:0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99" id="Freeform 885" style="position:absolute;left:0;text-align:left;margin-left:373pt;margin-top:214.2pt;width:0;height:13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2298" id="Freeform 886" style="position:absolute;left:0;text-align:left;margin-left:373pt;margin-top:227pt;width:69.45pt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97" id="Freeform 887" style="position:absolute;left:0;text-align:left;margin-left:442.45pt;margin-top:214.2pt;width:0;height:13.3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2296" id="Freeform 888" style="position:absolute;left:0;text-align:left;margin-left:442.45pt;margin-top:227pt;width:92.35pt;height:0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95" id="Freeform 889" style="position:absolute;left:0;text-align:left;margin-left:534.75pt;margin-top:214.2pt;width:0;height:13.3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2294" id="Freeform 890" style="position:absolute;left:0;text-align:left;margin-left:534.75pt;margin-top:227pt;width:66.3pt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93" id="Freeform 891" style="position:absolute;left:0;text-align:left;margin-left:601.05pt;margin-top:214.2pt;width:0;height:13.3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2292" id="Freeform 892" style="position:absolute;left:0;text-align:left;margin-left:601.05pt;margin-top:227pt;width:53.65pt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91" id="Freeform 893" style="position:absolute;left:0;text-align:left;margin-left:654.7pt;margin-top:214.2pt;width:0;height:13.3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2290" id="Freeform 894" style="position:absolute;left:0;text-align:left;margin-left:654.7pt;margin-top:227pt;width:123.1pt;height:0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89" id="Freeform 895" style="position:absolute;left:0;text-align:left;margin-left:777.85pt;margin-top:214.2pt;width:0;height:13.3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2288" id="Freeform 896" style="position:absolute;left:0;text-align:left;margin-left:654.7pt;margin-top:214.2pt;width:0;height:1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87" id="Freeform 897" style="position:absolute;left:0;text-align:left;margin-left:44.7pt;margin-top:227pt;width:0;height:12.3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2286" id="Freeform 898" style="position:absolute;left:0;text-align:left;margin-left:20.25pt;margin-top:227pt;width:24.95pt;height:0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85" id="Freeform 899" style="position:absolute;left:0;text-align:left;margin-left:20.25pt;margin-top:226.5pt;width:0;height:12.8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84" id="Freeform 900" style="position:absolute;left:0;text-align:left;margin-left:128.35pt;margin-top:227pt;width:0;height:12.3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83" id="Freeform 901" style="position:absolute;left:0;text-align:left;margin-left:213.6pt;margin-top:227pt;width:0;height:12.3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55,e" o:spid="_x0000_s2282" id="Freeform 902" style="position:absolute;left:0;text-align:left;margin-left:128.35pt;margin-top:227pt;width:85.75pt;height:0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81" id="Freeform 903" style="position:absolute;left:0;text-align:left;margin-left:128.35pt;margin-top:226.5pt;width:0;height:12.8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80" id="Freeform 904" style="position:absolute;left:0;text-align:left;margin-left:283.05pt;margin-top:227pt;width:0;height:12.3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2279" id="Freeform 905" style="position:absolute;left:0;text-align:left;margin-left:213.6pt;margin-top:227pt;width:69.95pt;height:0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78" id="Freeform 906" style="position:absolute;left:0;text-align:left;margin-left:213.6pt;margin-top:226.5pt;width:0;height:12.8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77" id="Freeform 907" style="position:absolute;left:0;text-align:left;margin-left:373pt;margin-top:227pt;width:0;height:12.35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49,e" o:spid="_x0000_s2276" id="Freeform 908" style="position:absolute;left:0;text-align:left;margin-left:283.05pt;margin-top:227pt;width:90.45pt;height:0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75" id="Freeform 909" style="position:absolute;left:0;text-align:left;margin-left:283.05pt;margin-top:226.5pt;width:0;height:12.85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74" id="Freeform 910" style="position:absolute;left:0;text-align:left;margin-left:534.75pt;margin-top:227pt;width:0;height:12.35pt;z-index:-2515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2273" id="Freeform 911" style="position:absolute;left:0;text-align:left;margin-left:442.45pt;margin-top:227pt;width:92.85pt;height:0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72" id="Freeform 912" style="position:absolute;left:0;text-align:left;margin-left:442.45pt;margin-top:226.5pt;width:0;height:12.85pt;z-index:-25155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71" id="Freeform 913" style="position:absolute;left:0;text-align:left;margin-left:601.05pt;margin-top:227pt;width:0;height:12.35pt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2270" id="Freeform 914" style="position:absolute;left:0;text-align:left;margin-left:534.75pt;margin-top:227pt;width:66.8pt;height:0;z-index:-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69" id="Freeform 915" style="position:absolute;left:0;text-align:left;margin-left:654.7pt;margin-top:227pt;width:0;height:12.35pt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2268" id="Freeform 916" style="position:absolute;left:0;text-align:left;margin-left:601.05pt;margin-top:227pt;width:54.15pt;height:0;z-index:-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67" id="Freeform 917" style="position:absolute;left:0;text-align:left;margin-left:601.05pt;margin-top:226.5pt;width:0;height:12.85pt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66" id="Freeform 918" style="position:absolute;left:0;text-align:left;margin-left:777.85pt;margin-top:227pt;width:0;height:12.35pt;z-index:-25153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2265" id="Freeform 919" style="position:absolute;left:0;text-align:left;margin-left:654.7pt;margin-top:227pt;width:123.6pt;height:0;z-index:-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64" id="Freeform 920" style="position:absolute;left:0;text-align:left;margin-left:44.7pt;margin-top:239.35pt;width:0;height:12.35pt;z-index:-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63" id="Freeform 921" style="position:absolute;left:0;text-align:left;margin-left:20.25pt;margin-top:238.85pt;width:0;height:12.85pt;z-index:-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62" id="Freeform 922" style="position:absolute;left:0;text-align:left;margin-left:128.35pt;margin-top:239.35pt;width:0;height:12.35pt;z-index:-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61" id="Freeform 923" style="position:absolute;left:0;text-align:left;margin-left:213.6pt;margin-top:239.35pt;width:0;height:12.35pt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60" id="Freeform 924" style="position:absolute;left:0;text-align:left;margin-left:128.35pt;margin-top:238.85pt;width:0;height:12.85pt;z-index:-25151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9" id="Freeform 925" style="position:absolute;left:0;text-align:left;margin-left:283.05pt;margin-top:239.35pt;width:0;height:12.35pt;z-index:-25151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58" id="Freeform 926" style="position:absolute;left:0;text-align:left;margin-left:213.6pt;margin-top:238.85pt;width:0;height:12.85pt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7" id="Freeform 927" style="position:absolute;left:0;text-align:left;margin-left:373pt;margin-top:239.35pt;width:0;height:12.35pt;z-index:-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56" id="Freeform 928" style="position:absolute;left:0;text-align:left;margin-left:283.05pt;margin-top:238.85pt;width:0;height:12.85pt;z-index:-2515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5" id="Freeform 929" style="position:absolute;left:0;text-align:left;margin-left:534.75pt;margin-top:239.35pt;width:0;height:12.35pt;z-index:-25150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54" id="Freeform 930" style="position:absolute;left:0;text-align:left;margin-left:442.45pt;margin-top:238.85pt;width:0;height:12.85pt;z-index:-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3" id="Freeform 931" style="position:absolute;left:0;text-align:left;margin-left:601.05pt;margin-top:239.35pt;width:0;height:12.35pt;z-index:-25149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2" id="Freeform 932" style="position:absolute;left:0;text-align:left;margin-left:654.7pt;margin-top:239.35pt;width:0;height:12.35pt;z-index:-25149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1" id="Freeform 933" style="position:absolute;left:0;text-align:left;margin-left:777.85pt;margin-top:239.35pt;width:0;height:12.35pt;z-index:-251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50" id="Freeform 934" style="position:absolute;left:0;text-align:left;margin-left:44.7pt;margin-top:251.7pt;width:0;height:12.35pt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49" id="Freeform 935" style="position:absolute;left:0;text-align:left;margin-left:20.25pt;margin-top:251.2pt;width:0;height:12.85pt;z-index:-251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48" id="Freeform 936" style="position:absolute;left:0;text-align:left;margin-left:128.35pt;margin-top:251.7pt;width:0;height:12.35pt;z-index:-251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47" id="Freeform 937" style="position:absolute;left:0;text-align:left;margin-left:213.6pt;margin-top:251.7pt;width:0;height:12.35pt;z-index:-251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46" id="Freeform 938" style="position:absolute;left:0;text-align:left;margin-left:128.35pt;margin-top:251.2pt;width:0;height:12.85pt;z-index:-2514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45" id="Freeform 939" style="position:absolute;left:0;text-align:left;margin-left:283.05pt;margin-top:251.7pt;width:0;height:12.35pt;z-index:-251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44" id="Freeform 940" style="position:absolute;left:0;text-align:left;margin-left:213.6pt;margin-top:251.2pt;width:0;height:12.85pt;z-index:-251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43" id="Freeform 941" style="position:absolute;left:0;text-align:left;margin-left:373pt;margin-top:251.7pt;width:0;height:12.35pt;z-index:-251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42" id="Freeform 942" style="position:absolute;left:0;text-align:left;margin-left:283.05pt;margin-top:251.2pt;width:0;height:12.85pt;z-index:-251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41" id="Freeform 943" style="position:absolute;left:0;text-align:left;margin-left:534.75pt;margin-top:251.7pt;width:0;height:12.35pt;z-index:-251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40" id="Freeform 944" style="position:absolute;left:0;text-align:left;margin-left:442.45pt;margin-top:251.2pt;width:0;height:12.85pt;z-index:-251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9" id="Freeform 945" style="position:absolute;left:0;text-align:left;margin-left:601.05pt;margin-top:251.7pt;width:0;height:12.35pt;z-index:-251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8" id="Freeform 946" style="position:absolute;left:0;text-align:left;margin-left:654.7pt;margin-top:251.7pt;width:0;height:12.35pt;z-index:-251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7" id="Freeform 947" style="position:absolute;left:0;text-align:left;margin-left:777.85pt;margin-top:251.7pt;width:0;height:12.35pt;z-index:-251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6" id="Freeform 948" style="position:absolute;left:0;text-align:left;margin-left:44.7pt;margin-top:264.05pt;width:0;height:12.35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35" id="Freeform 949" style="position:absolute;left:0;text-align:left;margin-left:20.25pt;margin-top:263.55pt;width:0;height:12.8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4" id="Freeform 950" style="position:absolute;left:0;text-align:left;margin-left:128.35pt;margin-top:264.05pt;width:0;height:12.35pt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33" id="Freeform 951" style="position:absolute;left:0;text-align:left;margin-left:44.7pt;margin-top:263.55pt;width:0;height:12.85pt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2" id="Freeform 952" style="position:absolute;left:0;text-align:left;margin-left:213.6pt;margin-top:264.05pt;width:0;height:12.35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31" id="Freeform 953" style="position:absolute;left:0;text-align:left;margin-left:128.35pt;margin-top:263.55pt;width:0;height:12.85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30" id="Freeform 954" style="position:absolute;left:0;text-align:left;margin-left:283.05pt;margin-top:264.05pt;width:0;height:12.35pt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29" id="Freeform 955" style="position:absolute;left:0;text-align:left;margin-left:213.6pt;margin-top:263.55pt;width:0;height:12.85pt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8" id="Freeform 956" style="position:absolute;left:0;text-align:left;margin-left:373pt;margin-top:264.05pt;width:0;height:12.35pt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27" id="Freeform 957" style="position:absolute;left:0;text-align:left;margin-left:283.05pt;margin-top:263.55pt;width:0;height:12.85pt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6" id="Freeform 958" style="position:absolute;left:0;text-align:left;margin-left:534.75pt;margin-top:264.05pt;width:0;height:12.35pt;z-index:-251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25" id="Freeform 959" style="position:absolute;left:0;text-align:left;margin-left:442.45pt;margin-top:263.55pt;width:0;height:12.85pt;z-index:-251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4" id="Freeform 960" style="position:absolute;left:0;text-align:left;margin-left:601.05pt;margin-top:264.05pt;width:0;height:12.35pt;z-index:-251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3" id="Freeform 961" style="position:absolute;left:0;text-align:left;margin-left:654.7pt;margin-top:264.05pt;width:0;height:12.35pt;z-index:-251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2" id="Freeform 962" style="position:absolute;left:0;text-align:left;margin-left:777.85pt;margin-top:264.05pt;width:0;height:12.35pt;z-index:-25139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21" id="Freeform 963" style="position:absolute;left:0;text-align:left;margin-left:44.7pt;margin-top:276.4pt;width:0;height:12.35pt;z-index:-25138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20" id="Freeform 964" style="position:absolute;left:0;text-align:left;margin-left:20.25pt;margin-top:275.9pt;width:0;height:12.85pt;z-index:-25138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19" id="Freeform 965" style="position:absolute;left:0;text-align:left;margin-left:128.35pt;margin-top:276.4pt;width:0;height:12.35pt;z-index:-25138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18" id="Freeform 966" style="position:absolute;left:0;text-align:left;margin-left:44.7pt;margin-top:275.9pt;width:0;height:12.85pt;z-index:-2513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17" id="Freeform 967" style="position:absolute;left:0;text-align:left;margin-left:213.6pt;margin-top:276.4pt;width:0;height:12.35pt;z-index:-2513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16" id="Freeform 968" style="position:absolute;left:0;text-align:left;margin-left:128.35pt;margin-top:275.9pt;width:0;height:12.85pt;z-index:-2513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15" id="Freeform 969" style="position:absolute;left:0;text-align:left;margin-left:283.05pt;margin-top:276.4pt;width:0;height:12.35pt;z-index:-25137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14" id="Freeform 970" style="position:absolute;left:0;text-align:left;margin-left:213.6pt;margin-top:275.9pt;width:0;height:12.85pt;z-index:-25137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13" id="Freeform 971" style="position:absolute;left:0;text-align:left;margin-left:373pt;margin-top:276.4pt;width:0;height:12.35pt;z-index:-25136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12" id="Freeform 972" style="position:absolute;left:0;text-align:left;margin-left:283.05pt;margin-top:275.9pt;width:0;height:12.85pt;z-index:-25136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11" id="Freeform 973" style="position:absolute;left:0;text-align:left;margin-left:534.75pt;margin-top:276.4pt;width:0;height:12.35pt;z-index:-25135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10" id="Freeform 974" style="position:absolute;left:0;text-align:left;margin-left:442.45pt;margin-top:275.9pt;width:0;height:12.85pt;z-index:-25135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9" id="Freeform 975" style="position:absolute;left:0;text-align:left;margin-left:601.05pt;margin-top:276.4pt;width:0;height:12.35pt;z-index:-25135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8" id="Freeform 976" style="position:absolute;left:0;text-align:left;margin-left:654.7pt;margin-top:276.4pt;width:0;height:12.35pt;z-index:-25134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7" id="Freeform 977" style="position:absolute;left:0;text-align:left;margin-left:777.85pt;margin-top:276.4pt;width:0;height:12.35pt;z-index:-25134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6" id="Freeform 978" style="position:absolute;left:0;text-align:left;margin-left:44.7pt;margin-top:288.75pt;width:0;height:12.35pt;z-index:-25134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05" id="Freeform 979" style="position:absolute;left:0;text-align:left;margin-left:20.25pt;margin-top:288.25pt;width:0;height:12.85pt;z-index:-25133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4" id="Freeform 980" style="position:absolute;left:0;text-align:left;margin-left:128.35pt;margin-top:288.75pt;width:0;height:12.35pt;z-index:-2513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03" id="Freeform 981" style="position:absolute;left:0;text-align:left;margin-left:44.7pt;margin-top:288.25pt;width:0;height:12.85pt;z-index:-25133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2" id="Freeform 982" style="position:absolute;left:0;text-align:left;margin-left:213.6pt;margin-top:288.75pt;width:0;height:12.35pt;z-index:-25132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201" id="Freeform 983" style="position:absolute;left:0;text-align:left;margin-left:128.35pt;margin-top:288.25pt;width:0;height:12.85pt;z-index:-25132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200" id="Freeform 984" style="position:absolute;left:0;text-align:left;margin-left:283.05pt;margin-top:288.75pt;width:0;height:12.35pt;z-index:-25132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99" id="Freeform 985" style="position:absolute;left:0;text-align:left;margin-left:213.6pt;margin-top:288.25pt;width:0;height:12.85pt;z-index:-25132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8" id="Freeform 986" style="position:absolute;left:0;text-align:left;margin-left:373pt;margin-top:288.75pt;width:0;height:12.35pt;z-index:-2513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97" id="Freeform 987" style="position:absolute;left:0;text-align:left;margin-left:283.05pt;margin-top:288.25pt;width:0;height:12.85pt;z-index:-25131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6" id="Freeform 988" style="position:absolute;left:0;text-align:left;margin-left:534.75pt;margin-top:288.75pt;width:0;height:12.35pt;z-index:-25130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95" id="Freeform 989" style="position:absolute;left:0;text-align:left;margin-left:442.45pt;margin-top:288.25pt;width:0;height:12.85pt;z-index:-2513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4" id="Freeform 990" style="position:absolute;left:0;text-align:left;margin-left:601.05pt;margin-top:288.75pt;width:0;height:12.35pt;z-index:-25130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3" id="Freeform 991" style="position:absolute;left:0;text-align:left;margin-left:654.7pt;margin-top:288.75pt;width:0;height:12.35pt;z-index:-25129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2" id="Freeform 992" style="position:absolute;left:0;text-align:left;margin-left:777.85pt;margin-top:288.75pt;width:0;height:12.35pt;z-index:-25129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91" id="Freeform 993" style="position:absolute;left:0;text-align:left;margin-left:44.7pt;margin-top:301.05pt;width:0;height:12.35pt;z-index:-25129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90" id="Freeform 994" style="position:absolute;left:0;text-align:left;margin-left:20.25pt;margin-top:300.55pt;width:0;height:12.85pt;z-index:-25129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89" id="Freeform 995" style="position:absolute;left:0;text-align:left;margin-left:128.35pt;margin-top:301.05pt;width:0;height:12.35pt;z-index:-25128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88" id="Freeform 996" style="position:absolute;left:0;text-align:left;margin-left:44.7pt;margin-top:300.55pt;width:0;height:12.85pt;z-index:-25128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87" id="Freeform 997" style="position:absolute;left:0;text-align:left;margin-left:213.6pt;margin-top:301.05pt;width:0;height:12.35pt;z-index:-25128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86" id="Freeform 998" style="position:absolute;left:0;text-align:left;margin-left:128.35pt;margin-top:300.55pt;width:0;height:12.85pt;z-index:-25128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85" id="Freeform 999" style="position:absolute;left:0;text-align:left;margin-left:283.05pt;margin-top:301.05pt;width:0;height:12.35pt;z-index:-25127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84" id="Freeform 1000" style="position:absolute;left:0;text-align:left;margin-left:213.6pt;margin-top:300.55pt;width:0;height:12.85pt;z-index:-25127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83" id="Freeform 1001" style="position:absolute;left:0;text-align:left;margin-left:373pt;margin-top:301.05pt;width:0;height:12.35pt;z-index:-25127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82" id="Freeform 1002" style="position:absolute;left:0;text-align:left;margin-left:283.05pt;margin-top:300.55pt;width:0;height:12.85pt;z-index:-25126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81" id="Freeform 1003" style="position:absolute;left:0;text-align:left;margin-left:534.75pt;margin-top:301.05pt;width:0;height:12.35pt;z-index:-2512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80" id="Freeform 1004" style="position:absolute;left:0;text-align:left;margin-left:442.45pt;margin-top:300.55pt;width:0;height:12.85pt;z-index:-25126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9" id="Freeform 1005" style="position:absolute;left:0;text-align:left;margin-left:601.05pt;margin-top:301.05pt;width:0;height:12.35pt;z-index:-25125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8" id="Freeform 1006" style="position:absolute;left:0;text-align:left;margin-left:654.7pt;margin-top:301.05pt;width:0;height:12.35pt;z-index:-2512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7" id="Freeform 1007" style="position:absolute;left:0;text-align:left;margin-left:777.85pt;margin-top:301.05pt;width:0;height:12.35pt;z-index:-2512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6" id="Freeform 1008" style="position:absolute;left:0;text-align:left;margin-left:44.7pt;margin-top:313.4pt;width:0;height:12.35pt;z-index:-25124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75" id="Freeform 1009" style="position:absolute;left:0;text-align:left;margin-left:20.25pt;margin-top:312.9pt;width:0;height:12.85pt;z-index:-25124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4" id="Freeform 1010" style="position:absolute;left:0;text-align:left;margin-left:128.35pt;margin-top:313.4pt;width:0;height:12.35pt;z-index:-25124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73" id="Freeform 1011" style="position:absolute;left:0;text-align:left;margin-left:44.7pt;margin-top:312.9pt;width:0;height:12.85pt;z-index:-25124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2" id="Freeform 1012" style="position:absolute;left:0;text-align:left;margin-left:213.6pt;margin-top:313.4pt;width:0;height:12.35pt;z-index:-25123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71" id="Freeform 1013" style="position:absolute;left:0;text-align:left;margin-left:128.35pt;margin-top:312.9pt;width:0;height:12.85pt;z-index:-2512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70" id="Freeform 1014" style="position:absolute;left:0;text-align:left;margin-left:283.05pt;margin-top:313.4pt;width:0;height:12.35pt;z-index:-25123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69" id="Freeform 1015" style="position:absolute;left:0;text-align:left;margin-left:213.6pt;margin-top:312.9pt;width:0;height:12.85pt;z-index:-2512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8" id="Freeform 1016" style="position:absolute;left:0;text-align:left;margin-left:373pt;margin-top:313.4pt;width:0;height:12.35pt;z-index:-25122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67" id="Freeform 1017" style="position:absolute;left:0;text-align:left;margin-left:283.05pt;margin-top:312.9pt;width:0;height:12.85pt;z-index:-2512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6" id="Freeform 1018" style="position:absolute;left:0;text-align:left;margin-left:534.75pt;margin-top:313.4pt;width:0;height:12.35pt;z-index:-25121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65" id="Freeform 1019" style="position:absolute;left:0;text-align:left;margin-left:442.45pt;margin-top:312.9pt;width:0;height:12.85pt;z-index:-25121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4" id="Freeform 1020" style="position:absolute;left:0;text-align:left;margin-left:601.05pt;margin-top:313.4pt;width:0;height:12.35pt;z-index:-25121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3" id="Freeform 1021" style="position:absolute;left:0;text-align:left;margin-left:654.7pt;margin-top:313.4pt;width:0;height:12.35pt;z-index:-2512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2" id="Freeform 1022" style="position:absolute;left:0;text-align:left;margin-left:777.85pt;margin-top:313.4pt;width:0;height:12.35pt;z-index:-25120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61" id="Freeform 1023" style="position:absolute;left:0;text-align:left;margin-left:44.7pt;margin-top:325.75pt;width:0;height:12.35pt;z-index:-25120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60" id="Freeform 1024" style="position:absolute;left:0;text-align:left;margin-left:20.25pt;margin-top:325.25pt;width:0;height:12.85pt;z-index:-25119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59" id="Freeform 1025" style="position:absolute;left:0;text-align:left;margin-left:128.35pt;margin-top:325.75pt;width:0;height:12.35pt;z-index:-25119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58" id="Freeform 1026" style="position:absolute;left:0;text-align:left;margin-left:44.7pt;margin-top:325.25pt;width:0;height:12.85pt;z-index:-25119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57" id="Freeform 1027" style="position:absolute;left:0;text-align:left;margin-left:213.6pt;margin-top:325.75pt;width:0;height:12.35pt;z-index:-25119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56" id="Freeform 1028" style="position:absolute;left:0;text-align:left;margin-left:128.35pt;margin-top:325.25pt;width:0;height:12.85pt;z-index:-25118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55" id="Freeform 1029" style="position:absolute;left:0;text-align:left;margin-left:283.05pt;margin-top:325.75pt;width:0;height:12.35pt;z-index:-25118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54" id="Freeform 1030" style="position:absolute;left:0;text-align:left;margin-left:213.6pt;margin-top:325.25pt;width:0;height:12.85pt;z-index:-25118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53" id="Freeform 1031" style="position:absolute;left:0;text-align:left;margin-left:373pt;margin-top:325.75pt;width:0;height:12.35pt;z-index:-25117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52" id="Freeform 1032" style="position:absolute;left:0;text-align:left;margin-left:283.05pt;margin-top:325.25pt;width:0;height:12.85pt;z-index:-2511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51" id="Freeform 1033" style="position:absolute;left:0;text-align:left;margin-left:534.75pt;margin-top:325.75pt;width:0;height:12.35pt;z-index:-25117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50" id="Freeform 1034" style="position:absolute;left:0;text-align:left;margin-left:442.45pt;margin-top:325.25pt;width:0;height:12.85pt;z-index:-2511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9" id="Freeform 1035" style="position:absolute;left:0;text-align:left;margin-left:601.05pt;margin-top:325.75pt;width:0;height:12.35pt;z-index:-25116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8" id="Freeform 1036" style="position:absolute;left:0;text-align:left;margin-left:654.7pt;margin-top:325.75pt;width:0;height:12.35pt;z-index:-25116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7" id="Freeform 1037" style="position:absolute;left:0;text-align:left;margin-left:777.85pt;margin-top:325.75pt;width:0;height:12.35pt;z-index:-25115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6" id="Freeform 1038" style="position:absolute;left:0;text-align:left;margin-left:44.7pt;margin-top:338.1pt;width:0;height:12.35pt;z-index:-25115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45" id="Freeform 1039" style="position:absolute;left:0;text-align:left;margin-left:20.25pt;margin-top:337.6pt;width:0;height:12.85pt;z-index:-25115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4" id="Freeform 1040" style="position:absolute;left:0;text-align:left;margin-left:128.35pt;margin-top:338.1pt;width:0;height:12.35pt;z-index:-25114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43" id="Freeform 1041" style="position:absolute;left:0;text-align:left;margin-left:44.7pt;margin-top:337.6pt;width:0;height:12.85pt;z-index:-251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2" id="Freeform 1042" style="position:absolute;left:0;text-align:left;margin-left:213.6pt;margin-top:338.1pt;width:0;height:12.35pt;z-index:-251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41" id="Freeform 1043" style="position:absolute;left:0;text-align:left;margin-left:128.35pt;margin-top:337.6pt;width:0;height:12.85pt;z-index:-251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40" id="Freeform 1044" style="position:absolute;left:0;text-align:left;margin-left:283.05pt;margin-top:338.1pt;width:0;height:12.35pt;z-index:-25113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39" id="Freeform 1045" style="position:absolute;left:0;text-align:left;margin-left:213.6pt;margin-top:337.6pt;width:0;height:12.85pt;z-index:-251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8" id="Freeform 1046" style="position:absolute;left:0;text-align:left;margin-left:373pt;margin-top:338.1pt;width:0;height:12.35pt;z-index:-251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37" id="Freeform 1047" style="position:absolute;left:0;text-align:left;margin-left:283.05pt;margin-top:337.6pt;width:0;height:12.85pt;z-index:-2511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6" id="Freeform 1048" style="position:absolute;left:0;text-align:left;margin-left:534.75pt;margin-top:338.1pt;width:0;height:12.35pt;z-index:-251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35" id="Freeform 1049" style="position:absolute;left:0;text-align:left;margin-left:442.45pt;margin-top:337.6pt;width:0;height:12.85pt;z-index:-2511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4" id="Freeform 1050" style="position:absolute;left:0;text-align:left;margin-left:601.05pt;margin-top:338.1pt;width:0;height:12.35pt;z-index:-251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3" id="Freeform 1051" style="position:absolute;left:0;text-align:left;margin-left:654.7pt;margin-top:338.1pt;width:0;height:12.35pt;z-index:-251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2" id="Freeform 1052" style="position:absolute;left:0;text-align:left;margin-left:777.85pt;margin-top:338.1pt;width:0;height:12.35pt;z-index:-25110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31" id="Freeform 1053" style="position:absolute;left:0;text-align:left;margin-left:44.7pt;margin-top:350.45pt;width:0;height:12.35pt;z-index:-251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30" id="Freeform 1054" style="position:absolute;left:0;text-align:left;margin-left:20.25pt;margin-top:349.95pt;width:0;height:12.85pt;z-index:-25110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29" id="Freeform 1055" style="position:absolute;left:0;text-align:left;margin-left:128.35pt;margin-top:350.45pt;width:0;height:12.35pt;z-index:-251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28" id="Freeform 1056" style="position:absolute;left:0;text-align:left;margin-left:44.7pt;margin-top:349.95pt;width:0;height:12.85pt;z-index:-25109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27" id="Freeform 1057" style="position:absolute;left:0;text-align:left;margin-left:213.6pt;margin-top:350.45pt;width:0;height:12.35pt;z-index:-25109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26" id="Freeform 1058" style="position:absolute;left:0;text-align:left;margin-left:128.35pt;margin-top:349.95pt;width:0;height:12.85pt;z-index:-25109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25" id="Freeform 1059" style="position:absolute;left:0;text-align:left;margin-left:283.05pt;margin-top:350.45pt;width:0;height:12.35pt;z-index:-251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24" id="Freeform 1060" style="position:absolute;left:0;text-align:left;margin-left:213.6pt;margin-top:349.95pt;width:0;height:12.85pt;z-index:-251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23" id="Freeform 1061" style="position:absolute;left:0;text-align:left;margin-left:373pt;margin-top:350.45pt;width:0;height:12.35pt;z-index:-25108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22" id="Freeform 1062" style="position:absolute;left:0;text-align:left;margin-left:283.05pt;margin-top:349.95pt;width:0;height:12.85pt;z-index:-25108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21" id="Freeform 1063" style="position:absolute;left:0;text-align:left;margin-left:534.75pt;margin-top:350.45pt;width:0;height:12.35pt;z-index:-2510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20" id="Freeform 1064" style="position:absolute;left:0;text-align:left;margin-left:442.45pt;margin-top:349.95pt;width:0;height:12.85pt;z-index:-25107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9" id="Freeform 1065" style="position:absolute;left:0;text-align:left;margin-left:601.05pt;margin-top:350.45pt;width:0;height:12.35pt;z-index:-2510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8" id="Freeform 1066" style="position:absolute;left:0;text-align:left;margin-left:654.7pt;margin-top:350.45pt;width:0;height:12.35pt;z-index:-25106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7" id="Freeform 1067" style="position:absolute;left:0;text-align:left;margin-left:777.85pt;margin-top:350.45pt;width:0;height:12.35pt;z-index:-25106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6" id="Freeform 1068" style="position:absolute;left:0;text-align:left;margin-left:44.7pt;margin-top:362.75pt;width:0;height:12.35pt;z-index:-2510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15" id="Freeform 1069" style="position:absolute;left:0;text-align:left;margin-left:20.25pt;margin-top:362.25pt;width:0;height:12.85pt;z-index:-25105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4" id="Freeform 1070" style="position:absolute;left:0;text-align:left;margin-left:128.35pt;margin-top:362.75pt;width:0;height:12.35pt;z-index:-25105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13" id="Freeform 1071" style="position:absolute;left:0;text-align:left;margin-left:44.7pt;margin-top:362.25pt;width:0;height:12.85pt;z-index:-2510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2" id="Freeform 1072" style="position:absolute;left:0;text-align:left;margin-left:213.6pt;margin-top:362.75pt;width:0;height:12.35pt;z-index:-25105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11" id="Freeform 1073" style="position:absolute;left:0;text-align:left;margin-left:128.35pt;margin-top:362.25pt;width:0;height:12.85pt;z-index:-25104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10" id="Freeform 1074" style="position:absolute;left:0;text-align:left;margin-left:283.05pt;margin-top:362.75pt;width:0;height:12.35pt;z-index:-25104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09" id="Freeform 1075" style="position:absolute;left:0;text-align:left;margin-left:213.6pt;margin-top:362.25pt;width:0;height:12.85pt;z-index:-25104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8" id="Freeform 1076" style="position:absolute;left:0;text-align:left;margin-left:373pt;margin-top:362.75pt;width:0;height:12.35pt;z-index:-25103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07" id="Freeform 1077" style="position:absolute;left:0;text-align:left;margin-left:283.05pt;margin-top:362.25pt;width:0;height:12.85pt;z-index:-2510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6" id="Freeform 1078" style="position:absolute;left:0;text-align:left;margin-left:534.75pt;margin-top:362.75pt;width:0;height:12.35pt;z-index:-2510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05" id="Freeform 1079" style="position:absolute;left:0;text-align:left;margin-left:442.45pt;margin-top:362.25pt;width:0;height:12.85pt;z-index:-2510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4" id="Freeform 1080" style="position:absolute;left:0;text-align:left;margin-left:601.05pt;margin-top:362.75pt;width:0;height:12.35pt;z-index:-2510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3" id="Freeform 1081" style="position:absolute;left:0;text-align:left;margin-left:654.7pt;margin-top:362.75pt;width:0;height:12.35pt;z-index:-25102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2" id="Freeform 1082" style="position:absolute;left:0;text-align:left;margin-left:777.85pt;margin-top:362.75pt;width:0;height:12.35pt;z-index:-2510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101" id="Freeform 1083" style="position:absolute;left:0;text-align:left;margin-left:44.7pt;margin-top:375.1pt;width:0;height:12.35pt;z-index:-2510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100" id="Freeform 1084" style="position:absolute;left:0;text-align:left;margin-left:20.25pt;margin-top:374.6pt;width:0;height:12.85pt;z-index:-25101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99" id="Freeform 1085" style="position:absolute;left:0;text-align:left;margin-left:128.35pt;margin-top:375.1pt;width:0;height:12.35pt;z-index:-2510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98" id="Freeform 1086" style="position:absolute;left:0;text-align:left;margin-left:44.7pt;margin-top:374.6pt;width:0;height:12.85pt;z-index:-25100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97" id="Freeform 1087" style="position:absolute;left:0;text-align:left;margin-left:213.6pt;margin-top:375.1pt;width:0;height:12.35pt;z-index:-25100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96" id="Freeform 1088" style="position:absolute;left:0;text-align:left;margin-left:128.35pt;margin-top:374.6pt;width:0;height:12.85pt;z-index:-2510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95" id="Freeform 1089" style="position:absolute;left:0;text-align:left;margin-left:283.05pt;margin-top:375.1pt;width:0;height:12.35pt;z-index:-25099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94" id="Freeform 1090" style="position:absolute;left:0;text-align:left;margin-left:213.6pt;margin-top:374.6pt;width:0;height:12.85pt;z-index:-25099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93" id="Freeform 1091" style="position:absolute;left:0;text-align:left;margin-left:373pt;margin-top:375.1pt;width:0;height:12.35pt;z-index:-25099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92" id="Freeform 1092" style="position:absolute;left:0;text-align:left;margin-left:283.05pt;margin-top:374.6pt;width:0;height:12.85pt;z-index:-25098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91" id="Freeform 1093" style="position:absolute;left:0;text-align:left;margin-left:534.75pt;margin-top:375.1pt;width:0;height:12.35pt;z-index:-2509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90" id="Freeform 1094" style="position:absolute;left:0;text-align:left;margin-left:442.45pt;margin-top:374.6pt;width:0;height:12.85pt;z-index:-2509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9" id="Freeform 1095" style="position:absolute;left:0;text-align:left;margin-left:601.05pt;margin-top:375.1pt;width:0;height:12.35pt;z-index:-25097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8" id="Freeform 1096" style="position:absolute;left:0;text-align:left;margin-left:654.7pt;margin-top:375.1pt;width:0;height:12.35pt;z-index:-2509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7" id="Freeform 1097" style="position:absolute;left:0;text-align:left;margin-left:777.85pt;margin-top:375.1pt;width:0;height:12.35pt;z-index:-2509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6" id="Freeform 1098" style="position:absolute;left:0;text-align:left;margin-left:44.7pt;margin-top:387.45pt;width:0;height:12.35pt;z-index:-25096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85" id="Freeform 1099" style="position:absolute;left:0;text-align:left;margin-left:20.25pt;margin-top:386.95pt;width:0;height:12.85pt;z-index:-25096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4" id="Freeform 1100" style="position:absolute;left:0;text-align:left;margin-left:128.35pt;margin-top:387.45pt;width:0;height:12.35pt;z-index:-25096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83" id="Freeform 1101" style="position:absolute;left:0;text-align:left;margin-left:44.7pt;margin-top:386.95pt;width:0;height:12.85pt;z-index:-2509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2" id="Freeform 1102" style="position:absolute;left:0;text-align:left;margin-left:213.6pt;margin-top:387.45pt;width:0;height:12.35pt;z-index:-25095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81" id="Freeform 1103" style="position:absolute;left:0;text-align:left;margin-left:128.35pt;margin-top:386.95pt;width:0;height:12.85pt;z-index:-2509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80" id="Freeform 1104" style="position:absolute;left:0;text-align:left;margin-left:283.05pt;margin-top:387.45pt;width:0;height:12.35pt;z-index:-2509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79" id="Freeform 1105" style="position:absolute;left:0;text-align:left;margin-left:213.6pt;margin-top:386.95pt;width:0;height:12.85pt;z-index:-2509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8" id="Freeform 1106" style="position:absolute;left:0;text-align:left;margin-left:373pt;margin-top:387.45pt;width:0;height:12.35pt;z-index:-2509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77" id="Freeform 1107" style="position:absolute;left:0;text-align:left;margin-left:283.05pt;margin-top:386.95pt;width:0;height:12.85pt;z-index:-2509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6" id="Freeform 1108" style="position:absolute;left:0;text-align:left;margin-left:534.75pt;margin-top:387.45pt;width:0;height:12.35pt;z-index:-2509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75" id="Freeform 1109" style="position:absolute;left:0;text-align:left;margin-left:442.45pt;margin-top:386.95pt;width:0;height:12.85pt;z-index:-2509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4" id="Freeform 1110" style="position:absolute;left:0;text-align:left;margin-left:601.05pt;margin-top:387.45pt;width:0;height:12.35pt;z-index:-25092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3" id="Freeform 1111" style="position:absolute;left:0;text-align:left;margin-left:654.7pt;margin-top:387.45pt;width:0;height:12.35pt;z-index:-25092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2" id="Freeform 1112" style="position:absolute;left:0;text-align:left;margin-left:777.85pt;margin-top:387.45pt;width:0;height:12.35pt;z-index:-25092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71" id="Freeform 1113" style="position:absolute;left:0;text-align:left;margin-left:44.7pt;margin-top:399.8pt;width:0;height:12.35pt;z-index:-25091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70" id="Freeform 1114" style="position:absolute;left:0;text-align:left;margin-left:20.25pt;margin-top:399.3pt;width:0;height:12.85pt;z-index:-25091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69" id="Freeform 1115" style="position:absolute;left:0;text-align:left;margin-left:128.35pt;margin-top:399.8pt;width:0;height:12.35pt;z-index:-25091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68" id="Freeform 1116" style="position:absolute;left:0;text-align:left;margin-left:44.7pt;margin-top:399.3pt;width:0;height:12.85pt;z-index:-25090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67" id="Freeform 1117" style="position:absolute;left:0;text-align:left;margin-left:213.6pt;margin-top:399.8pt;width:0;height:12.35pt;z-index:-25090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66" id="Freeform 1118" style="position:absolute;left:0;text-align:left;margin-left:128.35pt;margin-top:399.3pt;width:0;height:12.85pt;z-index:-25090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65" id="Freeform 1119" style="position:absolute;left:0;text-align:left;margin-left:283.05pt;margin-top:399.8pt;width:0;height:12.35pt;z-index:-25090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64" id="Freeform 1120" style="position:absolute;left:0;text-align:left;margin-left:213.6pt;margin-top:399.3pt;width:0;height:12.85pt;z-index:-25089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63" id="Freeform 1121" style="position:absolute;left:0;text-align:left;margin-left:373pt;margin-top:399.8pt;width:0;height:12.35pt;z-index:-25089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62" id="Freeform 1122" style="position:absolute;left:0;text-align:left;margin-left:283.05pt;margin-top:399.3pt;width:0;height:12.85pt;z-index:-25088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61" id="Freeform 1123" style="position:absolute;left:0;text-align:left;margin-left:534.75pt;margin-top:399.8pt;width:0;height:12.35pt;z-index:-25088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60" id="Freeform 1124" style="position:absolute;left:0;text-align:left;margin-left:442.45pt;margin-top:399.3pt;width:0;height:12.85pt;z-index:-25088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9" id="Freeform 1125" style="position:absolute;left:0;text-align:left;margin-left:601.05pt;margin-top:399.8pt;width:0;height:12.35pt;z-index:-25087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8" id="Freeform 1126" style="position:absolute;left:0;text-align:left;margin-left:654.7pt;margin-top:399.8pt;width:0;height:12.35pt;z-index:-25087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7" id="Freeform 1127" style="position:absolute;left:0;text-align:left;margin-left:777.85pt;margin-top:399.8pt;width:0;height:12.35pt;z-index:-25087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6" id="Freeform 1128" style="position:absolute;left:0;text-align:left;margin-left:44.7pt;margin-top:412.15pt;width:0;height:12.35pt;z-index:-25086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55" id="Freeform 1129" style="position:absolute;left:0;text-align:left;margin-left:20.25pt;margin-top:411.65pt;width:0;height:12.85pt;z-index:-25086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4" id="Freeform 1130" style="position:absolute;left:0;text-align:left;margin-left:128.35pt;margin-top:412.15pt;width:0;height:12.35pt;z-index:-25086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53" id="Freeform 1131" style="position:absolute;left:0;text-align:left;margin-left:44.7pt;margin-top:411.65pt;width:0;height:12.85pt;z-index:-25085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2" id="Freeform 1132" style="position:absolute;left:0;text-align:left;margin-left:213.6pt;margin-top:412.15pt;width:0;height:12.35pt;z-index:-25085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51" id="Freeform 1133" style="position:absolute;left:0;text-align:left;margin-left:128.35pt;margin-top:411.65pt;width:0;height:12.85pt;z-index:-25085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50" id="Freeform 1134" style="position:absolute;left:0;text-align:left;margin-left:283.05pt;margin-top:412.15pt;width:0;height:12.35pt;z-index:-25085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49" id="Freeform 1135" style="position:absolute;left:0;text-align:left;margin-left:213.6pt;margin-top:411.65pt;width:0;height:12.85pt;z-index:-25084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8" id="Freeform 1136" style="position:absolute;left:0;text-align:left;margin-left:373pt;margin-top:412.15pt;width:0;height:12.35pt;z-index:-25084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47" id="Freeform 1137" style="position:absolute;left:0;text-align:left;margin-left:283.05pt;margin-top:411.65pt;width:0;height:12.85pt;z-index:-25083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6" id="Freeform 1138" style="position:absolute;left:0;text-align:left;margin-left:534.75pt;margin-top:412.15pt;width:0;height:12.35pt;z-index:-25083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45" id="Freeform 1139" style="position:absolute;left:0;text-align:left;margin-left:442.45pt;margin-top:411.65pt;width:0;height:12.85pt;z-index:-25083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4" id="Freeform 1140" style="position:absolute;left:0;text-align:left;margin-left:601.05pt;margin-top:412.15pt;width:0;height:12.35pt;z-index:-25082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3" id="Freeform 1141" style="position:absolute;left:0;text-align:left;margin-left:654.7pt;margin-top:412.15pt;width:0;height:12.35pt;z-index:-25082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2" id="Freeform 1142" style="position:absolute;left:0;text-align:left;margin-left:777.85pt;margin-top:412.15pt;width:0;height:12.35pt;z-index:-25082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41" id="Freeform 1143" style="position:absolute;left:0;text-align:left;margin-left:44.7pt;margin-top:424.5pt;width:0;height:12.35pt;z-index:-25081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40" id="Freeform 1144" style="position:absolute;left:0;text-align:left;margin-left:20.25pt;margin-top:424pt;width:0;height:12.85pt;z-index:-25081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39" id="Freeform 1145" style="position:absolute;left:0;text-align:left;margin-left:128.35pt;margin-top:424.5pt;width:0;height:12.35pt;z-index:-25081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38" id="Freeform 1146" style="position:absolute;left:0;text-align:left;margin-left:44.7pt;margin-top:424pt;width:0;height:12.85pt;z-index:-25080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37" id="Freeform 1147" style="position:absolute;left:0;text-align:left;margin-left:213.6pt;margin-top:424.5pt;width:0;height:12.35pt;z-index:-25080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36" id="Freeform 1148" style="position:absolute;left:0;text-align:left;margin-left:128.35pt;margin-top:424pt;width:0;height:12.85pt;z-index:-25080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35" id="Freeform 1149" style="position:absolute;left:0;text-align:left;margin-left:283.05pt;margin-top:424.5pt;width:0;height:12.35pt;z-index:-25080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34" id="Freeform 1150" style="position:absolute;left:0;text-align:left;margin-left:213.6pt;margin-top:424pt;width:0;height:12.85pt;z-index:-25079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33" id="Freeform 1151" style="position:absolute;left:0;text-align:left;margin-left:373pt;margin-top:424.5pt;width:0;height:12.35pt;z-index:-25079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32" id="Freeform 1152" style="position:absolute;left:0;text-align:left;margin-left:283.05pt;margin-top:424pt;width:0;height:12.85pt;z-index:-25078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31" id="Freeform 1153" style="position:absolute;left:0;text-align:left;margin-left:534.75pt;margin-top:424.5pt;width:0;height:12.35pt;z-index:-25078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30" id="Freeform 1154" style="position:absolute;left:0;text-align:left;margin-left:442.45pt;margin-top:424pt;width:0;height:12.85pt;z-index:-25078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9" id="Freeform 1155" style="position:absolute;left:0;text-align:left;margin-left:601.05pt;margin-top:424.5pt;width:0;height:12.35pt;z-index:-25077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8" id="Freeform 1156" style="position:absolute;left:0;text-align:left;margin-left:654.7pt;margin-top:424.5pt;width:0;height:12.35pt;z-index:-25077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7" id="Freeform 1157" style="position:absolute;left:0;text-align:left;margin-left:777.85pt;margin-top:424.5pt;width:0;height:12.35pt;z-index:-25077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6" id="Freeform 1158" style="position:absolute;left:0;text-align:left;margin-left:44.7pt;margin-top:436.8pt;width:0;height:12.35pt;z-index:-2507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25" id="Freeform 1159" style="position:absolute;left:0;text-align:left;margin-left:20.25pt;margin-top:436.3pt;width:0;height:12.85pt;z-index:-2507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4" id="Freeform 1160" style="position:absolute;left:0;text-align:left;margin-left:128.35pt;margin-top:436.8pt;width:0;height:12.35pt;z-index:-25076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23" id="Freeform 1161" style="position:absolute;left:0;text-align:left;margin-left:44.7pt;margin-top:436.3pt;width:0;height:12.85pt;z-index:-25075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2" id="Freeform 1162" style="position:absolute;left:0;text-align:left;margin-left:213.6pt;margin-top:436.8pt;width:0;height:12.35pt;z-index:-25075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21" id="Freeform 1163" style="position:absolute;left:0;text-align:left;margin-left:128.35pt;margin-top:436.3pt;width:0;height:12.85pt;z-index:-25075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20" id="Freeform 1164" style="position:absolute;left:0;text-align:left;margin-left:283.05pt;margin-top:436.8pt;width:0;height:12.35pt;z-index:-25074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19" id="Freeform 1165" style="position:absolute;left:0;text-align:left;margin-left:213.6pt;margin-top:436.3pt;width:0;height:12.85pt;z-index:-25074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8" id="Freeform 1166" style="position:absolute;left:0;text-align:left;margin-left:373pt;margin-top:436.8pt;width:0;height:12.35pt;z-index:-25074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17" id="Freeform 1167" style="position:absolute;left:0;text-align:left;margin-left:283.05pt;margin-top:436.3pt;width:0;height:12.85pt;z-index:-25074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6" id="Freeform 1168" style="position:absolute;left:0;text-align:left;margin-left:534.75pt;margin-top:436.8pt;width:0;height:12.35pt;z-index:-2507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15" id="Freeform 1169" style="position:absolute;left:0;text-align:left;margin-left:442.45pt;margin-top:436.3pt;width:0;height:12.85pt;z-index:-25073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4" id="Freeform 1170" style="position:absolute;left:0;text-align:left;margin-left:601.05pt;margin-top:436.8pt;width:0;height:12.35pt;z-index:-25072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3" id="Freeform 1171" style="position:absolute;left:0;text-align:left;margin-left:654.7pt;margin-top:436.8pt;width:0;height:12.35pt;z-index:-25072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2" id="Freeform 1172" style="position:absolute;left:0;text-align:left;margin-left:777.85pt;margin-top:436.8pt;width:0;height:12.35pt;z-index:-25072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11" id="Freeform 1173" style="position:absolute;left:0;text-align:left;margin-left:44.7pt;margin-top:449.15pt;width:0;height:12.35pt;z-index:-25071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10" id="Freeform 1174" style="position:absolute;left:0;text-align:left;margin-left:20.25pt;margin-top:448.65pt;width:0;height:12.85pt;z-index:-25071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09" id="Freeform 1175" style="position:absolute;left:0;text-align:left;margin-left:128.35pt;margin-top:449.15pt;width:0;height:12.35pt;z-index:-25071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08" id="Freeform 1176" style="position:absolute;left:0;text-align:left;margin-left:44.7pt;margin-top:448.65pt;width:0;height:12.85pt;z-index:-25070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07" id="Freeform 1177" style="position:absolute;left:0;text-align:left;margin-left:213.6pt;margin-top:449.15pt;width:0;height:12.35pt;z-index:-25070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06" id="Freeform 1178" style="position:absolute;left:0;text-align:left;margin-left:128.35pt;margin-top:448.65pt;width:0;height:12.85pt;z-index:-25070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05" id="Freeform 1179" style="position:absolute;left:0;text-align:left;margin-left:283.05pt;margin-top:449.15pt;width:0;height:12.35pt;z-index:-25069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04" id="Freeform 1180" style="position:absolute;left:0;text-align:left;margin-left:213.6pt;margin-top:448.65pt;width:0;height:12.85pt;z-index:-25069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03" id="Freeform 1181" style="position:absolute;left:0;text-align:left;margin-left:373pt;margin-top:449.15pt;width:0;height:12.35pt;z-index:-25069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02" id="Freeform 1182" style="position:absolute;left:0;text-align:left;margin-left:283.05pt;margin-top:448.65pt;width:0;height:12.85pt;z-index:-25068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2001" id="Freeform 1183" style="position:absolute;left:0;text-align:left;margin-left:534.75pt;margin-top:449.15pt;width:0;height:12.35pt;z-index:-25068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2000" id="Freeform 1184" style="position:absolute;left:0;text-align:left;margin-left:442.45pt;margin-top:448.65pt;width:0;height:12.85pt;z-index:-25068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9" id="Freeform 1185" style="position:absolute;left:0;text-align:left;margin-left:601.05pt;margin-top:449.15pt;width:0;height:12.35pt;z-index:-25067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8" id="Freeform 1186" style="position:absolute;left:0;text-align:left;margin-left:654.7pt;margin-top:449.15pt;width:0;height:12.35pt;z-index:-25067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7" id="Freeform 1187" style="position:absolute;left:0;text-align:left;margin-left:777.85pt;margin-top:449.15pt;width:0;height:12.35pt;z-index:-2506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6" id="Freeform 1188" style="position:absolute;left:0;text-align:left;margin-left:44.7pt;margin-top:461.5pt;width:0;height:12.35pt;z-index:-25066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95" id="Freeform 1189" style="position:absolute;left:0;text-align:left;margin-left:20.25pt;margin-top:461pt;width:0;height:12.85pt;z-index:-25066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4" id="Freeform 1190" style="position:absolute;left:0;text-align:left;margin-left:128.35pt;margin-top:461.5pt;width:0;height:12.35pt;z-index:-25066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93" id="Freeform 1191" style="position:absolute;left:0;text-align:left;margin-left:44.7pt;margin-top:461pt;width:0;height:12.85pt;z-index:-25065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2" id="Freeform 1192" style="position:absolute;left:0;text-align:left;margin-left:213.6pt;margin-top:461.5pt;width:0;height:12.35pt;z-index:-25065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91" id="Freeform 1193" style="position:absolute;left:0;text-align:left;margin-left:128.35pt;margin-top:461pt;width:0;height:12.85pt;z-index:-25065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90" id="Freeform 1194" style="position:absolute;left:0;text-align:left;margin-left:283.05pt;margin-top:461.5pt;width:0;height:12.35pt;z-index:-25064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89" id="Freeform 1195" style="position:absolute;left:0;text-align:left;margin-left:213.6pt;margin-top:461pt;width:0;height:12.85pt;z-index:-25064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8" id="Freeform 1196" style="position:absolute;left:0;text-align:left;margin-left:373pt;margin-top:461.5pt;width:0;height:12.35pt;z-index:-25064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87" id="Freeform 1197" style="position:absolute;left:0;text-align:left;margin-left:283.05pt;margin-top:461pt;width:0;height:12.85pt;z-index:-25064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6" id="Freeform 1198" style="position:absolute;left:0;text-align:left;margin-left:534.75pt;margin-top:461.5pt;width:0;height:12.35pt;z-index:-25063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85" id="Freeform 1199" style="position:absolute;left:0;text-align:left;margin-left:442.45pt;margin-top:461pt;width:0;height:12.85pt;z-index:-25063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4" id="Freeform 1200" style="position:absolute;left:0;text-align:left;margin-left:601.05pt;margin-top:461.5pt;width:0;height:12.35pt;z-index:-25063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3" id="Freeform 1201" style="position:absolute;left:0;text-align:left;margin-left:654.7pt;margin-top:461.5pt;width:0;height:12.35pt;z-index:-25063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2" id="Freeform 1202" style="position:absolute;left:0;text-align:left;margin-left:777.85pt;margin-top:461.5pt;width:0;height:12.35pt;z-index:-25063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81" id="Freeform 1203" style="position:absolute;left:0;text-align:left;margin-left:44.7pt;margin-top:473.85pt;width:0;height:12.35pt;z-index:-25063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80" id="Freeform 1204" style="position:absolute;left:0;text-align:left;margin-left:20.25pt;margin-top:473.35pt;width:0;height:12.85pt;z-index:-25063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79" id="Freeform 1205" style="position:absolute;left:0;text-align:left;margin-left:128.35pt;margin-top:473.85pt;width:0;height:12.35pt;z-index:-25062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78" id="Freeform 1206" style="position:absolute;left:0;text-align:left;margin-left:44.7pt;margin-top:473.35pt;width:0;height:12.85pt;z-index:-25062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77" id="Freeform 1207" style="position:absolute;left:0;text-align:left;margin-left:213.6pt;margin-top:473.85pt;width:0;height:12.35pt;z-index:-25062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76" id="Freeform 1208" style="position:absolute;left:0;text-align:left;margin-left:128.35pt;margin-top:473.35pt;width:0;height:12.85pt;z-index:-25062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75" id="Freeform 1209" style="position:absolute;left:0;text-align:left;margin-left:283.05pt;margin-top:473.85pt;width:0;height:12.35pt;z-index:-25062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74" id="Freeform 1210" style="position:absolute;left:0;text-align:left;margin-left:213.6pt;margin-top:473.35pt;width:0;height:12.85pt;z-index:-25062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73" id="Freeform 1211" style="position:absolute;left:0;text-align:left;margin-left:373pt;margin-top:473.85pt;width:0;height:12.35pt;z-index:-25062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72" id="Freeform 1212" style="position:absolute;left:0;text-align:left;margin-left:283.05pt;margin-top:473.35pt;width:0;height:12.85pt;z-index:-25062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71" id="Freeform 1213" style="position:absolute;left:0;text-align:left;margin-left:534.75pt;margin-top:473.85pt;width:0;height:12.35pt;z-index:-25062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70" id="Freeform 1214" style="position:absolute;left:0;text-align:left;margin-left:442.45pt;margin-top:473.35pt;width:0;height:12.85pt;z-index:-25061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9" id="Freeform 1215" style="position:absolute;left:0;text-align:left;margin-left:601.05pt;margin-top:473.85pt;width:0;height:12.35pt;z-index:-25061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8" id="Freeform 1216" style="position:absolute;left:0;text-align:left;margin-left:654.7pt;margin-top:473.85pt;width:0;height:12.35pt;z-index:-25061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7" id="Freeform 1217" style="position:absolute;left:0;text-align:left;margin-left:777.85pt;margin-top:473.85pt;width:0;height:12.35pt;z-index:-25061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6" id="Freeform 1218" style="position:absolute;left:0;text-align:left;margin-left:44.7pt;margin-top:486.2pt;width:0;height:12.35pt;z-index:-25061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65" id="Freeform 1219" style="position:absolute;left:0;text-align:left;margin-left:20.25pt;margin-top:485.7pt;width:0;height:12.85pt;z-index:-25061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4" id="Freeform 1220" style="position:absolute;left:0;text-align:left;margin-left:128.35pt;margin-top:486.2pt;width:0;height:12.35pt;z-index:-25061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63" id="Freeform 1221" style="position:absolute;left:0;text-align:left;margin-left:44.7pt;margin-top:485.7pt;width:0;height:12.85pt;z-index:-25061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2" id="Freeform 1222" style="position:absolute;left:0;text-align:left;margin-left:213.6pt;margin-top:486.2pt;width:0;height:12.35pt;z-index:-25061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61" id="Freeform 1223" style="position:absolute;left:0;text-align:left;margin-left:128.35pt;margin-top:485.7pt;width:0;height:12.85pt;z-index:-25061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60" id="Freeform 1224" style="position:absolute;left:0;text-align:left;margin-left:283.05pt;margin-top:486.2pt;width:0;height:12.35pt;z-index:-25060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59" id="Freeform 1225" style="position:absolute;left:0;text-align:left;margin-left:213.6pt;margin-top:485.7pt;width:0;height:12.85pt;z-index:-25060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8" id="Freeform 1226" style="position:absolute;left:0;text-align:left;margin-left:373pt;margin-top:486.2pt;width:0;height:12.35pt;z-index:-25060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57" id="Freeform 1227" style="position:absolute;left:0;text-align:left;margin-left:283.05pt;margin-top:485.7pt;width:0;height:12.85pt;z-index:-25060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6" id="Freeform 1228" style="position:absolute;left:0;text-align:left;margin-left:534.75pt;margin-top:486.2pt;width:0;height:12.35pt;z-index:-25060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55" id="Freeform 1229" style="position:absolute;left:0;text-align:left;margin-left:442.45pt;margin-top:485.7pt;width:0;height:12.85pt;z-index:-25060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4" id="Freeform 1230" style="position:absolute;left:0;text-align:left;margin-left:601.05pt;margin-top:486.2pt;width:0;height:12.35pt;z-index:-25060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3" id="Freeform 1231" style="position:absolute;left:0;text-align:left;margin-left:654.7pt;margin-top:486.2pt;width:0;height:12.35pt;z-index:-25060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2" id="Freeform 1232" style="position:absolute;left:0;text-align:left;margin-left:777.85pt;margin-top:486.2pt;width:0;height:12.35pt;z-index:-25060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51" id="Freeform 1233" style="position:absolute;left:0;text-align:left;margin-left:44.7pt;margin-top:498.5pt;width:0;height:12.35pt;z-index:-25060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50" id="Freeform 1234" style="position:absolute;left:0;text-align:left;margin-left:20.25pt;margin-top:498pt;width:0;height:12.85pt;z-index:-25059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49" id="Freeform 1235" style="position:absolute;left:0;text-align:left;margin-left:128.35pt;margin-top:498.5pt;width:0;height:12.35pt;z-index:-25059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48" id="Freeform 1236" style="position:absolute;left:0;text-align:left;margin-left:44.7pt;margin-top:498pt;width:0;height:12.85pt;z-index:-25059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47" id="Freeform 1237" style="position:absolute;left:0;text-align:left;margin-left:213.6pt;margin-top:498.5pt;width:0;height:12.35pt;z-index:-25059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46" id="Freeform 1238" style="position:absolute;left:0;text-align:left;margin-left:128.35pt;margin-top:498pt;width:0;height:12.85pt;z-index:-25059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45" id="Freeform 1239" style="position:absolute;left:0;text-align:left;margin-left:283.05pt;margin-top:498.5pt;width:0;height:12.35pt;z-index:-25059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44" id="Freeform 1240" style="position:absolute;left:0;text-align:left;margin-left:213.6pt;margin-top:498pt;width:0;height:12.85pt;z-index:-25059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43" id="Freeform 1241" style="position:absolute;left:0;text-align:left;margin-left:373pt;margin-top:498.5pt;width:0;height:12.35pt;z-index:-25059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42" id="Freeform 1242" style="position:absolute;left:0;text-align:left;margin-left:283.05pt;margin-top:498pt;width:0;height:12.85pt;z-index:-25059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41" id="Freeform 1243" style="position:absolute;left:0;text-align:left;margin-left:442.45pt;margin-top:498.5pt;width:0;height:12.35pt;z-index:-25059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40" id="Freeform 1244" style="position:absolute;left:0;text-align:left;margin-left:373pt;margin-top:498pt;width:0;height:12.85pt;z-index:-25058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39" id="Freeform 1245" style="position:absolute;left:0;text-align:left;margin-left:534.75pt;margin-top:498.5pt;width:0;height:12.35pt;z-index:-25058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38" id="Freeform 1246" style="position:absolute;left:0;text-align:left;margin-left:601.05pt;margin-top:498.5pt;width:0;height:12.35pt;z-index:-25058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937" id="Freeform 1247" style="position:absolute;left:0;text-align:left;margin-left:534.75pt;margin-top:498pt;width:0;height:12.85pt;z-index:-25058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36" id="Freeform 1248" style="position:absolute;left:0;text-align:left;margin-left:654.7pt;margin-top:498.5pt;width:0;height:12.35pt;z-index:-25058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935" id="Freeform 1249" style="position:absolute;left:0;text-align:left;margin-left:777.85pt;margin-top:498.5pt;width:0;height:12.35pt;z-index:-25058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1934" id="Freeform 1250" style="position:absolute;left:0;text-align:left;margin-left:20.25pt;margin-top:523.2pt;width:24.45pt;height:0;z-index:-25058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33" id="Freeform 1251" style="position:absolute;left:0;text-align:left;margin-left:44.7pt;margin-top:510.35pt;width:0;height:13.35pt;z-index:-2505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32" id="Freeform 1252" style="position:absolute;left:0;text-align:left;margin-left:20.25pt;margin-top:510.35pt;width:0;height:13.35pt;z-index:-25058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1931" id="Freeform 1253" style="position:absolute;left:0;text-align:left;margin-left:44.7pt;margin-top:523.2pt;width:83.65pt;height:0;z-index:-25057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30" id="Freeform 1254" style="position:absolute;left:0;text-align:left;margin-left:128.35pt;margin-top:510.35pt;width:0;height:13.35pt;z-index:-25057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9" id="Freeform 1255" style="position:absolute;left:0;text-align:left;margin-left:44.7pt;margin-top:510.35pt;width:0;height:13.35pt;z-index:-25057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1928" id="Freeform 1256" style="position:absolute;left:0;text-align:left;margin-left:128.35pt;margin-top:523.2pt;width:85.25pt;height:0;z-index:-25057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7" id="Freeform 1257" style="position:absolute;left:0;text-align:left;margin-left:213.6pt;margin-top:510.35pt;width:0;height:13.35pt;z-index:-25057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6" id="Freeform 1258" style="position:absolute;left:0;text-align:left;margin-left:128.35pt;margin-top:510.35pt;width:0;height:13.35pt;z-index:-25057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925" id="Freeform 1259" style="position:absolute;left:0;text-align:left;margin-left:213.6pt;margin-top:523.2pt;width:69.45pt;height:0;z-index:-25057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4" id="Freeform 1260" style="position:absolute;left:0;text-align:left;margin-left:283.05pt;margin-top:510.35pt;width:0;height:13.35pt;z-index:-25057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3" id="Freeform 1261" style="position:absolute;left:0;text-align:left;margin-left:213.6pt;margin-top:510.35pt;width:0;height:13.35pt;z-index:-25057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1922" id="Freeform 1262" style="position:absolute;left:0;text-align:left;margin-left:283.05pt;margin-top:523.2pt;width:89.95pt;height:0;z-index:-25057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1" id="Freeform 1263" style="position:absolute;left:0;text-align:left;margin-left:373pt;margin-top:510.35pt;width:0;height:13.35pt;z-index:-25056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20" id="Freeform 1264" style="position:absolute;left:0;text-align:left;margin-left:283.05pt;margin-top:510.35pt;width:0;height:13.35pt;z-index:-25056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919" id="Freeform 1265" style="position:absolute;left:0;text-align:left;margin-left:373pt;margin-top:523.2pt;width:69.45pt;height:0;z-index:-25056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8" id="Freeform 1266" style="position:absolute;left:0;text-align:left;margin-left:442.45pt;margin-top:510.35pt;width:0;height:13.35pt;z-index:-25056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7" id="Freeform 1267" style="position:absolute;left:0;text-align:left;margin-left:373pt;margin-top:510.35pt;width:0;height:13.35pt;z-index:-25056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1916" id="Freeform 1268" style="position:absolute;left:0;text-align:left;margin-left:442.45pt;margin-top:523.2pt;width:92.35pt;height:0;z-index:-25056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5" id="Freeform 1269" style="position:absolute;left:0;text-align:left;margin-left:534.75pt;margin-top:510.35pt;width:0;height:13.35pt;z-index:-25056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4" id="Freeform 1270" style="position:absolute;left:0;text-align:left;margin-left:442.45pt;margin-top:510.35pt;width:0;height:13.35pt;z-index:-25056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1913" id="Freeform 1271" style="position:absolute;left:0;text-align:left;margin-left:534.75pt;margin-top:523.2pt;width:66.3pt;height:0;z-index:-25056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2" id="Freeform 1272" style="position:absolute;left:0;text-align:left;margin-left:601.05pt;margin-top:510.35pt;width:0;height:13.35pt;z-index:-25056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1911" id="Freeform 1273" style="position:absolute;left:0;text-align:left;margin-left:601.05pt;margin-top:523.2pt;width:53.65pt;height:0;z-index:-25055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10" id="Freeform 1274" style="position:absolute;left:0;text-align:left;margin-left:654.7pt;margin-top:510.35pt;width:0;height:13.35pt;z-index:-25055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1909" id="Freeform 1275" style="position:absolute;left:0;text-align:left;margin-left:654.7pt;margin-top:523.2pt;width:123.1pt;height:0;z-index:-25055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08" id="Freeform 1276" style="position:absolute;left:0;text-align:left;margin-left:777.85pt;margin-top:510.35pt;width:0;height:13.35pt;z-index:-25055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907" id="Freeform 1277" style="position:absolute;left:0;text-align:left;margin-left:654.7pt;margin-top:510.35pt;width:0;height:13.35pt;z-index:-25055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020B07">
        <w:rPr>
          <w:rFonts w:cs="ArialMT" w:hAnsi="ArialMT" w:ascii="ArialMT"/>
          <w:color w:val="000000"/>
          <w:sz w:val="20"/>
          <w:szCs w:val="20"/>
        </w:rPr>
        <w:t>ES 421/10-1 od 20.12.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22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110" w:val="left"/>
          <w:tab w:pos="2721" w:val="left"/>
          <w:tab w:pos="4351" w:val="left"/>
          <w:tab w:pos="5490" w:val="left"/>
          <w:tab w:pos="7539" w:val="left"/>
        </w:tabs>
        <w:autoSpaceDE w:val="false"/>
        <w:autoSpaceDN w:val="false"/>
        <w:adjustRightInd w:val="false"/>
        <w:spacing w:lineRule="exact" w:line="227"/>
        <w:ind w:left="8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Red.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Naziv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Adresa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Pravna osnova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4"/>
          <w:sz w:val="20"/>
          <w:szCs w:val="20"/>
        </w:rPr>
        <w:t>Iznos</w:t>
      </w:r>
    </w:p>
    <w:p w:rsidRDefault="00020B07" w:rsidR="00020B07">
      <w:pPr>
        <w:tabs>
          <w:tab w:pos="2554" w:val="left"/>
          <w:tab w:pos="3932" w:val="left"/>
          <w:tab w:pos="5656" w:val="left"/>
          <w:tab w:pos="7306" w:val="left"/>
        </w:tabs>
        <w:autoSpaceDE w:val="false"/>
        <w:autoSpaceDN w:val="false"/>
        <w:adjustRightInd w:val="false"/>
        <w:spacing w:lineRule="exact" w:line="260"/>
        <w:ind w:left="8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broj</w:t>
      </w:r>
      <w:r>
        <w:rPr>
          <w:rFonts w:cs="Arial-BoldMT" w:hAnsi="Arial-BoldMT" w:ascii="Arial-BoldMT"/>
          <w:color w:val="000000"/>
          <w:spacing w:val="1"/>
          <w:sz w:val="20"/>
          <w:szCs w:val="20"/>
        </w:rPr>
        <w:t xml:space="preserve">   </w:t>
      </w: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Vjerovnika, OIB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1"/>
          <w:sz w:val="20"/>
          <w:szCs w:val="20"/>
        </w:rPr>
        <w:t>Vjerovnika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prijav.traž kn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prij. tražbine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priz.traž kn</w:t>
      </w:r>
    </w:p>
    <w:p w:rsidRDefault="00020B07" w:rsidR="00020B07">
      <w:pPr>
        <w:autoSpaceDE w:val="false"/>
        <w:autoSpaceDN w:val="false"/>
        <w:adjustRightInd w:val="false"/>
        <w:spacing w:lineRule="exact" w:line="251"/>
        <w:ind w:left="5341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5112904819 od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21.10.2014.g.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(41.117,79 kn.)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18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322"/>
        <w:ind w:left="18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2223" w:val="left"/>
          <w:tab w:pos="3350" w:val="left"/>
        </w:tabs>
        <w:autoSpaceDE w:val="false"/>
        <w:autoSpaceDN w:val="false"/>
        <w:adjustRightInd w:val="false"/>
        <w:spacing w:lineRule="exact" w:line="244"/>
        <w:ind w:left="18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Razlog</w:t>
      </w:r>
    </w:p>
    <w:p w:rsidRDefault="00020B07" w:rsidR="00020B07">
      <w:pPr>
        <w:tabs>
          <w:tab w:pos="1901" w:val="left"/>
        </w:tabs>
        <w:autoSpaceDE w:val="false"/>
        <w:autoSpaceDN w:val="false"/>
        <w:adjustRightInd w:val="false"/>
        <w:spacing w:lineRule="exact" w:line="243"/>
        <w:ind w:left="15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priznate tražbine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ospor.traž kn</w:t>
      </w:r>
      <w:r>
        <w:rPr>
          <w:rFonts w:cs="ArialUnicodeMS" w:hAnsi="ArialUnicodeMS" w:ascii="ArialUnicodeMS"/>
          <w:color w:val="000000"/>
          <w:spacing w:val="4"/>
          <w:sz w:val="20"/>
          <w:szCs w:val="20"/>
        </w:rPr>
        <w:t xml:space="preserve">   </w:t>
      </w:r>
      <w:r>
        <w:rPr>
          <w:rFonts w:cs="ArialUnicodeMS" w:hAnsi="ArialUnicodeMS" w:ascii="ArialUnicodeMS"/>
          <w:color w:val="000000"/>
          <w:position w:val="-3"/>
          <w:sz w:val="20"/>
          <w:szCs w:val="20"/>
        </w:rPr>
        <w:t>ospor.traž</w:t>
      </w:r>
    </w:p>
    <w:p w:rsidRDefault="00020B07" w:rsidR="00020B07">
      <w:pPr>
        <w:autoSpaceDE w:val="false"/>
        <w:autoSpaceDN w:val="false"/>
        <w:adjustRightInd w:val="false"/>
        <w:spacing w:lineRule="exact" w:line="251"/>
        <w:ind w:left="9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Sporazum o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reguliranju dijela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duga -kreditna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partija broj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5112904819 od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21.10.2014.g.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(41.117,79 kn.)</w:t>
      </w:r>
    </w:p>
    <w:p w:rsidRDefault="00020B07" w:rsidR="00020B07">
      <w:pPr>
        <w:autoSpaceDE w:val="false"/>
        <w:autoSpaceDN w:val="false"/>
        <w:adjustRightInd w:val="false"/>
        <w:spacing w:lineRule="exact" w:line="355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Str.3</w:t>
      </w:r>
    </w:p>
    <w:p w:rsidRDefault="00020B07" w:rsidR="00020B07">
      <w:pPr>
        <w:autoSpaceDE w:val="false"/>
        <w:autoSpaceDN w:val="false"/>
        <w:adjustRightInd w:val="false"/>
        <w:spacing w:lineRule="exact" w:line="244"/>
        <w:ind w:left="870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Oznaka</w:t>
      </w:r>
    </w:p>
    <w:p w:rsidRDefault="00020B07" w:rsidR="00020B07">
      <w:pPr>
        <w:autoSpaceDE w:val="false"/>
        <w:autoSpaceDN w:val="false"/>
        <w:adjustRightInd w:val="false"/>
        <w:spacing w:lineRule="exact" w:line="253"/>
        <w:ind w:left="848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ovrš.ispr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2010.g., solemniziranog</w:t>
      </w:r>
    </w:p>
    <w:p w:rsidRDefault="00020B07" w:rsidR="00020B07">
      <w:pPr>
        <w:autoSpaceDE w:val="false"/>
        <w:autoSpaceDN w:val="false"/>
        <w:adjustRightInd w:val="false"/>
        <w:spacing w:lineRule="exact" w:line="240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2"/>
          <w:sz w:val="20"/>
          <w:szCs w:val="20"/>
        </w:rPr>
        <w:t>kod javnog bilježnika</w:t>
      </w:r>
      <w:r>
        <w:br/>
      </w: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Mladen Matoš iz Zagreba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pod br. OV-4928/11,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Zadužnica izdana od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GEOFOTO d.o.o. dana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21.10.2014. godine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potpisana od strane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GEO GRADNJA 2010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d.o.o., kao jamca platca,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potvrđena dana 03.11.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2014. godine u uredu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javnog bilježnika Željka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Maroslavac iz Zagreba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pod posl.br. OV-31413/14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Zadužnica izdana od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GEOFOTO d.o.o. dana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21.10.2014. godine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potpisana od strane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GEO GRADNJA 2010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d.o.o., kao jamca platca,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potvrđena dana 03.11.</w:t>
      </w:r>
    </w:p>
    <w:p w:rsidRDefault="00020B07" w:rsidR="00020B07">
      <w:pPr>
        <w:autoSpaceDE w:val="false"/>
        <w:autoSpaceDN w:val="false"/>
        <w:adjustRightInd w:val="false"/>
        <w:spacing w:lineRule="exact" w:line="26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2014. godine u uredu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javnog bilježnika Željka</w:t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Maroslavac iz Zagreba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pod posl.br. OV-31411/14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Zadužnica izdana od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GEOFOTO d.o.o. dana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21.10.2014. godine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potpisana od strane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GEO GRADNJA 2010</w:t>
      </w:r>
      <w:r>
        <w:br/>
      </w:r>
      <w:r>
        <w:rPr>
          <w:rFonts w:cs="ArialMT" w:hAnsi="ArialMT" w:ascii="ArialMT"/>
          <w:color w:val="000000"/>
          <w:position w:val="-1"/>
          <w:sz w:val="20"/>
          <w:szCs w:val="20"/>
        </w:rPr>
        <w:t>d.o.o., kao jamca platca,</w:t>
      </w:r>
    </w:p>
    <w:p w:rsidRDefault="00020B07" w:rsidR="00020B07">
      <w:pPr>
        <w:autoSpaceDE w:val="false"/>
        <w:autoSpaceDN w:val="false"/>
        <w:adjustRightInd w:val="false"/>
        <w:spacing w:lineRule="exact" w:line="233"/>
        <w:ind w:left="14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position w:val="-4"/>
          <w:sz w:val="20"/>
          <w:szCs w:val="20"/>
        </w:rPr>
        <w:t>potvrđena dana 03.11.</w:t>
      </w:r>
    </w:p>
    <w:p w:rsidRDefault="00020B07" w:rsidR="00020B07">
      <w:pPr>
        <w:autoSpaceDE w:val="false"/>
        <w:autoSpaceDN w:val="false"/>
        <w:adjustRightInd w:val="false"/>
        <w:spacing w:lineRule="exact" w:line="250"/>
        <w:ind w:left="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2"/>
          <w:sz w:val="20"/>
          <w:szCs w:val="20"/>
        </w:rPr>
        <w:t>2014. godine u uredu</w:t>
      </w:r>
    </w:p>
    <w:p w:rsidRDefault="00CA6110" w:rsidR="00020B07">
      <w:pPr>
        <w:autoSpaceDE w:val="false"/>
        <w:autoSpaceDN w:val="false"/>
        <w:adjustRightInd w:val="false"/>
        <w:spacing w:lineRule="exact" w:line="282"/>
        <w:ind w:left="14"/>
        <w:rPr>
          <w:rFonts w:cs="ArialUnicodeMS_var1" w:hAnsi="ArialUnicodeMS_var1" w:ascii="ArialUnicodeMS_var1"/>
          <w:color w:val="000000"/>
          <w:sz w:val="20"/>
          <w:szCs w:val="20"/>
        </w:rPr>
        <w:sectPr w:rsidR="00020B07">
          <w:pgSz w:code="1" w:h="11909" w:w="16834"/>
          <w:pgMar w:gutter="0" w:footer="0" w:header="0" w:left="360" w:bottom="360" w:right="360" w:top="720"/>
          <w:cols w:num="3" w:space="720" w:equalWidth="false">
            <w:col w:space="177" w:w="8343"/>
            <w:col w:space="38" w:w="4182"/>
            <w:col w:w="3374"/>
          </w:cols>
        </w:sectPr>
      </w:pPr>
      <w:r>
        <w:rPr>
          <w:noProof/>
        </w:rPr>
        <w:pict>
          <v:shape filled="f" strokeweight="1pt" path="m,l15192,e" o:spid="_x0000_s1906" id="Freeform 1278" style="position:absolute;left:0;text-align:left;margin-left:20.25pt;margin-top:54.25pt;width:757.6pt;height:0;z-index:-2527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5" id="Freeform 1279" style="position:absolute;left:0;text-align:left;margin-left:20.25pt;margin-top:66.6pt;width:757.6pt;height:0;z-index:-25275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4" id="Freeform 1280" style="position:absolute;left:0;text-align:left;margin-left:20.25pt;margin-top:78.95pt;width:757.6pt;height:0;z-index:-25274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3" id="Freeform 1281" style="position:absolute;left:0;text-align:left;margin-left:20.25pt;margin-top:91.25pt;width:757.6pt;height:0;z-index:-2527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2" id="Freeform 1282" style="position:absolute;left:0;text-align:left;margin-left:20.25pt;margin-top:103.6pt;width:757.6pt;height:0;z-index:-2527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1" id="Freeform 1283" style="position:absolute;left:0;text-align:left;margin-left:20.25pt;margin-top:115.95pt;width:757.6pt;height:0;z-index:-25273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900" id="Freeform 1284" style="position:absolute;left:0;text-align:left;margin-left:20.25pt;margin-top:128.3pt;width:757.6pt;height:0;z-index:-2527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9" id="Freeform 1285" style="position:absolute;left:0;text-align:left;margin-left:20.25pt;margin-top:140.65pt;width:757.6pt;height:0;z-index:-25272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8" id="Freeform 1286" style="position:absolute;left:0;text-align:left;margin-left:20.25pt;margin-top:153pt;width:757.6pt;height:0;z-index:-2527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7" id="Freeform 1287" style="position:absolute;left:0;text-align:left;margin-left:20.25pt;margin-top:165.3pt;width:757.6pt;height:0;z-index:-2527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6" id="Freeform 1288" style="position:absolute;left:0;text-align:left;margin-left:20.25pt;margin-top:177.65pt;width:757.6pt;height:0;z-index:-25270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5" id="Freeform 1289" style="position:absolute;left:0;text-align:left;margin-left:20.25pt;margin-top:190pt;width:757.6pt;height:0;z-index:-2527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4" id="Freeform 1290" style="position:absolute;left:0;text-align:left;margin-left:20.25pt;margin-top:202.35pt;width:757.6pt;height:0;z-index:-25269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3" id="Freeform 1291" style="position:absolute;left:0;text-align:left;margin-left:20.25pt;margin-top:214.7pt;width:757.6pt;height:0;z-index:-25269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2" id="Freeform 1292" style="position:absolute;left:0;text-align:left;margin-left:20.25pt;margin-top:227pt;width:757.6pt;height:0;z-index:-2526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1" id="Freeform 1293" style="position:absolute;left:0;text-align:left;margin-left:20.25pt;margin-top:239.35pt;width:757.6pt;height:0;z-index:-25268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90" id="Freeform 1294" style="position:absolute;left:0;text-align:left;margin-left:20.25pt;margin-top:251.7pt;width:757.6pt;height:0;z-index:-25267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9" id="Freeform 1295" style="position:absolute;left:0;text-align:left;margin-left:20.25pt;margin-top:264.05pt;width:757.6pt;height:0;z-index:-25267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8" id="Freeform 1296" style="position:absolute;left:0;text-align:left;margin-left:20.25pt;margin-top:276.4pt;width:757.6pt;height:0;z-index:-25266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7" id="Freeform 1297" style="position:absolute;left:0;text-align:left;margin-left:20.25pt;margin-top:288.75pt;width:757.6pt;height:0;z-index:-25266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6" id="Freeform 1298" style="position:absolute;left:0;text-align:left;margin-left:20.25pt;margin-top:301.05pt;width:757.6pt;height:0;z-index:-2526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5" id="Freeform 1299" style="position:absolute;left:0;text-align:left;margin-left:20.25pt;margin-top:313.4pt;width:757.6pt;height:0;z-index:-25265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4" id="Freeform 1300" style="position:absolute;left:0;text-align:left;margin-left:20.25pt;margin-top:325.75pt;width:757.6pt;height:0;z-index:-25264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3" id="Freeform 1301" style="position:absolute;left:0;text-align:left;margin-left:20.25pt;margin-top:338.1pt;width:757.6pt;height:0;z-index:-2526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2" id="Freeform 1302" style="position:absolute;left:0;text-align:left;margin-left:20.25pt;margin-top:350.45pt;width:757.6pt;height:0;z-index:-25263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1" id="Freeform 1303" style="position:absolute;left:0;text-align:left;margin-left:20.25pt;margin-top:362.75pt;width:757.6pt;height:0;z-index:-2526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80" id="Freeform 1304" style="position:absolute;left:0;text-align:left;margin-left:20.25pt;margin-top:375.1pt;width:757.6pt;height:0;z-index:-2526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9" id="Freeform 1305" style="position:absolute;left:0;text-align:left;margin-left:20.25pt;margin-top:387.45pt;width:757.6pt;height:0;z-index:-2526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8" id="Freeform 1306" style="position:absolute;left:0;text-align:left;margin-left:20.25pt;margin-top:399.8pt;width:757.6pt;height:0;z-index:-2526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7" id="Freeform 1307" style="position:absolute;left:0;text-align:left;margin-left:20.25pt;margin-top:412.15pt;width:757.6pt;height:0;z-index:-2526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6" id="Freeform 1308" style="position:absolute;left:0;text-align:left;margin-left:20.25pt;margin-top:424.5pt;width:757.6pt;height:0;z-index:-25260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5" id="Freeform 1309" style="position:absolute;left:0;text-align:left;margin-left:20.25pt;margin-top:436.8pt;width:757.6pt;height:0;z-index:-2526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4" id="Freeform 1310" style="position:absolute;left:0;text-align:left;margin-left:20.25pt;margin-top:449.15pt;width:757.6pt;height:0;z-index:-25259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3" id="Freeform 1311" style="position:absolute;left:0;text-align:left;margin-left:20.25pt;margin-top:461.5pt;width:757.6pt;height:0;z-index:-25259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2" id="Freeform 1312" style="position:absolute;left:0;text-align:left;margin-left:20.25pt;margin-top:473.85pt;width:757.6pt;height:0;z-index:-25258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1" id="Freeform 1313" style="position:absolute;left:0;text-align:left;margin-left:20.25pt;margin-top:486.2pt;width:757.6pt;height:0;z-index:-2525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70" id="Freeform 1314" style="position:absolute;left:0;text-align:left;margin-left:20.25pt;margin-top:498.5pt;width:757.6pt;height:0;z-index:-2525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69" id="Freeform 1315" style="position:absolute;left:0;text-align:left;margin-left:20.25pt;margin-top:510.85pt;width:757.6pt;height:0;z-index:-2525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5156,e" o:spid="_x0000_s1868" id="Freeform 1316" style="position:absolute;left:0;text-align:left;margin-left:20.25pt;margin-top:523.2pt;width:757.6pt;height:0;z-index:-2525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5192,e" o:spid="_x0000_s1867" id="Freeform 1317" style="position:absolute;left:0;text-align:left;margin-left:20.25pt;margin-top:535.55pt;width:757.6pt;height:0;z-index:-25256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1866" id="AutoShape 1318" style="position:absolute;left:0;text-align:left;margin-left:19.25pt;margin-top:52.75pt;width:2pt;height:484.3pt;z-index:-2525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5" id="AutoShape 1319" style="position:absolute;left:0;text-align:left;margin-left:44.6pt;margin-top:53.65pt;width:.2pt;height:482.5pt;z-index:-2525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4" id="AutoShape 1320" style="position:absolute;left:0;text-align:left;margin-left:128.25pt;margin-top:53.65pt;width:.2pt;height:482.5pt;z-index:-2525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3" id="AutoShape 1321" style="position:absolute;left:0;text-align:left;margin-left:213.5pt;margin-top:53.65pt;width:.2pt;height:482.5pt;z-index:-2525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2" id="AutoShape 1322" style="position:absolute;left:0;text-align:left;margin-left:282.95pt;margin-top:53.65pt;width:.2pt;height:482.5pt;z-index:-2525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1" id="AutoShape 1323" style="position:absolute;left:0;text-align:left;margin-left:372.9pt;margin-top:53.65pt;width:.2pt;height:482.5pt;z-index:-2525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60" id="AutoShape 1324" style="position:absolute;left:0;text-align:left;margin-left:442.35pt;margin-top:53.65pt;width:.2pt;height:482.5pt;z-index:-2525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59" id="AutoShape 1325" style="position:absolute;left:0;text-align:left;margin-left:534.65pt;margin-top:53.65pt;width:.2pt;height:482.5pt;z-index:-25252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58" id="AutoShape 1326" style="position:absolute;left:0;text-align:left;margin-left:600.95pt;margin-top:53.65pt;width:.2pt;height:482.5pt;z-index:-2525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.1pt" path="" adj="0,,0" o:spid="_x0000_s1857" id="AutoShape 1327" style="position:absolute;left:0;text-align:left;margin-left:654.6pt;margin-top:53.65pt;width:.2pt;height:482.5pt;z-index:-25251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1856" id="AutoShape 1328" style="position:absolute;left:0;text-align:left;margin-left:776.85pt;margin-top:52.75pt;width:2pt;height:484.3pt;z-index:-25251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55" id="Freeform 1329" style="position:absolute;left:0;text-align:left;margin-left:44.7pt;margin-top:66.6pt;width:0;height:12.35pt;z-index:-2525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1854" id="Freeform 1330" style="position:absolute;left:0;text-align:left;margin-left:20.25pt;margin-top:66.6pt;width:24.95pt;height:0;z-index:-25250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53" id="Freeform 1331" style="position:absolute;left:0;text-align:left;margin-left:20.25pt;margin-top:66.1pt;width:0;height:12.85pt;z-index:-25250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52" id="Freeform 1332" style="position:absolute;left:0;text-align:left;margin-left:128.35pt;margin-top:66.6pt;width:0;height:12.35pt;z-index:-25249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23,e" o:spid="_x0000_s1851" id="Freeform 1333" style="position:absolute;left:0;text-align:left;margin-left:44.7pt;margin-top:66.6pt;width:84.15pt;height:0;z-index:-25249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23,40">
            <v:stroke joinstyle="miter" miterlimit="10"/>
            <v:path o:connectangles="0,0" o:connectlocs="12700,12700;1081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50" id="Freeform 1334" style="position:absolute;left:0;text-align:left;margin-left:44.7pt;margin-top:66.1pt;width:0;height:12.85pt;z-index:-25249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49" id="Freeform 1335" style="position:absolute;left:0;text-align:left;margin-left:213.6pt;margin-top:66.6pt;width:0;height:12.35pt;z-index:-25248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55,e" o:spid="_x0000_s1848" id="Freeform 1336" style="position:absolute;left:0;text-align:left;margin-left:128.35pt;margin-top:66.6pt;width:85.75pt;height:0;z-index:-25248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47" id="Freeform 1337" style="position:absolute;left:0;text-align:left;margin-left:128.35pt;margin-top:66.1pt;width:0;height:12.85pt;z-index:-25247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46" id="Freeform 1338" style="position:absolute;left:0;text-align:left;margin-left:283.05pt;margin-top:66.6pt;width:0;height:12.35pt;z-index:-25247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1845" id="Freeform 1339" style="position:absolute;left:0;text-align:left;margin-left:213.6pt;margin-top:66.6pt;width:69.95pt;height:0;z-index:-25247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44" id="Freeform 1340" style="position:absolute;left:0;text-align:left;margin-left:213.6pt;margin-top:66.1pt;width:0;height:12.85pt;z-index:-25246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43" id="Freeform 1341" style="position:absolute;left:0;text-align:left;margin-left:373pt;margin-top:66.6pt;width:0;height:12.35pt;z-index:-25246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49,e" o:spid="_x0000_s1842" id="Freeform 1342" style="position:absolute;left:0;text-align:left;margin-left:283.05pt;margin-top:66.6pt;width:90.45pt;height:0;z-index:-25245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41" id="Freeform 1343" style="position:absolute;left:0;text-align:left;margin-left:283.05pt;margin-top:66.1pt;width:0;height:12.85pt;z-index:-25245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40" id="Freeform 1344" style="position:absolute;left:0;text-align:left;margin-left:442.45pt;margin-top:66.6pt;width:0;height:12.35pt;z-index:-25244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39,e" o:spid="_x0000_s1839" id="Freeform 1345" style="position:absolute;left:0;text-align:left;margin-left:373pt;margin-top:66.6pt;width:69.95pt;height:0;z-index:-25244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38" id="Freeform 1346" style="position:absolute;left:0;text-align:left;margin-left:373pt;margin-top:66.1pt;width:0;height:12.85pt;z-index:-25244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37" id="Freeform 1347" style="position:absolute;left:0;text-align:left;margin-left:534.75pt;margin-top:66.6pt;width:0;height:12.35pt;z-index:-25243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97,e" o:spid="_x0000_s1836" id="Freeform 1348" style="position:absolute;left:0;text-align:left;margin-left:442.45pt;margin-top:66.6pt;width:92.85pt;height:0;z-index:-25243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35" id="Freeform 1349" style="position:absolute;left:0;text-align:left;margin-left:442.45pt;margin-top:66.1pt;width:0;height:12.85pt;z-index:-25243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34" id="Freeform 1350" style="position:absolute;left:0;text-align:left;margin-left:601.05pt;margin-top:66.6pt;width:0;height:12.35pt;z-index:-25242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76,e" o:spid="_x0000_s1833" id="Freeform 1351" style="position:absolute;left:0;text-align:left;margin-left:534.75pt;margin-top:66.6pt;width:66.8pt;height:0;z-index:-25242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32" id="Freeform 1352" style="position:absolute;left:0;text-align:left;margin-left:534.75pt;margin-top:66.1pt;width:0;height:12.85pt;z-index:-25241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31" id="Freeform 1353" style="position:absolute;left:0;text-align:left;margin-left:654.7pt;margin-top:66.6pt;width:0;height:12.35pt;z-index:-25241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23,e" o:spid="_x0000_s1830" id="Freeform 1354" style="position:absolute;left:0;text-align:left;margin-left:601.05pt;margin-top:66.6pt;width:54.15pt;height:0;z-index:-25240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29" id="Freeform 1355" style="position:absolute;left:0;text-align:left;margin-left:601.05pt;margin-top:66.1pt;width:0;height:12.85pt;z-index:-25240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828" id="Freeform 1356" style="position:absolute;left:0;text-align:left;margin-left:777.85pt;margin-top:66.6pt;width:0;height:12.35pt;z-index:-25239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1827" id="Freeform 1357" style="position:absolute;left:0;text-align:left;margin-left:654.7pt;margin-top:66.6pt;width:123.6pt;height:0;z-index:-25239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826" id="Freeform 1358" style="position:absolute;left:0;text-align:left;margin-left:654.7pt;margin-top:66.1pt;width:0;height:12.85pt;z-index:-2523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1825" id="Freeform 1359" style="position:absolute;left:0;text-align:left;margin-left:20.25pt;margin-top:91.25pt;width:24.45pt;height:0;z-index:-25238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24" id="Freeform 1360" style="position:absolute;left:0;text-align:left;margin-left:44.7pt;margin-top:78.45pt;width:0;height:13.35pt;z-index:-25238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23" id="Freeform 1361" style="position:absolute;left:0;text-align:left;margin-left:20.25pt;margin-top:78.45pt;width:0;height:13.35pt;z-index:-25238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1822" id="Freeform 1362" style="position:absolute;left:0;text-align:left;margin-left:44.7pt;margin-top:91.25pt;width:83.65pt;height:0;z-index:-25237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21" id="Freeform 1363" style="position:absolute;left:0;text-align:left;margin-left:128.35pt;margin-top:78.45pt;width:0;height:13.35pt;z-index:-25237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20" id="Freeform 1364" style="position:absolute;left:0;text-align:left;margin-left:44.7pt;margin-top:78.45pt;width:0;height:13.35pt;z-index:-2523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1819" id="Freeform 1365" style="position:absolute;left:0;text-align:left;margin-left:128.35pt;margin-top:91.25pt;width:85.25pt;height:0;z-index:-25236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8" id="Freeform 1366" style="position:absolute;left:0;text-align:left;margin-left:213.6pt;margin-top:78.45pt;width:0;height:13.35pt;z-index:-25236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7" id="Freeform 1367" style="position:absolute;left:0;text-align:left;margin-left:128.35pt;margin-top:78.45pt;width:0;height:13.35pt;z-index:-25235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816" id="Freeform 1368" style="position:absolute;left:0;text-align:left;margin-left:213.6pt;margin-top:91.25pt;width:69.45pt;height:0;z-index:-25235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5" id="Freeform 1369" style="position:absolute;left:0;text-align:left;margin-left:283.05pt;margin-top:78.45pt;width:0;height:13.35pt;z-index:-25234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1814" id="Freeform 1370" style="position:absolute;left:0;text-align:left;margin-left:283.05pt;margin-top:91.25pt;width:89.95pt;height:0;z-index:-25234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3" id="Freeform 1371" style="position:absolute;left:0;text-align:left;margin-left:373pt;margin-top:78.45pt;width:0;height:13.35pt;z-index:-25233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2" id="Freeform 1372" style="position:absolute;left:0;text-align:left;margin-left:283.05pt;margin-top:78.45pt;width:0;height:13.35pt;z-index:-25233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811" id="Freeform 1373" style="position:absolute;left:0;text-align:left;margin-left:373pt;margin-top:91.25pt;width:69.45pt;height:0;z-index:-25233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10" id="Freeform 1374" style="position:absolute;left:0;text-align:left;margin-left:442.45pt;margin-top:78.45pt;width:0;height:13.35pt;z-index:-25232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1809" id="Freeform 1375" style="position:absolute;left:0;text-align:left;margin-left:442.45pt;margin-top:91.25pt;width:92.35pt;height:0;z-index:-25232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8" id="Freeform 1376" style="position:absolute;left:0;text-align:left;margin-left:534.75pt;margin-top:78.45pt;width:0;height:13.35pt;z-index:-25231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7" id="Freeform 1377" style="position:absolute;left:0;text-align:left;margin-left:442.45pt;margin-top:78.45pt;width:0;height:13.35pt;z-index:-25231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1806" id="Freeform 1378" style="position:absolute;left:0;text-align:left;margin-left:534.75pt;margin-top:91.25pt;width:66.3pt;height:0;z-index:-25230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5" id="Freeform 1379" style="position:absolute;left:0;text-align:left;margin-left:601.05pt;margin-top:78.45pt;width:0;height:13.35pt;z-index:-25230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1804" id="Freeform 1380" style="position:absolute;left:0;text-align:left;margin-left:601.05pt;margin-top:91.25pt;width:53.65pt;height:0;z-index:-25229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3" id="Freeform 1381" style="position:absolute;left:0;text-align:left;margin-left:654.7pt;margin-top:78.45pt;width:0;height:13.35pt;z-index:-25229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2" id="Freeform 1382" style="position:absolute;left:0;text-align:left;margin-left:601.05pt;margin-top:78.45pt;width:0;height:13.35pt;z-index:-25229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1801" id="Freeform 1383" style="position:absolute;left:0;text-align:left;margin-left:654.7pt;margin-top:91.25pt;width:123.1pt;height:0;z-index:-25228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800" id="Freeform 1384" style="position:absolute;left:0;text-align:left;margin-left:777.85pt;margin-top:78.45pt;width:0;height:13.35pt;z-index:-25228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99" id="Freeform 1385" style="position:absolute;left:0;text-align:left;margin-left:44.7pt;margin-top:91.25pt;width:0;height:12.35pt;z-index:-25227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39,e" o:spid="_x0000_s1798" id="Freeform 1386" style="position:absolute;left:0;text-align:left;margin-left:20.25pt;margin-top:91.25pt;width:24.95pt;height:0;z-index:-25227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97" id="Freeform 1387" style="position:absolute;left:0;text-align:left;margin-left:20.25pt;margin-top:90.75pt;width:0;height:12.85pt;z-index:-25227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96" id="Freeform 1388" style="position:absolute;left:0;text-align:left;margin-left:128.35pt;margin-top:91.25pt;width:0;height:12.35pt;z-index:-25226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95" id="Freeform 1389" style="position:absolute;left:0;text-align:left;margin-left:44.7pt;margin-top:90.75pt;width:0;height:12.85pt;z-index:-25226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94" id="Freeform 1390" style="position:absolute;left:0;text-align:left;margin-left:213.6pt;margin-top:91.25pt;width:0;height:12.35pt;z-index:-25226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93" id="Freeform 1391" style="position:absolute;left:0;text-align:left;margin-left:128.35pt;margin-top:90.75pt;width:0;height:12.85pt;z-index:-25225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92" id="Freeform 1392" style="position:absolute;left:0;text-align:left;margin-left:373pt;margin-top:91.25pt;width:0;height:12.35pt;z-index:-25225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91" id="Freeform 1393" style="position:absolute;left:0;text-align:left;margin-left:283.05pt;margin-top:90.75pt;width:0;height:12.85pt;z-index:-25224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90" id="Freeform 1394" style="position:absolute;left:0;text-align:left;margin-left:534.75pt;margin-top:91.25pt;width:0;height:12.35pt;z-index:-25224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89" id="Freeform 1395" style="position:absolute;left:0;text-align:left;margin-left:442.45pt;margin-top:90.75pt;width:0;height:12.85pt;z-index:-25223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88" id="Freeform 1396" style="position:absolute;left:0;text-align:left;margin-left:601.05pt;margin-top:91.25pt;width:0;height:12.35pt;z-index:-25223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87" id="Freeform 1397" style="position:absolute;left:0;text-align:left;margin-left:654.7pt;margin-top:91.25pt;width:0;height:12.35pt;z-index:-2522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86" id="Freeform 1398" style="position:absolute;left:0;text-align:left;margin-left:601.05pt;margin-top:90.75pt;width:0;height:12.85pt;z-index:-2522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85" id="Freeform 1399" style="position:absolute;left:0;text-align:left;margin-left:777.85pt;margin-top:91.25pt;width:0;height:12.35pt;z-index:-25222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12,e" o:spid="_x0000_s1784" id="Freeform 1400" style="position:absolute;left:0;text-align:left;margin-left:654.7pt;margin-top:91.25pt;width:123.6pt;height:0;z-index:-2522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83" id="Freeform 1401" style="position:absolute;left:0;text-align:left;margin-left:44.7pt;margin-top:103.6pt;width:0;height:12.35pt;z-index:-25221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82" id="Freeform 1402" style="position:absolute;left:0;text-align:left;margin-left:20.25pt;margin-top:103.1pt;width:0;height:12.85pt;z-index:-2522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81" id="Freeform 1403" style="position:absolute;left:0;text-align:left;margin-left:128.35pt;margin-top:103.6pt;width:0;height:12.35pt;z-index:-25221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80" id="Freeform 1404" style="position:absolute;left:0;text-align:left;margin-left:44.7pt;margin-top:103.1pt;width:0;height:12.85pt;z-index:-25220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9" id="Freeform 1405" style="position:absolute;left:0;text-align:left;margin-left:213.6pt;margin-top:103.6pt;width:0;height:12.35pt;z-index:-25220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78" id="Freeform 1406" style="position:absolute;left:0;text-align:left;margin-left:128.35pt;margin-top:103.1pt;width:0;height:12.85pt;z-index:-25219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7" id="Freeform 1407" style="position:absolute;left:0;text-align:left;margin-left:373pt;margin-top:103.6pt;width:0;height:12.35pt;z-index:-25219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76" id="Freeform 1408" style="position:absolute;left:0;text-align:left;margin-left:283.05pt;margin-top:103.1pt;width:0;height:12.85pt;z-index:-2521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5" id="Freeform 1409" style="position:absolute;left:0;text-align:left;margin-left:534.75pt;margin-top:103.6pt;width:0;height:12.35pt;z-index:-25218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74" id="Freeform 1410" style="position:absolute;left:0;text-align:left;margin-left:442.45pt;margin-top:103.1pt;width:0;height:12.85pt;z-index:-25218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3" id="Freeform 1411" style="position:absolute;left:0;text-align:left;margin-left:601.05pt;margin-top:103.6pt;width:0;height:12.35pt;z-index:-25217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2" id="Freeform 1412" style="position:absolute;left:0;text-align:left;margin-left:654.7pt;margin-top:103.6pt;width:0;height:12.35pt;z-index:-2521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71" id="Freeform 1413" style="position:absolute;left:0;text-align:left;margin-left:601.05pt;margin-top:103.1pt;width:0;height:12.85pt;z-index:-2521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70" id="Freeform 1414" style="position:absolute;left:0;text-align:left;margin-left:777.85pt;margin-top:103.6pt;width:0;height:12.35pt;z-index:-2521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69" id="Freeform 1415" style="position:absolute;left:0;text-align:left;margin-left:44.7pt;margin-top:115.95pt;width:0;height:12.35pt;z-index:-2521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68" id="Freeform 1416" style="position:absolute;left:0;text-align:left;margin-left:20.25pt;margin-top:115.45pt;width:0;height:12.85pt;z-index:-25215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67" id="Freeform 1417" style="position:absolute;left:0;text-align:left;margin-left:128.35pt;margin-top:115.95pt;width:0;height:12.35pt;z-index:-25215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66" id="Freeform 1418" style="position:absolute;left:0;text-align:left;margin-left:44.7pt;margin-top:115.45pt;width:0;height:12.85pt;z-index:-25215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65" id="Freeform 1419" style="position:absolute;left:0;text-align:left;margin-left:213.6pt;margin-top:115.95pt;width:0;height:12.35pt;z-index:-25214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64" id="Freeform 1420" style="position:absolute;left:0;text-align:left;margin-left:128.35pt;margin-top:115.45pt;width:0;height:12.85pt;z-index:-25214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63" id="Freeform 1421" style="position:absolute;left:0;text-align:left;margin-left:373pt;margin-top:115.95pt;width:0;height:12.35pt;z-index:-25213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62" id="Freeform 1422" style="position:absolute;left:0;text-align:left;margin-left:283.05pt;margin-top:115.45pt;width:0;height:12.85pt;z-index:-25213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61" id="Freeform 1423" style="position:absolute;left:0;text-align:left;margin-left:534.75pt;margin-top:115.95pt;width:0;height:12.35pt;z-index:-2521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60" id="Freeform 1424" style="position:absolute;left:0;text-align:left;margin-left:442.45pt;margin-top:115.45pt;width:0;height:12.85pt;z-index:-25212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9" id="Freeform 1425" style="position:absolute;left:0;text-align:left;margin-left:601.05pt;margin-top:115.95pt;width:0;height:12.35pt;z-index:-25212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8" id="Freeform 1426" style="position:absolute;left:0;text-align:left;margin-left:654.7pt;margin-top:115.95pt;width:0;height:12.35pt;z-index:-25211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57" id="Freeform 1427" style="position:absolute;left:0;text-align:left;margin-left:601.05pt;margin-top:115.45pt;width:0;height:12.85pt;z-index:-25211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6" id="Freeform 1428" style="position:absolute;left:0;text-align:left;margin-left:777.85pt;margin-top:115.95pt;width:0;height:12.35pt;z-index:-25210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5" id="Freeform 1429" style="position:absolute;left:0;text-align:left;margin-left:44.7pt;margin-top:128.3pt;width:0;height:12.35pt;z-index:-252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54" id="Freeform 1430" style="position:absolute;left:0;text-align:left;margin-left:20.25pt;margin-top:127.8pt;width:0;height:12.85pt;z-index:-25210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3" id="Freeform 1431" style="position:absolute;left:0;text-align:left;margin-left:128.35pt;margin-top:128.3pt;width:0;height:12.35pt;z-index:-25209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52" id="Freeform 1432" style="position:absolute;left:0;text-align:left;margin-left:44.7pt;margin-top:127.8pt;width:0;height:12.85pt;z-index:-25209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51" id="Freeform 1433" style="position:absolute;left:0;text-align:left;margin-left:213.6pt;margin-top:128.3pt;width:0;height:12.35pt;z-index:-25209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50" id="Freeform 1434" style="position:absolute;left:0;text-align:left;margin-left:128.35pt;margin-top:127.8pt;width:0;height:12.85pt;z-index:-25208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9" id="Freeform 1435" style="position:absolute;left:0;text-align:left;margin-left:373pt;margin-top:128.3pt;width:0;height:12.35pt;z-index:-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48" id="Freeform 1436" style="position:absolute;left:0;text-align:left;margin-left:283.05pt;margin-top:127.8pt;width:0;height:12.85pt;z-index:-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7" id="Freeform 1437" style="position:absolute;left:0;text-align:left;margin-left:534.75pt;margin-top:128.3pt;width:0;height:12.35pt;z-index:-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46" id="Freeform 1438" style="position:absolute;left:0;text-align:left;margin-left:442.45pt;margin-top:127.8pt;width:0;height:12.85pt;z-index:-2520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5" id="Freeform 1439" style="position:absolute;left:0;text-align:left;margin-left:601.05pt;margin-top:128.3pt;width:0;height:12.35pt;z-index:-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4" id="Freeform 1440" style="position:absolute;left:0;text-align:left;margin-left:654.7pt;margin-top:128.3pt;width:0;height:12.35pt;z-index:-2520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43" id="Freeform 1441" style="position:absolute;left:0;text-align:left;margin-left:601.05pt;margin-top:127.8pt;width:0;height:12.85pt;z-index:-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2" id="Freeform 1442" style="position:absolute;left:0;text-align:left;margin-left:777.85pt;margin-top:128.3pt;width:0;height:12.35pt;z-index:-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41" id="Freeform 1443" style="position:absolute;left:0;text-align:left;margin-left:44.7pt;margin-top:140.65pt;width:0;height:12.35pt;z-index:-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40" id="Freeform 1444" style="position:absolute;left:0;text-align:left;margin-left:20.25pt;margin-top:140.15pt;width:0;height:12.85pt;z-index:-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9" id="Freeform 1445" style="position:absolute;left:0;text-align:left;margin-left:128.35pt;margin-top:140.65pt;width:0;height:12.35pt;z-index:-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38" id="Freeform 1446" style="position:absolute;left:0;text-align:left;margin-left:44.7pt;margin-top:140.15pt;width:0;height:12.85pt;z-index:-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7" id="Freeform 1447" style="position:absolute;left:0;text-align:left;margin-left:213.6pt;margin-top:140.65pt;width:0;height:12.35pt;z-index:-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36" id="Freeform 1448" style="position:absolute;left:0;text-align:left;margin-left:128.35pt;margin-top:140.15pt;width:0;height:12.85pt;z-index:-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5" id="Freeform 1449" style="position:absolute;left:0;text-align:left;margin-left:373pt;margin-top:140.65pt;width:0;height:12.35pt;z-index:-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34" id="Freeform 1450" style="position:absolute;left:0;text-align:left;margin-left:283.05pt;margin-top:140.15pt;width:0;height:12.85pt;z-index:-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3" id="Freeform 1451" style="position:absolute;left:0;text-align:left;margin-left:534.75pt;margin-top:140.65pt;width:0;height:12.35pt;z-index:-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32" id="Freeform 1452" style="position:absolute;left:0;text-align:left;margin-left:442.45pt;margin-top:140.15pt;width:0;height:12.85pt;z-index:-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1" id="Freeform 1453" style="position:absolute;left:0;text-align:left;margin-left:601.05pt;margin-top:140.65pt;width:0;height:12.35pt;z-index:-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30" id="Freeform 1454" style="position:absolute;left:0;text-align:left;margin-left:654.7pt;margin-top:140.65pt;width:0;height:12.35pt;z-index:-2520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29" id="Freeform 1455" style="position:absolute;left:0;text-align:left;margin-left:601.05pt;margin-top:140.15pt;width:0;height:12.85pt;z-index:-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28" id="Freeform 1456" style="position:absolute;left:0;text-align:left;margin-left:777.85pt;margin-top:140.65pt;width:0;height:12.35pt;z-index:-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27" id="Freeform 1457" style="position:absolute;left:0;text-align:left;margin-left:44.7pt;margin-top:153pt;width:0;height:12.35pt;z-index:-25200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26" id="Freeform 1458" style="position:absolute;left:0;text-align:left;margin-left:20.25pt;margin-top:152.5pt;width:0;height:12.85pt;z-index:-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25" id="Freeform 1459" style="position:absolute;left:0;text-align:left;margin-left:128.35pt;margin-top:153pt;width:0;height:12.35pt;z-index:-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24" id="Freeform 1460" style="position:absolute;left:0;text-align:left;margin-left:44.7pt;margin-top:152.5pt;width:0;height:12.85pt;z-index:-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23" id="Freeform 1461" style="position:absolute;left:0;text-align:left;margin-left:213.6pt;margin-top:153pt;width:0;height:12.35pt;z-index:-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22" id="Freeform 1462" style="position:absolute;left:0;text-align:left;margin-left:128.35pt;margin-top:152.5pt;width:0;height:12.85pt;z-index:-25199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21" id="Freeform 1463" style="position:absolute;left:0;text-align:left;margin-left:373pt;margin-top:153pt;width:0;height:12.35pt;z-index:-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20" id="Freeform 1464" style="position:absolute;left:0;text-align:left;margin-left:283.05pt;margin-top:152.5pt;width:0;height:12.85pt;z-index:-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9" id="Freeform 1465" style="position:absolute;left:0;text-align:left;margin-left:534.75pt;margin-top:153pt;width:0;height:12.35pt;z-index:-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18" id="Freeform 1466" style="position:absolute;left:0;text-align:left;margin-left:442.45pt;margin-top:152.5pt;width:0;height:12.85pt;z-index:-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7" id="Freeform 1467" style="position:absolute;left:0;text-align:left;margin-left:601.05pt;margin-top:153pt;width:0;height:12.35pt;z-index:-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6" id="Freeform 1468" style="position:absolute;left:0;text-align:left;margin-left:654.7pt;margin-top:153pt;width:0;height:12.35pt;z-index:-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15" id="Freeform 1469" style="position:absolute;left:0;text-align:left;margin-left:601.05pt;margin-top:152.5pt;width:0;height:12.85pt;z-index:-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4" id="Freeform 1470" style="position:absolute;left:0;text-align:left;margin-left:777.85pt;margin-top:153pt;width:0;height:12.35pt;z-index:-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3" id="Freeform 1471" style="position:absolute;left:0;text-align:left;margin-left:44.7pt;margin-top:165.3pt;width:0;height:12.35pt;z-index:-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12" id="Freeform 1472" style="position:absolute;left:0;text-align:left;margin-left:20.25pt;margin-top:164.8pt;width:0;height:12.85pt;z-index:-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11" id="Freeform 1473" style="position:absolute;left:0;text-align:left;margin-left:128.35pt;margin-top:165.3pt;width:0;height:12.35pt;z-index:-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10" id="Freeform 1474" style="position:absolute;left:0;text-align:left;margin-left:44.7pt;margin-top:164.8pt;width:0;height:12.85pt;z-index:-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9" id="Freeform 1475" style="position:absolute;left:0;text-align:left;margin-left:213.6pt;margin-top:165.3pt;width:0;height:12.35pt;z-index:-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08" id="Freeform 1476" style="position:absolute;left:0;text-align:left;margin-left:128.35pt;margin-top:164.8pt;width:0;height:12.85pt;z-index:-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7" id="Freeform 1477" style="position:absolute;left:0;text-align:left;margin-left:373pt;margin-top:165.3pt;width:0;height:12.35pt;z-index:-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06" id="Freeform 1478" style="position:absolute;left:0;text-align:left;margin-left:283.05pt;margin-top:164.8pt;width:0;height:12.85pt;z-index:-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5" id="Freeform 1479" style="position:absolute;left:0;text-align:left;margin-left:442.45pt;margin-top:165.3pt;width:0;height:12.35pt;z-index:-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04" id="Freeform 1480" style="position:absolute;left:0;text-align:left;margin-left:373pt;margin-top:164.8pt;width:0;height:12.85pt;z-index:-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3" id="Freeform 1481" style="position:absolute;left:0;text-align:left;margin-left:534.75pt;margin-top:165.3pt;width:0;height:12.35pt;z-index:-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702" id="Freeform 1482" style="position:absolute;left:0;text-align:left;margin-left:442.45pt;margin-top:164.8pt;width:0;height:12.85pt;z-index:-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1" id="Freeform 1483" style="position:absolute;left:0;text-align:left;margin-left:601.05pt;margin-top:165.3pt;width:0;height:12.35pt;z-index:-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700" id="Freeform 1484" style="position:absolute;left:0;text-align:left;margin-left:654.7pt;margin-top:165.3pt;width:0;height:12.35pt;z-index:-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99" id="Freeform 1485" style="position:absolute;left:0;text-align:left;margin-left:601.05pt;margin-top:164.8pt;width:0;height:12.85pt;z-index:-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98" id="Freeform 1486" style="position:absolute;left:0;text-align:left;margin-left:777.85pt;margin-top:165.3pt;width:0;height:12.35pt;z-index:-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97" id="Freeform 1487" style="position:absolute;left:0;text-align:left;margin-left:44.7pt;margin-top:177.65pt;width:0;height:12.35pt;z-index:-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96" id="Freeform 1488" style="position:absolute;left:0;text-align:left;margin-left:20.25pt;margin-top:177.15pt;width:0;height:12.85pt;z-index:-25190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95" id="Freeform 1489" style="position:absolute;left:0;text-align:left;margin-left:128.35pt;margin-top:177.65pt;width:0;height:12.35pt;z-index:-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94" id="Freeform 1490" style="position:absolute;left:0;text-align:left;margin-left:44.7pt;margin-top:177.15pt;width:0;height:12.85pt;z-index:-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93" id="Freeform 1491" style="position:absolute;left:0;text-align:left;margin-left:213.6pt;margin-top:177.65pt;width:0;height:12.35pt;z-index:-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92" id="Freeform 1492" style="position:absolute;left:0;text-align:left;margin-left:128.35pt;margin-top:177.15pt;width:0;height:12.85pt;z-index:-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91" id="Freeform 1493" style="position:absolute;left:0;text-align:left;margin-left:283.05pt;margin-top:177.65pt;width:0;height:12.35pt;z-index:-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90" id="Freeform 1494" style="position:absolute;left:0;text-align:left;margin-left:213.6pt;margin-top:177.15pt;width:0;height:12.85pt;z-index:-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9" id="Freeform 1495" style="position:absolute;left:0;text-align:left;margin-left:442.45pt;margin-top:177.65pt;width:0;height:12.35pt;z-index:-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88" id="Freeform 1496" style="position:absolute;left:0;text-align:left;margin-left:373pt;margin-top:177.15pt;width:0;height:12.85pt;z-index:-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7" id="Freeform 1497" style="position:absolute;left:0;text-align:left;margin-left:534.75pt;margin-top:177.65pt;width:0;height:12.35pt;z-index:-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86" id="Freeform 1498" style="position:absolute;left:0;text-align:left;margin-left:442.45pt;margin-top:177.15pt;width:0;height:12.85pt;z-index:-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5" id="Freeform 1499" style="position:absolute;left:0;text-align:left;margin-left:601.05pt;margin-top:177.65pt;width:0;height:12.35pt;z-index:-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4" id="Freeform 1500" style="position:absolute;left:0;text-align:left;margin-left:654.7pt;margin-top:177.65pt;width:0;height:12.35pt;z-index:-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83" id="Freeform 1501" style="position:absolute;left:0;text-align:left;margin-left:601.05pt;margin-top:177.15pt;width:0;height:12.85pt;z-index:-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2" id="Freeform 1502" style="position:absolute;left:0;text-align:left;margin-left:777.85pt;margin-top:177.65pt;width:0;height:12.35pt;z-index:-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81" id="Freeform 1503" style="position:absolute;left:0;text-align:left;margin-left:44.7pt;margin-top:190pt;width:0;height:12.35pt;z-index:-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80" id="Freeform 1504" style="position:absolute;left:0;text-align:left;margin-left:20.25pt;margin-top:189.5pt;width:0;height:12.85pt;z-index:-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79" id="Freeform 1505" style="position:absolute;left:0;text-align:left;margin-left:128.35pt;margin-top:190pt;width:0;height:12.35pt;z-index:-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78" id="Freeform 1506" style="position:absolute;left:0;text-align:left;margin-left:44.7pt;margin-top:189.5pt;width:0;height:12.85pt;z-index:-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77" id="Freeform 1507" style="position:absolute;left:0;text-align:left;margin-left:213.6pt;margin-top:190pt;width:0;height:12.35pt;z-index:-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76" id="Freeform 1508" style="position:absolute;left:0;text-align:left;margin-left:128.35pt;margin-top:189.5pt;width:0;height:12.85pt;z-index:-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75" id="Freeform 1509" style="position:absolute;left:0;text-align:left;margin-left:283.05pt;margin-top:190pt;width:0;height:12.35pt;z-index:-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74" id="Freeform 1510" style="position:absolute;left:0;text-align:left;margin-left:213.6pt;margin-top:189.5pt;width:0;height:12.85pt;z-index:-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73" id="Freeform 1511" style="position:absolute;left:0;text-align:left;margin-left:442.45pt;margin-top:190pt;width:0;height:12.35pt;z-index:-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72" id="Freeform 1512" style="position:absolute;left:0;text-align:left;margin-left:373pt;margin-top:189.5pt;width:0;height:12.85pt;z-index:-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71" id="Freeform 1513" style="position:absolute;left:0;text-align:left;margin-left:534.75pt;margin-top:190pt;width:0;height:12.35pt;z-index:-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70" id="Freeform 1514" style="position:absolute;left:0;text-align:left;margin-left:442.45pt;margin-top:189.5pt;width:0;height:12.85pt;z-index:-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9" id="Freeform 1515" style="position:absolute;left:0;text-align:left;margin-left:601.05pt;margin-top:190pt;width:0;height:12.35pt;z-index:-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8" id="Freeform 1516" style="position:absolute;left:0;text-align:left;margin-left:654.7pt;margin-top:190pt;width:0;height:12.35pt;z-index:-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67" id="Freeform 1517" style="position:absolute;left:0;text-align:left;margin-left:601.05pt;margin-top:189.5pt;width:0;height:12.85pt;z-index:-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6" id="Freeform 1518" style="position:absolute;left:0;text-align:left;margin-left:777.85pt;margin-top:190pt;width:0;height:12.35pt;z-index:-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5" id="Freeform 1519" style="position:absolute;left:0;text-align:left;margin-left:44.7pt;margin-top:202.35pt;width:0;height:12.35pt;z-index:-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64" id="Freeform 1520" style="position:absolute;left:0;text-align:left;margin-left:20.25pt;margin-top:201.85pt;width:0;height:12.85pt;z-index:-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3" id="Freeform 1521" style="position:absolute;left:0;text-align:left;margin-left:128.35pt;margin-top:202.35pt;width:0;height:12.35pt;z-index:-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62" id="Freeform 1522" style="position:absolute;left:0;text-align:left;margin-left:44.7pt;margin-top:201.85pt;width:0;height:12.85pt;z-index:-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61" id="Freeform 1523" style="position:absolute;left:0;text-align:left;margin-left:213.6pt;margin-top:202.35pt;width:0;height:12.35pt;z-index:-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60" id="Freeform 1524" style="position:absolute;left:0;text-align:left;margin-left:128.35pt;margin-top:201.85pt;width:0;height:12.85pt;z-index:-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9" id="Freeform 1525" style="position:absolute;left:0;text-align:left;margin-left:283.05pt;margin-top:202.35pt;width:0;height:12.35pt;z-index:-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58" id="Freeform 1526" style="position:absolute;left:0;text-align:left;margin-left:213.6pt;margin-top:201.85pt;width:0;height:12.85pt;z-index:-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7" id="Freeform 1527" style="position:absolute;left:0;text-align:left;margin-left:442.45pt;margin-top:202.35pt;width:0;height:12.35pt;z-index:-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56" id="Freeform 1528" style="position:absolute;left:0;text-align:left;margin-left:373pt;margin-top:201.85pt;width:0;height:12.85pt;z-index:-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5" id="Freeform 1529" style="position:absolute;left:0;text-align:left;margin-left:534.75pt;margin-top:202.35pt;width:0;height:12.35pt;z-index:-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54" id="Freeform 1530" style="position:absolute;left:0;text-align:left;margin-left:442.45pt;margin-top:201.85pt;width:0;height:12.85pt;z-index:-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3" id="Freeform 1531" style="position:absolute;left:0;text-align:left;margin-left:601.05pt;margin-top:202.35pt;width:0;height:12.35pt;z-index:-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2" id="Freeform 1532" style="position:absolute;left:0;text-align:left;margin-left:654.7pt;margin-top:202.35pt;width:0;height:12.35pt;z-index:-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51" id="Freeform 1533" style="position:absolute;left:0;text-align:left;margin-left:601.05pt;margin-top:201.85pt;width:0;height:12.85pt;z-index:-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50" id="Freeform 1534" style="position:absolute;left:0;text-align:left;margin-left:777.85pt;margin-top:202.35pt;width:0;height:12.35pt;z-index:-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49" id="Freeform 1535" style="position:absolute;left:0;text-align:left;margin-left:44.7pt;margin-top:214.7pt;width:0;height:12.35pt;z-index:-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48" id="Freeform 1536" style="position:absolute;left:0;text-align:left;margin-left:20.25pt;margin-top:214.2pt;width:0;height:12.85pt;z-index:-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47" id="Freeform 1537" style="position:absolute;left:0;text-align:left;margin-left:128.35pt;margin-top:214.7pt;width:0;height:12.35pt;z-index:-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46" id="Freeform 1538" style="position:absolute;left:0;text-align:left;margin-left:44.7pt;margin-top:214.2pt;width:0;height:12.85pt;z-index:-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45" id="Freeform 1539" style="position:absolute;left:0;text-align:left;margin-left:213.6pt;margin-top:214.7pt;width:0;height:12.35pt;z-index:-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44" id="Freeform 1540" style="position:absolute;left:0;text-align:left;margin-left:128.35pt;margin-top:214.2pt;width:0;height:12.85pt;z-index:-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43" id="Freeform 1541" style="position:absolute;left:0;text-align:left;margin-left:283.05pt;margin-top:214.7pt;width:0;height:12.35pt;z-index:-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42" id="Freeform 1542" style="position:absolute;left:0;text-align:left;margin-left:213.6pt;margin-top:214.2pt;width:0;height:12.85pt;z-index:-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41" id="Freeform 1543" style="position:absolute;left:0;text-align:left;margin-left:442.45pt;margin-top:214.7pt;width:0;height:12.35pt;z-index:-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40" id="Freeform 1544" style="position:absolute;left:0;text-align:left;margin-left:373pt;margin-top:214.2pt;width:0;height:12.85pt;z-index:-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9" id="Freeform 1545" style="position:absolute;left:0;text-align:left;margin-left:534.75pt;margin-top:214.7pt;width:0;height:12.35pt;z-index:-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38" id="Freeform 1546" style="position:absolute;left:0;text-align:left;margin-left:442.45pt;margin-top:214.2pt;width:0;height:12.85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7" id="Freeform 1547" style="position:absolute;left:0;text-align:left;margin-left:601.05pt;margin-top:214.7pt;width:0;height:12.35pt;z-index:-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6" id="Freeform 1548" style="position:absolute;left:0;text-align:left;margin-left:654.7pt;margin-top:214.7pt;width:0;height:12.35pt;z-index:-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35" id="Freeform 1549" style="position:absolute;left:0;text-align:left;margin-left:601.05pt;margin-top:214.2pt;width:0;height:12.85pt;z-index:-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4" id="Freeform 1550" style="position:absolute;left:0;text-align:left;margin-left:777.85pt;margin-top:214.7pt;width:0;height:12.35pt;z-index:-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3" id="Freeform 1551" style="position:absolute;left:0;text-align:left;margin-left:44.7pt;margin-top:227pt;width:0;height:12.35pt;z-index:-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32" id="Freeform 1552" style="position:absolute;left:0;text-align:left;margin-left:20.25pt;margin-top:226.5pt;width:0;height:12.85pt;z-index:-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31" id="Freeform 1553" style="position:absolute;left:0;text-align:left;margin-left:128.35pt;margin-top:227pt;width:0;height:12.35pt;z-index:-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30" id="Freeform 1554" style="position:absolute;left:0;text-align:left;margin-left:44.7pt;margin-top:226.5pt;width:0;height:12.85pt;z-index:-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9" id="Freeform 1555" style="position:absolute;left:0;text-align:left;margin-left:213.6pt;margin-top:227pt;width:0;height:12.35pt;z-index:-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28" id="Freeform 1556" style="position:absolute;left:0;text-align:left;margin-left:128.35pt;margin-top:226.5pt;width:0;height:12.85pt;z-index:-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7" id="Freeform 1557" style="position:absolute;left:0;text-align:left;margin-left:283.05pt;margin-top:227pt;width:0;height:12.35pt;z-index:-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26" id="Freeform 1558" style="position:absolute;left:0;text-align:left;margin-left:213.6pt;margin-top:226.5pt;width:0;height:12.85pt;z-index:-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5" id="Freeform 1559" style="position:absolute;left:0;text-align:left;margin-left:442.45pt;margin-top:227pt;width:0;height:12.35pt;z-index:-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24" id="Freeform 1560" style="position:absolute;left:0;text-align:left;margin-left:373pt;margin-top:226.5pt;width:0;height:12.85pt;z-index:-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3" id="Freeform 1561" style="position:absolute;left:0;text-align:left;margin-left:534.75pt;margin-top:227pt;width:0;height:12.35pt;z-index:-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22" id="Freeform 1562" style="position:absolute;left:0;text-align:left;margin-left:442.45pt;margin-top:226.5pt;width:0;height:12.85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1" id="Freeform 1563" style="position:absolute;left:0;text-align:left;margin-left:601.05pt;margin-top:227pt;width:0;height:12.35pt;z-index:-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20" id="Freeform 1564" style="position:absolute;left:0;text-align:left;margin-left:654.7pt;margin-top:227pt;width:0;height:12.35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19" id="Freeform 1565" style="position:absolute;left:0;text-align:left;margin-left:601.05pt;margin-top:226.5pt;width:0;height:12.85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18" id="Freeform 1566" style="position:absolute;left:0;text-align:left;margin-left:777.85pt;margin-top:227pt;width:0;height:12.35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17" id="Freeform 1567" style="position:absolute;left:0;text-align:left;margin-left:44.7pt;margin-top:239.35pt;width:0;height:12.35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16" id="Freeform 1568" style="position:absolute;left:0;text-align:left;margin-left:20.25pt;margin-top:238.85pt;width:0;height:12.85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15" id="Freeform 1569" style="position:absolute;left:0;text-align:left;margin-left:128.35pt;margin-top:239.35pt;width:0;height:12.3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14" id="Freeform 1570" style="position:absolute;left:0;text-align:left;margin-left:44.7pt;margin-top:238.85pt;width:0;height:12.85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13" id="Freeform 1571" style="position:absolute;left:0;text-align:left;margin-left:213.6pt;margin-top:239.35pt;width:0;height:12.35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12" id="Freeform 1572" style="position:absolute;left:0;text-align:left;margin-left:128.35pt;margin-top:238.85pt;width:0;height:12.8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11" id="Freeform 1573" style="position:absolute;left:0;text-align:left;margin-left:283.05pt;margin-top:239.35pt;width:0;height:12.35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10" id="Freeform 1574" style="position:absolute;left:0;text-align:left;margin-left:213.6pt;margin-top:238.85pt;width:0;height:12.8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9" id="Freeform 1575" style="position:absolute;left:0;text-align:left;margin-left:442.45pt;margin-top:239.35pt;width:0;height:12.3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08" id="Freeform 1576" style="position:absolute;left:0;text-align:left;margin-left:373pt;margin-top:238.85pt;width:0;height:12.8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7" id="Freeform 1577" style="position:absolute;left:0;text-align:left;margin-left:534.75pt;margin-top:239.35pt;width:0;height:12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06" id="Freeform 1578" style="position:absolute;left:0;text-align:left;margin-left:442.45pt;margin-top:238.85pt;width:0;height:12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5" id="Freeform 1579" style="position:absolute;left:0;text-align:left;margin-left:601.05pt;margin-top:239.35pt;width:0;height:12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4" id="Freeform 1580" style="position:absolute;left:0;text-align:left;margin-left:654.7pt;margin-top:239.35pt;width:0;height:12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03" id="Freeform 1581" style="position:absolute;left:0;text-align:left;margin-left:601.05pt;margin-top:238.85pt;width:0;height:12.8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2" id="Freeform 1582" style="position:absolute;left:0;text-align:left;margin-left:777.85pt;margin-top:239.35pt;width:0;height:12.3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601" id="Freeform 1583" style="position:absolute;left:0;text-align:left;margin-left:44.7pt;margin-top:251.7pt;width:0;height:12.3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600" id="Freeform 1584" style="position:absolute;left:0;text-align:left;margin-left:20.25pt;margin-top:251.2pt;width:0;height:12.8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99" id="Freeform 1585" style="position:absolute;left:0;text-align:left;margin-left:128.35pt;margin-top:251.7pt;width:0;height:12.3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98" id="Freeform 1586" style="position:absolute;left:0;text-align:left;margin-left:44.7pt;margin-top:251.2pt;width:0;height:12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97" id="Freeform 1587" style="position:absolute;left:0;text-align:left;margin-left:213.6pt;margin-top:251.7pt;width:0;height:12.3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96" id="Freeform 1588" style="position:absolute;left:0;text-align:left;margin-left:128.35pt;margin-top:251.2pt;width:0;height:12.8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95" id="Freeform 1589" style="position:absolute;left:0;text-align:left;margin-left:283.05pt;margin-top:251.7pt;width:0;height:12.3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94" id="Freeform 1590" style="position:absolute;left:0;text-align:left;margin-left:213.6pt;margin-top:251.2pt;width:0;height:12.8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93" id="Freeform 1591" style="position:absolute;left:0;text-align:left;margin-left:442.45pt;margin-top:251.7pt;width:0;height:12.3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92" id="Freeform 1592" style="position:absolute;left:0;text-align:left;margin-left:373pt;margin-top:251.2pt;width:0;height:12.8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91" id="Freeform 1593" style="position:absolute;left:0;text-align:left;margin-left:534.75pt;margin-top:251.7pt;width:0;height:12.3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90" id="Freeform 1594" style="position:absolute;left:0;text-align:left;margin-left:442.45pt;margin-top:251.2pt;width:0;height:12.8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9" id="Freeform 1595" style="position:absolute;left:0;text-align:left;margin-left:601.05pt;margin-top:251.7pt;width:0;height:12.3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8" id="Freeform 1596" style="position:absolute;left:0;text-align:left;margin-left:654.7pt;margin-top:251.7pt;width:0;height:12.3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87" id="Freeform 1597" style="position:absolute;left:0;text-align:left;margin-left:601.05pt;margin-top:251.2pt;width:0;height:12.8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6" id="Freeform 1598" style="position:absolute;left:0;text-align:left;margin-left:777.85pt;margin-top:251.7pt;width:0;height:12.3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5" id="Freeform 1599" style="position:absolute;left:0;text-align:left;margin-left:44.7pt;margin-top:264.05pt;width:0;height:12.3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84" id="Freeform 1600" style="position:absolute;left:0;text-align:left;margin-left:20.25pt;margin-top:263.55pt;width:0;height:12.8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3" id="Freeform 1601" style="position:absolute;left:0;text-align:left;margin-left:128.35pt;margin-top:264.05pt;width:0;height:12.35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82" id="Freeform 1602" style="position:absolute;left:0;text-align:left;margin-left:44.7pt;margin-top:263.55pt;width:0;height:12.8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81" id="Freeform 1603" style="position:absolute;left:0;text-align:left;margin-left:213.6pt;margin-top:264.05pt;width:0;height:12.3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80" id="Freeform 1604" style="position:absolute;left:0;text-align:left;margin-left:128.35pt;margin-top:263.55pt;width:0;height:12.8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9" id="Freeform 1605" style="position:absolute;left:0;text-align:left;margin-left:283.05pt;margin-top:264.05pt;width:0;height:12.3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78" id="Freeform 1606" style="position:absolute;left:0;text-align:left;margin-left:213.6pt;margin-top:263.55pt;width:0;height:12.8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7" id="Freeform 1607" style="position:absolute;left:0;text-align:left;margin-left:442.45pt;margin-top:264.05pt;width:0;height:12.3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76" id="Freeform 1608" style="position:absolute;left:0;text-align:left;margin-left:373pt;margin-top:263.55pt;width:0;height:12.85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5" id="Freeform 1609" style="position:absolute;left:0;text-align:left;margin-left:534.75pt;margin-top:264.05pt;width:0;height:12.35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74" id="Freeform 1610" style="position:absolute;left:0;text-align:left;margin-left:442.45pt;margin-top:263.55pt;width:0;height:12.85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3" id="Freeform 1611" style="position:absolute;left:0;text-align:left;margin-left:601.05pt;margin-top:264.05pt;width:0;height:12.3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2" id="Freeform 1612" style="position:absolute;left:0;text-align:left;margin-left:654.7pt;margin-top:264.05pt;width:0;height:12.35pt;z-index:-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71" id="Freeform 1613" style="position:absolute;left:0;text-align:left;margin-left:601.05pt;margin-top:263.55pt;width:0;height:12.85pt;z-index:-2515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70" id="Freeform 1614" style="position:absolute;left:0;text-align:left;margin-left:777.85pt;margin-top:264.05pt;width:0;height:12.35pt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69" id="Freeform 1615" style="position:absolute;left:0;text-align:left;margin-left:44.7pt;margin-top:276.4pt;width:0;height:12.35pt;z-index:-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68" id="Freeform 1616" style="position:absolute;left:0;text-align:left;margin-left:20.25pt;margin-top:275.9pt;width:0;height:12.85pt;z-index:-2515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67" id="Freeform 1617" style="position:absolute;left:0;text-align:left;margin-left:128.35pt;margin-top:276.4pt;width:0;height:12.35pt;z-index:-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66" id="Freeform 1618" style="position:absolute;left:0;text-align:left;margin-left:44.7pt;margin-top:275.9pt;width:0;height:12.85pt;z-index:-25154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65" id="Freeform 1619" style="position:absolute;left:0;text-align:left;margin-left:213.6pt;margin-top:276.4pt;width:0;height:12.35pt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64" id="Freeform 1620" style="position:absolute;left:0;text-align:left;margin-left:128.35pt;margin-top:275.9pt;width:0;height:12.85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63" id="Freeform 1621" style="position:absolute;left:0;text-align:left;margin-left:283.05pt;margin-top:276.4pt;width:0;height:12.35pt;z-index:-25153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62" id="Freeform 1622" style="position:absolute;left:0;text-align:left;margin-left:213.6pt;margin-top:275.9pt;width:0;height:12.85pt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61" id="Freeform 1623" style="position:absolute;left:0;text-align:left;margin-left:442.45pt;margin-top:276.4pt;width:0;height:12.35pt;z-index:-25153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60" id="Freeform 1624" style="position:absolute;left:0;text-align:left;margin-left:373pt;margin-top:275.9pt;width:0;height:12.85pt;z-index:-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9" id="Freeform 1625" style="position:absolute;left:0;text-align:left;margin-left:534.75pt;margin-top:276.4pt;width:0;height:12.35pt;z-index:-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58" id="Freeform 1626" style="position:absolute;left:0;text-align:left;margin-left:442.45pt;margin-top:275.9pt;width:0;height:12.85pt;z-index:-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7" id="Freeform 1627" style="position:absolute;left:0;text-align:left;margin-left:601.05pt;margin-top:276.4pt;width:0;height:12.35pt;z-index:-25152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6" id="Freeform 1628" style="position:absolute;left:0;text-align:left;margin-left:654.7pt;margin-top:276.4pt;width:0;height:12.35pt;z-index:-25151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55" id="Freeform 1629" style="position:absolute;left:0;text-align:left;margin-left:601.05pt;margin-top:275.9pt;width:0;height:12.85pt;z-index:-25151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4" id="Freeform 1630" style="position:absolute;left:0;text-align:left;margin-left:777.85pt;margin-top:276.4pt;width:0;height:12.35pt;z-index:-2515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3" id="Freeform 1631" style="position:absolute;left:0;text-align:left;margin-left:44.7pt;margin-top:288.75pt;width:0;height:12.35pt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52" id="Freeform 1632" style="position:absolute;left:0;text-align:left;margin-left:20.25pt;margin-top:288.25pt;width:0;height:12.85pt;z-index:-25150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51" id="Freeform 1633" style="position:absolute;left:0;text-align:left;margin-left:128.35pt;margin-top:288.75pt;width:0;height:12.35pt;z-index:-25150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50" id="Freeform 1634" style="position:absolute;left:0;text-align:left;margin-left:44.7pt;margin-top:288.25pt;width:0;height:12.85pt;z-index:-2515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9" id="Freeform 1635" style="position:absolute;left:0;text-align:left;margin-left:213.6pt;margin-top:288.75pt;width:0;height:12.35pt;z-index:-25149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48" id="Freeform 1636" style="position:absolute;left:0;text-align:left;margin-left:128.35pt;margin-top:288.25pt;width:0;height:12.85pt;z-index:-25149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7" id="Freeform 1637" style="position:absolute;left:0;text-align:left;margin-left:283.05pt;margin-top:288.75pt;width:0;height:12.35pt;z-index:-25149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46" id="Freeform 1638" style="position:absolute;left:0;text-align:left;margin-left:213.6pt;margin-top:288.25pt;width:0;height:12.85pt;z-index:-25149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5" id="Freeform 1639" style="position:absolute;left:0;text-align:left;margin-left:442.45pt;margin-top:288.75pt;width:0;height:12.35pt;z-index:-2514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44" id="Freeform 1640" style="position:absolute;left:0;text-align:left;margin-left:373pt;margin-top:288.25pt;width:0;height:12.85pt;z-index:-251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3" id="Freeform 1641" style="position:absolute;left:0;text-align:left;margin-left:534.75pt;margin-top:288.75pt;width:0;height:12.35pt;z-index:-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42" id="Freeform 1642" style="position:absolute;left:0;text-align:left;margin-left:442.45pt;margin-top:288.25pt;width:0;height:12.85pt;z-index:-251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1" id="Freeform 1643" style="position:absolute;left:0;text-align:left;margin-left:601.05pt;margin-top:288.75pt;width:0;height:12.35pt;z-index:-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40" id="Freeform 1644" style="position:absolute;left:0;text-align:left;margin-left:654.7pt;margin-top:288.75pt;width:0;height:12.35pt;z-index:-25147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39" id="Freeform 1645" style="position:absolute;left:0;text-align:left;margin-left:601.05pt;margin-top:288.25pt;width:0;height:12.85pt;z-index:-251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38" id="Freeform 1646" style="position:absolute;left:0;text-align:left;margin-left:777.85pt;margin-top:288.75pt;width:0;height:12.35pt;z-index:-251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37" id="Freeform 1647" style="position:absolute;left:0;text-align:left;margin-left:44.7pt;margin-top:301.05pt;width:0;height:12.35pt;z-index:-251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36" id="Freeform 1648" style="position:absolute;left:0;text-align:left;margin-left:20.25pt;margin-top:300.55pt;width:0;height:12.85pt;z-index:-251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35" id="Freeform 1649" style="position:absolute;left:0;text-align:left;margin-left:128.35pt;margin-top:301.05pt;width:0;height:12.35pt;z-index:-2514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34" id="Freeform 1650" style="position:absolute;left:0;text-align:left;margin-left:44.7pt;margin-top:300.55pt;width:0;height:12.85pt;z-index:-251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33" id="Freeform 1651" style="position:absolute;left:0;text-align:left;margin-left:213.6pt;margin-top:301.05pt;width:0;height:12.35pt;z-index:-251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32" id="Freeform 1652" style="position:absolute;left:0;text-align:left;margin-left:128.35pt;margin-top:300.55pt;width:0;height:12.85pt;z-index:-251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31" id="Freeform 1653" style="position:absolute;left:0;text-align:left;margin-left:283.05pt;margin-top:301.05pt;width:0;height:12.35pt;z-index:-251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30" id="Freeform 1654" style="position:absolute;left:0;text-align:left;margin-left:213.6pt;margin-top:300.55pt;width:0;height:12.85pt;z-index:-251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9" id="Freeform 1655" style="position:absolute;left:0;text-align:left;margin-left:442.45pt;margin-top:301.05pt;width:0;height:12.35pt;z-index:-251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28" id="Freeform 1656" style="position:absolute;left:0;text-align:left;margin-left:373pt;margin-top:300.55pt;width:0;height:12.85pt;z-index:-251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7" id="Freeform 1657" style="position:absolute;left:0;text-align:left;margin-left:534.75pt;margin-top:301.05pt;width:0;height:12.35pt;z-index:-251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26" id="Freeform 1658" style="position:absolute;left:0;text-align:left;margin-left:442.45pt;margin-top:300.55pt;width:0;height:12.8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5" id="Freeform 1659" style="position:absolute;left:0;text-align:left;margin-left:601.05pt;margin-top:301.05pt;width:0;height:12.3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4" id="Freeform 1660" style="position:absolute;left:0;text-align:left;margin-left:654.7pt;margin-top:301.05pt;width:0;height:12.35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23" id="Freeform 1661" style="position:absolute;left:0;text-align:left;margin-left:601.05pt;margin-top:300.55pt;width:0;height:12.85pt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2" id="Freeform 1662" style="position:absolute;left:0;text-align:left;margin-left:777.85pt;margin-top:301.05pt;width:0;height:12.35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21" id="Freeform 1663" style="position:absolute;left:0;text-align:left;margin-left:44.7pt;margin-top:313.4pt;width:0;height:12.35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20" id="Freeform 1664" style="position:absolute;left:0;text-align:left;margin-left:20.25pt;margin-top:312.9pt;width:0;height:12.85pt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19" id="Freeform 1665" style="position:absolute;left:0;text-align:left;margin-left:128.35pt;margin-top:313.4pt;width:0;height:12.35pt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18" id="Freeform 1666" style="position:absolute;left:0;text-align:left;margin-left:44.7pt;margin-top:312.9pt;width:0;height:12.85pt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17" id="Freeform 1667" style="position:absolute;left:0;text-align:left;margin-left:213.6pt;margin-top:313.4pt;width:0;height:12.35pt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16" id="Freeform 1668" style="position:absolute;left:0;text-align:left;margin-left:128.35pt;margin-top:312.9pt;width:0;height:12.85pt;z-index:-2514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15" id="Freeform 1669" style="position:absolute;left:0;text-align:left;margin-left:283.05pt;margin-top:313.4pt;width:0;height:12.35pt;z-index:-2514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14" id="Freeform 1670" style="position:absolute;left:0;text-align:left;margin-left:213.6pt;margin-top:312.9pt;width:0;height:12.85pt;z-index:-25140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13" id="Freeform 1671" style="position:absolute;left:0;text-align:left;margin-left:442.45pt;margin-top:313.4pt;width:0;height:12.35pt;z-index:-25140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12" id="Freeform 1672" style="position:absolute;left:0;text-align:left;margin-left:373pt;margin-top:312.9pt;width:0;height:12.85pt;z-index:-25140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11" id="Freeform 1673" style="position:absolute;left:0;text-align:left;margin-left:534.75pt;margin-top:313.4pt;width:0;height:12.35pt;z-index:-25139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10" id="Freeform 1674" style="position:absolute;left:0;text-align:left;margin-left:442.45pt;margin-top:312.9pt;width:0;height:12.85pt;z-index:-2513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9" id="Freeform 1675" style="position:absolute;left:0;text-align:left;margin-left:601.05pt;margin-top:313.4pt;width:0;height:12.35pt;z-index:-25139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8" id="Freeform 1676" style="position:absolute;left:0;text-align:left;margin-left:654.7pt;margin-top:313.4pt;width:0;height:12.35pt;z-index:-2513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07" id="Freeform 1677" style="position:absolute;left:0;text-align:left;margin-left:601.05pt;margin-top:312.9pt;width:0;height:12.85pt;z-index:-25138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6" id="Freeform 1678" style="position:absolute;left:0;text-align:left;margin-left:777.85pt;margin-top:313.4pt;width:0;height:12.35pt;z-index:-2513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5" id="Freeform 1679" style="position:absolute;left:0;text-align:left;margin-left:44.7pt;margin-top:325.75pt;width:0;height:12.35pt;z-index:-2513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04" id="Freeform 1680" style="position:absolute;left:0;text-align:left;margin-left:20.25pt;margin-top:325.25pt;width:0;height:12.85pt;z-index:-25137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3" id="Freeform 1681" style="position:absolute;left:0;text-align:left;margin-left:128.35pt;margin-top:325.75pt;width:0;height:12.35pt;z-index:-25137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02" id="Freeform 1682" style="position:absolute;left:0;text-align:left;margin-left:44.7pt;margin-top:325.25pt;width:0;height:12.85pt;z-index:-25137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501" id="Freeform 1683" style="position:absolute;left:0;text-align:left;margin-left:213.6pt;margin-top:325.75pt;width:0;height:12.35pt;z-index:-25136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500" id="Freeform 1684" style="position:absolute;left:0;text-align:left;margin-left:128.35pt;margin-top:325.25pt;width:0;height:12.85pt;z-index:-25136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99" id="Freeform 1685" style="position:absolute;left:0;text-align:left;margin-left:283.05pt;margin-top:325.75pt;width:0;height:12.35pt;z-index:-25136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98" id="Freeform 1686" style="position:absolute;left:0;text-align:left;margin-left:213.6pt;margin-top:325.25pt;width:0;height:12.85pt;z-index:-25136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97" id="Freeform 1687" style="position:absolute;left:0;text-align:left;margin-left:442.45pt;margin-top:325.75pt;width:0;height:12.35pt;z-index:-25135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96" id="Freeform 1688" style="position:absolute;left:0;text-align:left;margin-left:373pt;margin-top:325.25pt;width:0;height:12.85pt;z-index:-25135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95" id="Freeform 1689" style="position:absolute;left:0;text-align:left;margin-left:534.75pt;margin-top:325.75pt;width:0;height:12.35pt;z-index:-25135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94" id="Freeform 1690" style="position:absolute;left:0;text-align:left;margin-left:442.45pt;margin-top:325.25pt;width:0;height:12.85pt;z-index:-25134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93" id="Freeform 1691" style="position:absolute;left:0;text-align:left;margin-left:601.05pt;margin-top:325.75pt;width:0;height:12.35pt;z-index:-25134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92" id="Freeform 1692" style="position:absolute;left:0;text-align:left;margin-left:534.75pt;margin-top:325.25pt;width:0;height:12.85pt;z-index:-25134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91" id="Freeform 1693" style="position:absolute;left:0;text-align:left;margin-left:654.7pt;margin-top:325.75pt;width:0;height:12.35pt;z-index:-25133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90" id="Freeform 1694" style="position:absolute;left:0;text-align:left;margin-left:601.05pt;margin-top:325.25pt;width:0;height:12.85pt;z-index:-25133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9" id="Freeform 1695" style="position:absolute;left:0;text-align:left;margin-left:777.85pt;margin-top:325.75pt;width:0;height:12.35pt;z-index:-25133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8" id="Freeform 1696" style="position:absolute;left:0;text-align:left;margin-left:44.7pt;margin-top:338.1pt;width:0;height:12.35pt;z-index:-25132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87" id="Freeform 1697" style="position:absolute;left:0;text-align:left;margin-left:20.25pt;margin-top:337.6pt;width:0;height:12.85pt;z-index:-25132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6" id="Freeform 1698" style="position:absolute;left:0;text-align:left;margin-left:128.35pt;margin-top:338.1pt;width:0;height:12.35pt;z-index:-25132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85" id="Freeform 1699" style="position:absolute;left:0;text-align:left;margin-left:44.7pt;margin-top:337.6pt;width:0;height:12.85pt;z-index:-25131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4" id="Freeform 1700" style="position:absolute;left:0;text-align:left;margin-left:213.6pt;margin-top:338.1pt;width:0;height:12.35pt;z-index:-2513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83" id="Freeform 1701" style="position:absolute;left:0;text-align:left;margin-left:128.35pt;margin-top:337.6pt;width:0;height:12.85pt;z-index:-2513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2" id="Freeform 1702" style="position:absolute;left:0;text-align:left;margin-left:283.05pt;margin-top:338.1pt;width:0;height:12.35pt;z-index:-25131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81" id="Freeform 1703" style="position:absolute;left:0;text-align:left;margin-left:213.6pt;margin-top:337.6pt;width:0;height:12.85pt;z-index:-25131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80" id="Freeform 1704" style="position:absolute;left:0;text-align:left;margin-left:442.45pt;margin-top:338.1pt;width:0;height:12.35pt;z-index:-25130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79" id="Freeform 1705" style="position:absolute;left:0;text-align:left;margin-left:373pt;margin-top:337.6pt;width:0;height:12.85pt;z-index:-2513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78" id="Freeform 1706" style="position:absolute;left:0;text-align:left;margin-left:534.75pt;margin-top:338.1pt;width:0;height:12.35pt;z-index:-25130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77" id="Freeform 1707" style="position:absolute;left:0;text-align:left;margin-left:442.45pt;margin-top:337.6pt;width:0;height:12.85pt;z-index:-25129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76" id="Freeform 1708" style="position:absolute;left:0;text-align:left;margin-left:601.05pt;margin-top:338.1pt;width:0;height:12.35pt;z-index:-25129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75" id="Freeform 1709" style="position:absolute;left:0;text-align:left;margin-left:534.75pt;margin-top:337.6pt;width:0;height:12.85pt;z-index:-25129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74" id="Freeform 1710" style="position:absolute;left:0;text-align:left;margin-left:654.7pt;margin-top:338.1pt;width:0;height:12.35pt;z-index:-25129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73" id="Freeform 1711" style="position:absolute;left:0;text-align:left;margin-left:601.05pt;margin-top:337.6pt;width:0;height:12.85pt;z-index:-25128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72" id="Freeform 1712" style="position:absolute;left:0;text-align:left;margin-left:777.85pt;margin-top:338.1pt;width:0;height:12.35pt;z-index:-25128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71" id="Freeform 1713" style="position:absolute;left:0;text-align:left;margin-left:44.7pt;margin-top:350.45pt;width:0;height:12.35pt;z-index:-25128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70" id="Freeform 1714" style="position:absolute;left:0;text-align:left;margin-left:20.25pt;margin-top:349.95pt;width:0;height:12.85pt;z-index:-2512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69" id="Freeform 1715" style="position:absolute;left:0;text-align:left;margin-left:128.35pt;margin-top:350.45pt;width:0;height:12.35pt;z-index:-25127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68" id="Freeform 1716" style="position:absolute;left:0;text-align:left;margin-left:44.7pt;margin-top:349.95pt;width:0;height:12.85pt;z-index:-25127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67" id="Freeform 1717" style="position:absolute;left:0;text-align:left;margin-left:213.6pt;margin-top:350.45pt;width:0;height:12.35pt;z-index:-2512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66" id="Freeform 1718" style="position:absolute;left:0;text-align:left;margin-left:128.35pt;margin-top:349.95pt;width:0;height:12.85pt;z-index:-25127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65" id="Freeform 1719" style="position:absolute;left:0;text-align:left;margin-left:283.05pt;margin-top:350.45pt;width:0;height:12.35pt;z-index:-25126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64" id="Freeform 1720" style="position:absolute;left:0;text-align:left;margin-left:213.6pt;margin-top:349.95pt;width:0;height:12.85pt;z-index:-25126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63" id="Freeform 1721" style="position:absolute;left:0;text-align:left;margin-left:442.45pt;margin-top:350.45pt;width:0;height:12.35pt;z-index:-2512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62" id="Freeform 1722" style="position:absolute;left:0;text-align:left;margin-left:373pt;margin-top:349.95pt;width:0;height:12.85pt;z-index:-2512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61" id="Freeform 1723" style="position:absolute;left:0;text-align:left;margin-left:534.75pt;margin-top:350.45pt;width:0;height:12.35pt;z-index:-2512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60" id="Freeform 1724" style="position:absolute;left:0;text-align:left;margin-left:442.45pt;margin-top:349.95pt;width:0;height:12.85pt;z-index:-2512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9" id="Freeform 1725" style="position:absolute;left:0;text-align:left;margin-left:601.05pt;margin-top:350.45pt;width:0;height:12.35pt;z-index:-2512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58" id="Freeform 1726" style="position:absolute;left:0;text-align:left;margin-left:534.75pt;margin-top:349.95pt;width:0;height:12.85pt;z-index:-2512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7" id="Freeform 1727" style="position:absolute;left:0;text-align:left;margin-left:654.7pt;margin-top:350.45pt;width:0;height:12.35pt;z-index:-25124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56" id="Freeform 1728" style="position:absolute;left:0;text-align:left;margin-left:601.05pt;margin-top:349.95pt;width:0;height:12.85pt;z-index:-25124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5" id="Freeform 1729" style="position:absolute;left:0;text-align:left;margin-left:777.85pt;margin-top:350.45pt;width:0;height:12.35pt;z-index:-2512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4" id="Freeform 1730" style="position:absolute;left:0;text-align:left;margin-left:44.7pt;margin-top:362.75pt;width:0;height:12.35pt;z-index:-25123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53" id="Freeform 1731" style="position:absolute;left:0;text-align:left;margin-left:20.25pt;margin-top:362.25pt;width:0;height:12.85pt;z-index:-25123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2" id="Freeform 1732" style="position:absolute;left:0;text-align:left;margin-left:128.35pt;margin-top:362.75pt;width:0;height:12.35pt;z-index:-25123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51" id="Freeform 1733" style="position:absolute;left:0;text-align:left;margin-left:44.7pt;margin-top:362.25pt;width:0;height:12.85pt;z-index:-2512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50" id="Freeform 1734" style="position:absolute;left:0;text-align:left;margin-left:213.6pt;margin-top:362.75pt;width:0;height:12.35pt;z-index:-25122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49" id="Freeform 1735" style="position:absolute;left:0;text-align:left;margin-left:128.35pt;margin-top:362.25pt;width:0;height:12.85pt;z-index:-25122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48" id="Freeform 1736" style="position:absolute;left:0;text-align:left;margin-left:283.05pt;margin-top:362.75pt;width:0;height:12.35pt;z-index:-25122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47" id="Freeform 1737" style="position:absolute;left:0;text-align:left;margin-left:213.6pt;margin-top:362.25pt;width:0;height:12.85pt;z-index:-25121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46" id="Freeform 1738" style="position:absolute;left:0;text-align:left;margin-left:442.45pt;margin-top:362.75pt;width:0;height:12.35pt;z-index:-25121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45" id="Freeform 1739" style="position:absolute;left:0;text-align:left;margin-left:373pt;margin-top:362.25pt;width:0;height:12.85pt;z-index:-25121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44" id="Freeform 1740" style="position:absolute;left:0;text-align:left;margin-left:534.75pt;margin-top:362.75pt;width:0;height:12.35pt;z-index:-25121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43" id="Freeform 1741" style="position:absolute;left:0;text-align:left;margin-left:442.45pt;margin-top:362.25pt;width:0;height:12.85pt;z-index:-2512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42" id="Freeform 1742" style="position:absolute;left:0;text-align:left;margin-left:601.05pt;margin-top:362.75pt;width:0;height:12.35pt;z-index:-25120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41" id="Freeform 1743" style="position:absolute;left:0;text-align:left;margin-left:534.75pt;margin-top:362.25pt;width:0;height:12.85pt;z-index:-25120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40" id="Freeform 1744" style="position:absolute;left:0;text-align:left;margin-left:654.7pt;margin-top:362.75pt;width:0;height:12.35pt;z-index:-25120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39" id="Freeform 1745" style="position:absolute;left:0;text-align:left;margin-left:601.05pt;margin-top:362.25pt;width:0;height:12.85pt;z-index:-25119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38" id="Freeform 1746" style="position:absolute;left:0;text-align:left;margin-left:777.85pt;margin-top:362.75pt;width:0;height:12.35pt;z-index:-2511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37" id="Freeform 1747" style="position:absolute;left:0;text-align:left;margin-left:44.7pt;margin-top:375.1pt;width:0;height:12.35pt;z-index:-25119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36" id="Freeform 1748" style="position:absolute;left:0;text-align:left;margin-left:20.25pt;margin-top:374.6pt;width:0;height:12.85pt;z-index:-25118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35" id="Freeform 1749" style="position:absolute;left:0;text-align:left;margin-left:128.35pt;margin-top:375.1pt;width:0;height:12.35pt;z-index:-25118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34" id="Freeform 1750" style="position:absolute;left:0;text-align:left;margin-left:44.7pt;margin-top:374.6pt;width:0;height:12.85pt;z-index:-25118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33" id="Freeform 1751" style="position:absolute;left:0;text-align:left;margin-left:213.6pt;margin-top:375.1pt;width:0;height:12.35pt;z-index:-25118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32" id="Freeform 1752" style="position:absolute;left:0;text-align:left;margin-left:128.35pt;margin-top:374.6pt;width:0;height:12.85pt;z-index:-25117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31" id="Freeform 1753" style="position:absolute;left:0;text-align:left;margin-left:283.05pt;margin-top:375.1pt;width:0;height:12.35pt;z-index:-2511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30" id="Freeform 1754" style="position:absolute;left:0;text-align:left;margin-left:213.6pt;margin-top:374.6pt;width:0;height:12.85pt;z-index:-25117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9" id="Freeform 1755" style="position:absolute;left:0;text-align:left;margin-left:442.45pt;margin-top:375.1pt;width:0;height:12.35pt;z-index:-25116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28" id="Freeform 1756" style="position:absolute;left:0;text-align:left;margin-left:373pt;margin-top:374.6pt;width:0;height:12.85pt;z-index:-25116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7" id="Freeform 1757" style="position:absolute;left:0;text-align:left;margin-left:534.75pt;margin-top:375.1pt;width:0;height:12.35pt;z-index:-2511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26" id="Freeform 1758" style="position:absolute;left:0;text-align:left;margin-left:442.45pt;margin-top:374.6pt;width:0;height:12.85pt;z-index:-25116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5" id="Freeform 1759" style="position:absolute;left:0;text-align:left;margin-left:601.05pt;margin-top:375.1pt;width:0;height:12.35pt;z-index:-25115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24" id="Freeform 1760" style="position:absolute;left:0;text-align:left;margin-left:534.75pt;margin-top:374.6pt;width:0;height:12.85pt;z-index:-25115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3" id="Freeform 1761" style="position:absolute;left:0;text-align:left;margin-left:654.7pt;margin-top:375.1pt;width:0;height:12.35pt;z-index:-25115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22" id="Freeform 1762" style="position:absolute;left:0;text-align:left;margin-left:601.05pt;margin-top:374.6pt;width:0;height:12.85pt;z-index:-25114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1" id="Freeform 1763" style="position:absolute;left:0;text-align:left;margin-left:777.85pt;margin-top:375.1pt;width:0;height:12.35pt;z-index:-251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20" id="Freeform 1764" style="position:absolute;left:0;text-align:left;margin-left:44.7pt;margin-top:387.45pt;width:0;height:12.35pt;z-index:-251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19" id="Freeform 1765" style="position:absolute;left:0;text-align:left;margin-left:20.25pt;margin-top:386.95pt;width:0;height:12.85pt;z-index:-251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18" id="Freeform 1766" style="position:absolute;left:0;text-align:left;margin-left:128.35pt;margin-top:387.45pt;width:0;height:12.35pt;z-index:-25113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17" id="Freeform 1767" style="position:absolute;left:0;text-align:left;margin-left:44.7pt;margin-top:386.95pt;width:0;height:12.85pt;z-index:-251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16" id="Freeform 1768" style="position:absolute;left:0;text-align:left;margin-left:213.6pt;margin-top:387.45pt;width:0;height:12.35pt;z-index:-251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15" id="Freeform 1769" style="position:absolute;left:0;text-align:left;margin-left:128.35pt;margin-top:386.95pt;width:0;height:12.85pt;z-index:-2511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14" id="Freeform 1770" style="position:absolute;left:0;text-align:left;margin-left:283.05pt;margin-top:387.45pt;width:0;height:12.35pt;z-index:-2511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13" id="Freeform 1771" style="position:absolute;left:0;text-align:left;margin-left:213.6pt;margin-top:386.95pt;width:0;height:12.85pt;z-index:-2511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12" id="Freeform 1772" style="position:absolute;left:0;text-align:left;margin-left:442.45pt;margin-top:387.45pt;width:0;height:12.35pt;z-index:-251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11" id="Freeform 1773" style="position:absolute;left:0;text-align:left;margin-left:373pt;margin-top:386.95pt;width:0;height:12.85pt;z-index:-251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10" id="Freeform 1774" style="position:absolute;left:0;text-align:left;margin-left:534.75pt;margin-top:387.45pt;width:0;height:12.35pt;z-index:-251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09" id="Freeform 1775" style="position:absolute;left:0;text-align:left;margin-left:442.45pt;margin-top:386.95pt;width:0;height:12.85pt;z-index:-251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08" id="Freeform 1776" style="position:absolute;left:0;text-align:left;margin-left:601.05pt;margin-top:387.45pt;width:0;height:12.35pt;z-index:-2511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07" id="Freeform 1777" style="position:absolute;left:0;text-align:left;margin-left:534.75pt;margin-top:386.95pt;width:0;height:12.85pt;z-index:-251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06" id="Freeform 1778" style="position:absolute;left:0;text-align:left;margin-left:654.7pt;margin-top:387.45pt;width:0;height:12.35pt;z-index:-251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05" id="Freeform 1779" style="position:absolute;left:0;text-align:left;margin-left:601.05pt;margin-top:386.95pt;width:0;height:12.85pt;z-index:-25110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04" id="Freeform 1780" style="position:absolute;left:0;text-align:left;margin-left:777.85pt;margin-top:387.45pt;width:0;height:12.35pt;z-index:-25109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03" id="Freeform 1781" style="position:absolute;left:0;text-align:left;margin-left:44.7pt;margin-top:399.8pt;width:0;height:12.35pt;z-index:-25109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02" id="Freeform 1782" style="position:absolute;left:0;text-align:left;margin-left:20.25pt;margin-top:399.3pt;width:0;height:12.85pt;z-index:-25109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401" id="Freeform 1783" style="position:absolute;left:0;text-align:left;margin-left:128.35pt;margin-top:399.8pt;width:0;height:12.35pt;z-index:-251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400" id="Freeform 1784" style="position:absolute;left:0;text-align:left;margin-left:44.7pt;margin-top:399.3pt;width:0;height:12.85pt;z-index:-251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99" id="Freeform 1785" style="position:absolute;left:0;text-align:left;margin-left:213.6pt;margin-top:399.8pt;width:0;height:12.35pt;z-index:-25108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98" id="Freeform 1786" style="position:absolute;left:0;text-align:left;margin-left:128.35pt;margin-top:399.3pt;width:0;height:12.85pt;z-index:-25108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97" id="Freeform 1787" style="position:absolute;left:0;text-align:left;margin-left:283.05pt;margin-top:399.8pt;width:0;height:12.35pt;z-index:-2510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96" id="Freeform 1788" style="position:absolute;left:0;text-align:left;margin-left:213.6pt;margin-top:399.3pt;width:0;height:12.85pt;z-index:-25107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95" id="Freeform 1789" style="position:absolute;left:0;text-align:left;margin-left:442.45pt;margin-top:399.8pt;width:0;height:12.35pt;z-index:-2510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94" id="Freeform 1790" style="position:absolute;left:0;text-align:left;margin-left:373pt;margin-top:399.3pt;width:0;height:12.85pt;z-index:-25107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93" id="Freeform 1791" style="position:absolute;left:0;text-align:left;margin-left:534.75pt;margin-top:399.8pt;width:0;height:12.35pt;z-index:-25107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92" id="Freeform 1792" style="position:absolute;left:0;text-align:left;margin-left:442.45pt;margin-top:399.3pt;width:0;height:12.85pt;z-index:-25106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91" id="Freeform 1793" style="position:absolute;left:0;text-align:left;margin-left:601.05pt;margin-top:399.8pt;width:0;height:12.35pt;z-index:-25106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90" id="Freeform 1794" style="position:absolute;left:0;text-align:left;margin-left:534.75pt;margin-top:399.3pt;width:0;height:12.85pt;z-index:-25106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9" id="Freeform 1795" style="position:absolute;left:0;text-align:left;margin-left:654.7pt;margin-top:399.8pt;width:0;height:12.35pt;z-index:-25106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88" id="Freeform 1796" style="position:absolute;left:0;text-align:left;margin-left:601.05pt;margin-top:399.3pt;width:0;height:12.85pt;z-index:-25105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7" id="Freeform 1797" style="position:absolute;left:0;text-align:left;margin-left:777.85pt;margin-top:399.8pt;width:0;height:12.35pt;z-index:-25105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6" id="Freeform 1798" style="position:absolute;left:0;text-align:left;margin-left:44.7pt;margin-top:412.15pt;width:0;height:12.35pt;z-index:-25105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85" id="Freeform 1799" style="position:absolute;left:0;text-align:left;margin-left:20.25pt;margin-top:411.65pt;width:0;height:12.85pt;z-index:-25104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4" id="Freeform 1800" style="position:absolute;left:0;text-align:left;margin-left:128.35pt;margin-top:412.15pt;width:0;height:12.35pt;z-index:-25104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83" id="Freeform 1801" style="position:absolute;left:0;text-align:left;margin-left:44.7pt;margin-top:411.65pt;width:0;height:12.85pt;z-index:-2510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2" id="Freeform 1802" style="position:absolute;left:0;text-align:left;margin-left:213.6pt;margin-top:412.15pt;width:0;height:12.35pt;z-index:-2510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81" id="Freeform 1803" style="position:absolute;left:0;text-align:left;margin-left:128.35pt;margin-top:411.65pt;width:0;height:12.85pt;z-index:-25103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80" id="Freeform 1804" style="position:absolute;left:0;text-align:left;margin-left:283.05pt;margin-top:412.15pt;width:0;height:12.35pt;z-index:-25103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79" id="Freeform 1805" style="position:absolute;left:0;text-align:left;margin-left:213.6pt;margin-top:411.65pt;width:0;height:12.85pt;z-index:-25103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78" id="Freeform 1806" style="position:absolute;left:0;text-align:left;margin-left:442.45pt;margin-top:412.15pt;width:0;height:12.35pt;z-index:-2510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77" id="Freeform 1807" style="position:absolute;left:0;text-align:left;margin-left:373pt;margin-top:411.65pt;width:0;height:12.85pt;z-index:-2510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76" id="Freeform 1808" style="position:absolute;left:0;text-align:left;margin-left:534.75pt;margin-top:412.15pt;width:0;height:12.35pt;z-index:-2510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75" id="Freeform 1809" style="position:absolute;left:0;text-align:left;margin-left:442.45pt;margin-top:411.65pt;width:0;height:12.85pt;z-index:-2510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74" id="Freeform 1810" style="position:absolute;left:0;text-align:left;margin-left:601.05pt;margin-top:412.15pt;width:0;height:12.35pt;z-index:-2510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73" id="Freeform 1811" style="position:absolute;left:0;text-align:left;margin-left:534.75pt;margin-top:411.65pt;width:0;height:12.85pt;z-index:-2510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72" id="Freeform 1812" style="position:absolute;left:0;text-align:left;margin-left:654.7pt;margin-top:412.15pt;width:0;height:12.35pt;z-index:-2510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71" id="Freeform 1813" style="position:absolute;left:0;text-align:left;margin-left:601.05pt;margin-top:411.65pt;width:0;height:12.85pt;z-index:-2510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70" id="Freeform 1814" style="position:absolute;left:0;text-align:left;margin-left:777.85pt;margin-top:412.15pt;width:0;height:12.35pt;z-index:-25100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9" id="Freeform 1815" style="position:absolute;left:0;text-align:left;margin-left:44.7pt;margin-top:424.5pt;width:0;height:12.35pt;z-index:-2510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68" id="Freeform 1816" style="position:absolute;left:0;text-align:left;margin-left:20.25pt;margin-top:424pt;width:0;height:12.85pt;z-index:-2510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7" id="Freeform 1817" style="position:absolute;left:0;text-align:left;margin-left:128.35pt;margin-top:424.5pt;width:0;height:12.35pt;z-index:-25099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66" id="Freeform 1818" style="position:absolute;left:0;text-align:left;margin-left:44.7pt;margin-top:424pt;width:0;height:12.85pt;z-index:-2509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5" id="Freeform 1819" style="position:absolute;left:0;text-align:left;margin-left:213.6pt;margin-top:424.5pt;width:0;height:12.35pt;z-index:-2509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64" id="Freeform 1820" style="position:absolute;left:0;text-align:left;margin-left:128.35pt;margin-top:424pt;width:0;height:12.85pt;z-index:-25099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3" id="Freeform 1821" style="position:absolute;left:0;text-align:left;margin-left:283.05pt;margin-top:424.5pt;width:0;height:12.35pt;z-index:-2509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2" id="Freeform 1822" style="position:absolute;left:0;text-align:left;margin-left:373pt;margin-top:424.5pt;width:0;height:12.35pt;z-index:-25098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1" id="Freeform 1823" style="position:absolute;left:0;text-align:left;margin-left:442.45pt;margin-top:424.5pt;width:0;height:12.35pt;z-index:-2509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60" id="Freeform 1824" style="position:absolute;left:0;text-align:left;margin-left:534.75pt;margin-top:424.5pt;width:0;height:12.35pt;z-index:-2509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59" id="Freeform 1825" style="position:absolute;left:0;text-align:left;margin-left:442.45pt;margin-top:424pt;width:0;height:12.85pt;z-index:-2509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8" id="Freeform 1826" style="position:absolute;left:0;text-align:left;margin-left:601.05pt;margin-top:424.5pt;width:0;height:12.35pt;z-index:-2509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7" id="Freeform 1827" style="position:absolute;left:0;text-align:left;margin-left:654.7pt;margin-top:424.5pt;width:0;height:12.35pt;z-index:-2509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56" id="Freeform 1828" style="position:absolute;left:0;text-align:left;margin-left:601.05pt;margin-top:424pt;width:0;height:12.85pt;z-index:-2509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5" id="Freeform 1829" style="position:absolute;left:0;text-align:left;margin-left:777.85pt;margin-top:424.5pt;width:0;height:12.35pt;z-index:-25096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4" id="Freeform 1830" style="position:absolute;left:0;text-align:left;margin-left:44.7pt;margin-top:436.8pt;width:0;height:12.35pt;z-index:-25096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53" id="Freeform 1831" style="position:absolute;left:0;text-align:left;margin-left:20.25pt;margin-top:436.3pt;width:0;height:12.85pt;z-index:-25095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2" id="Freeform 1832" style="position:absolute;left:0;text-align:left;margin-left:128.35pt;margin-top:436.8pt;width:0;height:12.35pt;z-index:-2509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51" id="Freeform 1833" style="position:absolute;left:0;text-align:left;margin-left:44.7pt;margin-top:436.3pt;width:0;height:12.85pt;z-index:-2509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50" id="Freeform 1834" style="position:absolute;left:0;text-align:left;margin-left:213.6pt;margin-top:436.8pt;width:0;height:12.35pt;z-index:-2509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49" id="Freeform 1835" style="position:absolute;left:0;text-align:left;margin-left:128.35pt;margin-top:436.3pt;width:0;height:12.85pt;z-index:-2509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8" id="Freeform 1836" style="position:absolute;left:0;text-align:left;margin-left:283.05pt;margin-top:436.8pt;width:0;height:12.35pt;z-index:-2509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7" id="Freeform 1837" style="position:absolute;left:0;text-align:left;margin-left:373pt;margin-top:436.8pt;width:0;height:12.35pt;z-index:-2509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6" id="Freeform 1838" style="position:absolute;left:0;text-align:left;margin-left:442.45pt;margin-top:436.8pt;width:0;height:12.35pt;z-index:-2509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5" id="Freeform 1839" style="position:absolute;left:0;text-align:left;margin-left:534.75pt;margin-top:436.8pt;width:0;height:12.35pt;z-index:-2509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44" id="Freeform 1840" style="position:absolute;left:0;text-align:left;margin-left:442.45pt;margin-top:436.3pt;width:0;height:12.85pt;z-index:-2509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3" id="Freeform 1841" style="position:absolute;left:0;text-align:left;margin-left:601.05pt;margin-top:436.8pt;width:0;height:12.35pt;z-index:-2509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2" id="Freeform 1842" style="position:absolute;left:0;text-align:left;margin-left:654.7pt;margin-top:436.8pt;width:0;height:12.35pt;z-index:-25092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41" id="Freeform 1843" style="position:absolute;left:0;text-align:left;margin-left:601.05pt;margin-top:436.3pt;width:0;height:12.85pt;z-index:-25092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40" id="Freeform 1844" style="position:absolute;left:0;text-align:left;margin-left:777.85pt;margin-top:436.8pt;width:0;height:12.35pt;z-index:-25091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9" id="Freeform 1845" style="position:absolute;left:0;text-align:left;margin-left:44.7pt;margin-top:449.15pt;width:0;height:12.35pt;z-index:-25091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38" id="Freeform 1846" style="position:absolute;left:0;text-align:left;margin-left:20.25pt;margin-top:448.65pt;width:0;height:12.85pt;z-index:-2509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7" id="Freeform 1847" style="position:absolute;left:0;text-align:left;margin-left:128.35pt;margin-top:449.15pt;width:0;height:12.35pt;z-index:-25091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36" id="Freeform 1848" style="position:absolute;left:0;text-align:left;margin-left:44.7pt;margin-top:448.65pt;width:0;height:12.85pt;z-index:-25090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5" id="Freeform 1849" style="position:absolute;left:0;text-align:left;margin-left:213.6pt;margin-top:449.15pt;width:0;height:12.35pt;z-index:-25090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34" id="Freeform 1850" style="position:absolute;left:0;text-align:left;margin-left:128.35pt;margin-top:448.65pt;width:0;height:12.85pt;z-index:-25090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3" id="Freeform 1851" style="position:absolute;left:0;text-align:left;margin-left:283.05pt;margin-top:449.15pt;width:0;height:12.35pt;z-index:-25089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2" id="Freeform 1852" style="position:absolute;left:0;text-align:left;margin-left:373pt;margin-top:449.15pt;width:0;height:12.35pt;z-index:-25089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1" id="Freeform 1853" style="position:absolute;left:0;text-align:left;margin-left:442.45pt;margin-top:449.15pt;width:0;height:12.35pt;z-index:-25089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30" id="Freeform 1854" style="position:absolute;left:0;text-align:left;margin-left:534.75pt;margin-top:449.15pt;width:0;height:12.35pt;z-index:-25089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29" id="Freeform 1855" style="position:absolute;left:0;text-align:left;margin-left:442.45pt;margin-top:448.65pt;width:0;height:12.85pt;z-index:-25088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8" id="Freeform 1856" style="position:absolute;left:0;text-align:left;margin-left:601.05pt;margin-top:449.15pt;width:0;height:12.35pt;z-index:-25088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7" id="Freeform 1857" style="position:absolute;left:0;text-align:left;margin-left:654.7pt;margin-top:449.15pt;width:0;height:12.35pt;z-index:-25088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26" id="Freeform 1858" style="position:absolute;left:0;text-align:left;margin-left:601.05pt;margin-top:448.65pt;width:0;height:12.85pt;z-index:-25088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5" id="Freeform 1859" style="position:absolute;left:0;text-align:left;margin-left:777.85pt;margin-top:449.15pt;width:0;height:12.35pt;z-index:-25087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4" id="Freeform 1860" style="position:absolute;left:0;text-align:left;margin-left:44.7pt;margin-top:461.5pt;width:0;height:12.35pt;z-index:-25087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23" id="Freeform 1861" style="position:absolute;left:0;text-align:left;margin-left:20.25pt;margin-top:461pt;width:0;height:12.85pt;z-index:-25086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2" id="Freeform 1862" style="position:absolute;left:0;text-align:left;margin-left:128.35pt;margin-top:461.5pt;width:0;height:12.35pt;z-index:-25086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21" id="Freeform 1863" style="position:absolute;left:0;text-align:left;margin-left:44.7pt;margin-top:461pt;width:0;height:12.85pt;z-index:-25086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20" id="Freeform 1864" style="position:absolute;left:0;text-align:left;margin-left:213.6pt;margin-top:461.5pt;width:0;height:12.35pt;z-index:-25086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19" id="Freeform 1865" style="position:absolute;left:0;text-align:left;margin-left:128.35pt;margin-top:461pt;width:0;height:12.85pt;z-index:-25085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8" id="Freeform 1866" style="position:absolute;left:0;text-align:left;margin-left:283.05pt;margin-top:461.5pt;width:0;height:12.35pt;z-index:-25085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7" id="Freeform 1867" style="position:absolute;left:0;text-align:left;margin-left:373pt;margin-top:461.5pt;width:0;height:12.35pt;z-index:-25085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6" id="Freeform 1868" style="position:absolute;left:0;text-align:left;margin-left:442.45pt;margin-top:461.5pt;width:0;height:12.35pt;z-index:-25084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5" id="Freeform 1869" style="position:absolute;left:0;text-align:left;margin-left:534.75pt;margin-top:461.5pt;width:0;height:12.35pt;z-index:-25084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14" id="Freeform 1870" style="position:absolute;left:0;text-align:left;margin-left:442.45pt;margin-top:461pt;width:0;height:12.85pt;z-index:-25084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3" id="Freeform 1871" style="position:absolute;left:0;text-align:left;margin-left:601.05pt;margin-top:461.5pt;width:0;height:12.35pt;z-index:-2508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2" id="Freeform 1872" style="position:absolute;left:0;text-align:left;margin-left:654.7pt;margin-top:461.5pt;width:0;height:12.35pt;z-index:-25083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11" id="Freeform 1873" style="position:absolute;left:0;text-align:left;margin-left:601.05pt;margin-top:461pt;width:0;height:12.85pt;z-index:-25083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10" id="Freeform 1874" style="position:absolute;left:0;text-align:left;margin-left:777.85pt;margin-top:461.5pt;width:0;height:12.35pt;z-index:-25083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9" id="Freeform 1875" style="position:absolute;left:0;text-align:left;margin-left:44.7pt;margin-top:473.85pt;width:0;height:12.35pt;z-index:-25082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08" id="Freeform 1876" style="position:absolute;left:0;text-align:left;margin-left:20.25pt;margin-top:473.35pt;width:0;height:12.85pt;z-index:-25082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7" id="Freeform 1877" style="position:absolute;left:0;text-align:left;margin-left:128.35pt;margin-top:473.85pt;width:0;height:12.35pt;z-index:-25082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06" id="Freeform 1878" style="position:absolute;left:0;text-align:left;margin-left:44.7pt;margin-top:473.35pt;width:0;height:12.85pt;z-index:-25082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5" id="Freeform 1879" style="position:absolute;left:0;text-align:left;margin-left:213.6pt;margin-top:473.85pt;width:0;height:12.35pt;z-index:-25081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304" id="Freeform 1880" style="position:absolute;left:0;text-align:left;margin-left:128.35pt;margin-top:473.35pt;width:0;height:12.85pt;z-index:-25081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3" id="Freeform 1881" style="position:absolute;left:0;text-align:left;margin-left:283.05pt;margin-top:473.85pt;width:0;height:12.35pt;z-index:-25081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2" id="Freeform 1882" style="position:absolute;left:0;text-align:left;margin-left:373pt;margin-top:473.85pt;width:0;height:12.35pt;z-index:-25080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1" id="Freeform 1883" style="position:absolute;left:0;text-align:left;margin-left:442.45pt;margin-top:473.85pt;width:0;height:12.35pt;z-index:-25080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300" id="Freeform 1884" style="position:absolute;left:0;text-align:left;margin-left:534.75pt;margin-top:473.85pt;width:0;height:12.35pt;z-index:-25080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99" id="Freeform 1885" style="position:absolute;left:0;text-align:left;margin-left:442.45pt;margin-top:473.35pt;width:0;height:12.85pt;z-index:-25079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8" id="Freeform 1886" style="position:absolute;left:0;text-align:left;margin-left:601.05pt;margin-top:473.85pt;width:0;height:12.35pt;z-index:-25079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7" id="Freeform 1887" style="position:absolute;left:0;text-align:left;margin-left:654.7pt;margin-top:473.85pt;width:0;height:12.35pt;z-index:-25079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96" id="Freeform 1888" style="position:absolute;left:0;text-align:left;margin-left:601.05pt;margin-top:473.35pt;width:0;height:12.85pt;z-index:-25079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5" id="Freeform 1889" style="position:absolute;left:0;text-align:left;margin-left:777.85pt;margin-top:473.85pt;width:0;height:12.35pt;z-index:-25078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4" id="Freeform 1890" style="position:absolute;left:0;text-align:left;margin-left:44.7pt;margin-top:486.2pt;width:0;height:12.35pt;z-index:-25078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93" id="Freeform 1891" style="position:absolute;left:0;text-align:left;margin-left:20.25pt;margin-top:485.7pt;width:0;height:12.85pt;z-index:-25078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2" id="Freeform 1892" style="position:absolute;left:0;text-align:left;margin-left:128.35pt;margin-top:486.2pt;width:0;height:12.35pt;z-index:-25077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91" id="Freeform 1893" style="position:absolute;left:0;text-align:left;margin-left:44.7pt;margin-top:485.7pt;width:0;height:12.85pt;z-index:-25077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90" id="Freeform 1894" style="position:absolute;left:0;text-align:left;margin-left:213.6pt;margin-top:486.2pt;width:0;height:12.35pt;z-index:-25077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89" id="Freeform 1895" style="position:absolute;left:0;text-align:left;margin-left:128.35pt;margin-top:485.7pt;width:0;height:12.85pt;z-index:-2507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8" id="Freeform 1896" style="position:absolute;left:0;text-align:left;margin-left:283.05pt;margin-top:486.2pt;width:0;height:12.35pt;z-index:-2507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7" id="Freeform 1897" style="position:absolute;left:0;text-align:left;margin-left:373pt;margin-top:486.2pt;width:0;height:12.35pt;z-index:-2507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6" id="Freeform 1898" style="position:absolute;left:0;text-align:left;margin-left:442.45pt;margin-top:486.2pt;width:0;height:12.35pt;z-index:-25076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5" id="Freeform 1899" style="position:absolute;left:0;text-align:left;margin-left:534.75pt;margin-top:486.2pt;width:0;height:12.35pt;z-index:-25075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84" id="Freeform 1900" style="position:absolute;left:0;text-align:left;margin-left:442.45pt;margin-top:485.7pt;width:0;height:12.85pt;z-index:-2507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3" id="Freeform 1901" style="position:absolute;left:0;text-align:left;margin-left:601.05pt;margin-top:486.2pt;width:0;height:12.35pt;z-index:-25075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2" id="Freeform 1902" style="position:absolute;left:0;text-align:left;margin-left:654.7pt;margin-top:486.2pt;width:0;height:12.35pt;z-index:-25074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81" id="Freeform 1903" style="position:absolute;left:0;text-align:left;margin-left:601.05pt;margin-top:485.7pt;width:0;height:12.85pt;z-index:-25074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80" id="Freeform 1904" style="position:absolute;left:0;text-align:left;margin-left:777.85pt;margin-top:486.2pt;width:0;height:12.35pt;z-index:-25074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9" id="Freeform 1905" style="position:absolute;left:0;text-align:left;margin-left:44.7pt;margin-top:498.5pt;width:0;height:12.35pt;z-index:-25073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78" id="Freeform 1906" style="position:absolute;left:0;text-align:left;margin-left:20.25pt;margin-top:498pt;width:0;height:12.85pt;z-index:-25073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7" id="Freeform 1907" style="position:absolute;left:0;text-align:left;margin-left:128.35pt;margin-top:498.5pt;width:0;height:12.35pt;z-index:-25073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76" id="Freeform 1908" style="position:absolute;left:0;text-align:left;margin-left:44.7pt;margin-top:498pt;width:0;height:12.85pt;z-index:-25073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5" id="Freeform 1909" style="position:absolute;left:0;text-align:left;margin-left:213.6pt;margin-top:498.5pt;width:0;height:12.35pt;z-index:-25072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74" id="Freeform 1910" style="position:absolute;left:0;text-align:left;margin-left:128.35pt;margin-top:498pt;width:0;height:12.85pt;z-index:-25072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3" id="Freeform 1911" style="position:absolute;left:0;text-align:left;margin-left:283.05pt;margin-top:498.5pt;width:0;height:12.35pt;z-index:-25072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2" id="Freeform 1912" style="position:absolute;left:0;text-align:left;margin-left:373pt;margin-top:498.5pt;width:0;height:12.35pt;z-index:-25072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1" id="Freeform 1913" style="position:absolute;left:0;text-align:left;margin-left:442.45pt;margin-top:498.5pt;width:0;height:12.35pt;z-index:-25071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70" id="Freeform 1914" style="position:absolute;left:0;text-align:left;margin-left:534.75pt;margin-top:498.5pt;width:0;height:12.35pt;z-index:-25071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69" id="Freeform 1915" style="position:absolute;left:0;text-align:left;margin-left:442.45pt;margin-top:498pt;width:0;height:12.85pt;z-index:-25071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68" id="Freeform 1916" style="position:absolute;left:0;text-align:left;margin-left:601.05pt;margin-top:498.5pt;width:0;height:12.35pt;z-index:-25070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67" id="Freeform 1917" style="position:absolute;left:0;text-align:left;margin-left:654.7pt;margin-top:498.5pt;width:0;height:12.35pt;z-index:-25070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97e" o:spid="_x0000_s1266" id="Freeform 1918" style="position:absolute;left:0;text-align:left;margin-left:601.05pt;margin-top:498pt;width:0;height:12.85pt;z-index:-25070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265" id="Freeform 1919" style="position:absolute;left:0;text-align:left;margin-left:777.85pt;margin-top:498.5pt;width:0;height:12.35pt;z-index:-25069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529,e" o:spid="_x0000_s1264" id="Freeform 1920" style="position:absolute;left:0;text-align:left;margin-left:20.25pt;margin-top:523.2pt;width:24.45pt;height:0;z-index:-25069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63" id="Freeform 1921" style="position:absolute;left:0;text-align:left;margin-left:44.7pt;margin-top:510.35pt;width:0;height:13.35pt;z-index:-25069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62" id="Freeform 1922" style="position:absolute;left:0;text-align:left;margin-left:20.25pt;margin-top:510.35pt;width:0;height:13.35pt;z-index:-25068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13,e" o:spid="_x0000_s1261" id="Freeform 1923" style="position:absolute;left:0;text-align:left;margin-left:44.7pt;margin-top:523.2pt;width:83.65pt;height:0;z-index:-25068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60" id="Freeform 1924" style="position:absolute;left:0;text-align:left;margin-left:128.35pt;margin-top:510.35pt;width:0;height:13.35pt;z-index:-25068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9" id="Freeform 1925" style="position:absolute;left:0;text-align:left;margin-left:44.7pt;margin-top:510.35pt;width:0;height:13.35pt;z-index:-25068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745,e" o:spid="_x0000_s1258" id="Freeform 1926" style="position:absolute;left:0;text-align:left;margin-left:128.35pt;margin-top:523.2pt;width:85.25pt;height:0;z-index:-25067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7" id="Freeform 1927" style="position:absolute;left:0;text-align:left;margin-left:213.6pt;margin-top:510.35pt;width:0;height:13.35pt;z-index:-25067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6" id="Freeform 1928" style="position:absolute;left:0;text-align:left;margin-left:128.35pt;margin-top:510.35pt;width:0;height:13.35pt;z-index:-25067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255" id="Freeform 1929" style="position:absolute;left:0;text-align:left;margin-left:213.6pt;margin-top:523.2pt;width:69.45pt;height:0;z-index:-25067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4" id="Freeform 1930" style="position:absolute;left:0;text-align:left;margin-left:283.05pt;margin-top:510.35pt;width:0;height:13.35pt;z-index:-25066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39,e" o:spid="_x0000_s1253" id="Freeform 1931" style="position:absolute;left:0;text-align:left;margin-left:283.05pt;margin-top:523.2pt;width:89.95pt;height:0;z-index:-25066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429,e" o:spid="_x0000_s1252" id="Freeform 1932" style="position:absolute;left:0;text-align:left;margin-left:373pt;margin-top:523.2pt;width:69.45pt;height:0;z-index:-25066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1" id="Freeform 1933" style="position:absolute;left:0;text-align:left;margin-left:442.45pt;margin-top:510.35pt;width:0;height:13.35pt;z-index:-25065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50" id="Freeform 1934" style="position:absolute;left:0;text-align:left;margin-left:373pt;margin-top:510.35pt;width:0;height:13.35pt;z-index:-25065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887,e" o:spid="_x0000_s1249" id="Freeform 1935" style="position:absolute;left:0;text-align:left;margin-left:442.45pt;margin-top:523.2pt;width:92.35pt;height:0;z-index:-25065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8" id="Freeform 1936" style="position:absolute;left:0;text-align:left;margin-left:534.75pt;margin-top:510.35pt;width:0;height:13.35pt;z-index:-25064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7" id="Freeform 1937" style="position:absolute;left:0;text-align:left;margin-left:442.45pt;margin-top:510.35pt;width:0;height:13.35pt;z-index:-25064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366,e" o:spid="_x0000_s1246" id="Freeform 1938" style="position:absolute;left:0;text-align:left;margin-left:534.75pt;margin-top:523.2pt;width:66.3pt;height:0;z-index:-25064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5" id="Freeform 1939" style="position:absolute;left:0;text-align:left;margin-left:601.05pt;margin-top:510.35pt;width:0;height:13.35pt;z-index:-25064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113,e" o:spid="_x0000_s1244" id="Freeform 1940" style="position:absolute;left:0;text-align:left;margin-left:601.05pt;margin-top:523.2pt;width:53.65pt;height:0;z-index:-25064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3" id="Freeform 1941" style="position:absolute;left:0;text-align:left;margin-left:654.7pt;margin-top:510.35pt;width:0;height:13.35pt;z-index:-25064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2" id="Freeform 1942" style="position:absolute;left:0;text-align:left;margin-left:601.05pt;margin-top:510.35pt;width:0;height:13.35pt;z-index:-25063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2502,e" o:spid="_x0000_s1241" id="Freeform 1943" style="position:absolute;left:0;text-align:left;margin-left:654.7pt;margin-top:523.2pt;width:123.1pt;height:0;z-index:-25063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307e" o:spid="_x0000_s1240" id="Freeform 1944" style="position:absolute;left:0;text-align:left;margin-left:777.85pt;margin-top:510.35pt;width:0;height:13.35pt;z-index:-25063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020B07">
        <w:rPr>
          <w:rFonts w:cs="ArialUnicodeMS_var1" w:hAnsi="ArialUnicodeMS_var1" w:ascii="ArialUnicodeMS_var1"/>
          <w:color w:val="000000"/>
          <w:sz w:val="20"/>
          <w:szCs w:val="20"/>
        </w:rPr>
        <w:t>javnog bilježnika Željka</w:t>
      </w:r>
    </w:p>
    <w:p w:rsidRDefault="00020B07" w:rsidR="00020B07">
      <w:pPr>
        <w:framePr w:hRule="exact" w:y="1328" w:x="5850" w:vAnchor="page" w:hAnchor="page" w:wrap="none" w:h="286" w:w="1622"/>
        <w:autoSpaceDE w:val="false"/>
        <w:autoSpaceDN w:val="false"/>
        <w:adjustRightInd w:val="false"/>
        <w:spacing w:lineRule="exact" w:line="28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lastRenderedPageBreak/>
        <w:t>Pravna osnova</w:t>
      </w:r>
    </w:p>
    <w:p w:rsidRDefault="00020B07" w:rsidR="00020B07">
      <w:pPr>
        <w:framePr w:hRule="exact" w:y="1555" w:x="2914" w:vAnchor="page" w:hAnchor="page" w:wrap="none" w:h="286" w:w="1211"/>
        <w:autoSpaceDE w:val="false"/>
        <w:autoSpaceDN w:val="false"/>
        <w:adjustRightInd w:val="false"/>
        <w:spacing w:lineRule="exact" w:line="28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Vjerovnika</w:t>
      </w:r>
    </w:p>
    <w:p w:rsidRDefault="00020B07" w:rsidR="00020B07">
      <w:pPr>
        <w:framePr w:hRule="exact" w:y="2553" w:x="7551" w:vAnchor="page" w:hAnchor="page" w:wrap="none" w:h="286" w:w="1478"/>
        <w:autoSpaceDE w:val="false"/>
        <w:autoSpaceDN w:val="false"/>
        <w:adjustRightInd w:val="false"/>
        <w:spacing w:lineRule="exact" w:line="28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59,532,539.54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52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tabs>
          <w:tab w:pos="1110" w:val="left"/>
        </w:tabs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Red.</w:t>
      </w:r>
      <w:r>
        <w:rPr>
          <w:rFonts w:cs="Arial-BoldMT" w:hAnsi="Arial-BoldMT" w:ascii="Arial-BoldMT"/>
          <w:color w:val="000000"/>
          <w:sz w:val="20"/>
          <w:szCs w:val="20"/>
        </w:rPr>
        <w:tab/>
        <w:t>Naziv</w:t>
      </w:r>
      <w:r>
        <w:br/>
      </w:r>
      <w:r>
        <w:rPr>
          <w:rFonts w:cs="Arial-BoldMT" w:hAnsi="Arial-BoldMT" w:ascii="Arial-BoldMT"/>
          <w:color w:val="000000"/>
          <w:sz w:val="20"/>
          <w:szCs w:val="20"/>
        </w:rPr>
        <w:t>broj</w:t>
      </w:r>
      <w:r>
        <w:rPr>
          <w:rFonts w:cs="Arial-BoldMT" w:hAnsi="Arial-BoldMT" w:ascii="Arial-BoldMT"/>
          <w:color w:val="000000"/>
          <w:spacing w:val="1"/>
          <w:sz w:val="20"/>
          <w:szCs w:val="20"/>
        </w:rPr>
        <w:t xml:space="preserve">   </w:t>
      </w:r>
      <w:r>
        <w:rPr>
          <w:rFonts w:cs="Arial-BoldMT" w:hAnsi="Arial-BoldMT" w:ascii="Arial-BoldMT"/>
          <w:color w:val="000000"/>
          <w:sz w:val="20"/>
          <w:szCs w:val="20"/>
        </w:rPr>
        <w:t>Vjerovnika, OIB</w:t>
      </w:r>
    </w:p>
    <w:p w:rsidRDefault="00020B07" w:rsidR="00020B07">
      <w:pPr>
        <w:autoSpaceDE w:val="false"/>
        <w:autoSpaceDN w:val="false"/>
        <w:adjustRightInd w:val="false"/>
        <w:spacing w:lineRule="exact" w:line="257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54"/>
        <w:ind w:left="85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57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UKUPNO: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574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18"/>
        <w:ind w:left="574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U Virovitici, 27.04.2017.</w:t>
      </w: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37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73"/>
        <w:ind w:left="60"/>
        <w:rPr>
          <w:rFonts w:cs="ArialMT" w:hAnsi="ArialMT" w:ascii="Arial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322"/>
        <w:ind w:left="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Adresa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41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322"/>
        <w:ind w:left="41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4"/>
        <w:ind w:left="41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prijav.traž kn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417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7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60,517,441.97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ind w:left="16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82"/>
        <w:ind w:left="16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9"/>
        <w:ind w:left="16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2"/>
        <w:ind w:left="16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prij. tražbine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3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322"/>
        <w:ind w:left="239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4"/>
        <w:ind w:left="23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ind w:left="6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priz.traž kn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28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322"/>
        <w:ind w:left="28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44"/>
        <w:ind w:left="28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Pravna osnova</w:t>
      </w:r>
    </w:p>
    <w:p w:rsidRDefault="00020B07" w:rsidR="00020B07">
      <w:pPr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priznate tražbine</w:t>
      </w:r>
    </w:p>
    <w:p w:rsidRDefault="00020B07" w:rsidR="00020B07">
      <w:pPr>
        <w:autoSpaceDE w:val="false"/>
        <w:autoSpaceDN w:val="false"/>
        <w:adjustRightInd w:val="false"/>
        <w:spacing w:lineRule="exact" w:line="355"/>
        <w:ind w:left="24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br w:type="column"/>
      </w:r>
    </w:p>
    <w:p w:rsidRDefault="00020B07" w:rsidR="00020B07">
      <w:pPr>
        <w:autoSpaceDE w:val="false"/>
        <w:autoSpaceDN w:val="false"/>
        <w:adjustRightInd w:val="false"/>
        <w:spacing w:lineRule="exact" w:line="254"/>
        <w:ind w:left="24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position w:val="-1"/>
          <w:sz w:val="20"/>
          <w:szCs w:val="20"/>
        </w:rPr>
        <w:t>Str.4</w:t>
      </w:r>
    </w:p>
    <w:p w:rsidRDefault="00020B07" w:rsidR="00020B07">
      <w:pPr>
        <w:tabs>
          <w:tab w:pos="1530" w:val="left"/>
          <w:tab w:pos="3270" w:val="left"/>
        </w:tabs>
        <w:autoSpaceDE w:val="false"/>
        <w:autoSpaceDN w:val="false"/>
        <w:adjustRightInd w:val="false"/>
        <w:spacing w:lineRule="exact" w:line="244"/>
        <w:ind w:left="403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Iznos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Razlog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Oznaka</w:t>
      </w:r>
    </w:p>
    <w:p w:rsidRDefault="00020B07" w:rsidR="00020B07">
      <w:pPr>
        <w:tabs>
          <w:tab w:pos="3248" w:val="left"/>
        </w:tabs>
        <w:autoSpaceDE w:val="false"/>
        <w:autoSpaceDN w:val="false"/>
        <w:adjustRightInd w:val="false"/>
        <w:spacing w:lineRule="exact" w:line="253"/>
        <w:ind w:left="81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ospor.traž kn</w:t>
      </w:r>
      <w:r>
        <w:rPr>
          <w:rFonts w:cs="ArialUnicodeMS" w:hAnsi="ArialUnicodeMS" w:ascii="ArialUnicodeMS"/>
          <w:color w:val="000000"/>
          <w:spacing w:val="4"/>
          <w:sz w:val="20"/>
          <w:szCs w:val="20"/>
        </w:rPr>
        <w:t xml:space="preserve">   </w:t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ospor.traž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2"/>
          <w:sz w:val="20"/>
          <w:szCs w:val="20"/>
        </w:rPr>
        <w:t>ovrš.ispr</w:t>
      </w:r>
    </w:p>
    <w:p w:rsidRDefault="00020B07" w:rsidR="00020B07">
      <w:pPr>
        <w:autoSpaceDE w:val="false"/>
        <w:autoSpaceDN w:val="false"/>
        <w:adjustRightInd w:val="false"/>
        <w:spacing w:lineRule="exact" w:line="255" w:after="217"/>
        <w:ind w:left="2414"/>
        <w:rPr>
          <w:rFonts w:cs="ArialMT" w:hAnsi="ArialMT" w:ascii="ArialMT"/>
          <w:color w:val="000000"/>
          <w:sz w:val="20"/>
          <w:szCs w:val="20"/>
        </w:rPr>
      </w:pPr>
      <w:r>
        <w:rPr>
          <w:rFonts w:cs="ArialMT" w:hAnsi="ArialMT" w:ascii="ArialMT"/>
          <w:color w:val="000000"/>
          <w:sz w:val="20"/>
          <w:szCs w:val="20"/>
        </w:rPr>
        <w:t>Maroslavac iz Zagreba</w:t>
      </w:r>
      <w:r>
        <w:br/>
      </w:r>
      <w:r>
        <w:rPr>
          <w:rFonts w:cs="ArialMT" w:hAnsi="ArialMT" w:ascii="ArialMT"/>
          <w:color w:val="000000"/>
          <w:sz w:val="20"/>
          <w:szCs w:val="20"/>
        </w:rPr>
        <w:t>pod posl.br. OV-31412/14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984,902.43</w:t>
      </w: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86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520"/>
        <w:ind w:left="301"/>
        <w:rPr>
          <w:rFonts w:cs="Arial-BoldMT" w:hAnsi="Arial-BoldMT" w:ascii="Arial-BoldMT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  <w:r>
        <w:rPr>
          <w:rFonts w:cs="ArialUnicodeMS_var1" w:hAnsi="ArialUnicodeMS_var1" w:ascii="ArialUnicodeMS_var1"/>
          <w:color w:val="000000"/>
          <w:sz w:val="20"/>
          <w:szCs w:val="20"/>
        </w:rPr>
        <w:t>Stečajni upravitelj:</w:t>
      </w:r>
      <w:r>
        <w:br/>
      </w:r>
      <w:r>
        <w:rPr>
          <w:rFonts w:cs="ArialUnicodeMS_var1" w:hAnsi="ArialUnicodeMS_var1" w:ascii="ArialUnicodeMS_var1"/>
          <w:color w:val="000000"/>
          <w:sz w:val="20"/>
          <w:szCs w:val="20"/>
        </w:rPr>
        <w:t xml:space="preserve">  Branko Valentić</w:t>
      </w: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389"/>
        <w:ind w:left="1336"/>
        <w:rPr>
          <w:rFonts w:cs="ArialUnicodeMS_var1" w:hAnsi="ArialUnicodeMS_var1" w:ascii="ArialUnicodeMS_var1"/>
          <w:color w:val="000000"/>
          <w:sz w:val="20"/>
          <w:szCs w:val="20"/>
        </w:rPr>
      </w:pPr>
    </w:p>
    <w:p w:rsidRDefault="00020B07" w:rsidR="00020B07">
      <w:pPr>
        <w:autoSpaceDE w:val="false"/>
        <w:autoSpaceDN w:val="false"/>
        <w:adjustRightInd w:val="false"/>
        <w:spacing w:lineRule="exact" w:line="264"/>
        <w:ind w:left="10"/>
        <w:rPr>
          <w:rFonts w:cs="ArialUnicodeMS_var1" w:hAnsi="ArialUnicodeMS_var1" w:ascii="ArialUnicodeMS_var1"/>
          <w:color w:val="000000"/>
          <w:sz w:val="20"/>
          <w:szCs w:val="20"/>
        </w:rPr>
        <w:sectPr w:rsidR="00020B07">
          <w:pgSz w:code="1" w:h="11909" w:w="16834"/>
          <w:pgMar w:gutter="0" w:footer="0" w:header="0" w:left="360" w:bottom="1440" w:right="360" w:top="720"/>
          <w:cols w:num="7" w:space="720" w:equalWidth="false">
            <w:col w:space="460" w:w="2260"/>
            <w:col w:space="452" w:w="760"/>
            <w:col w:space="299" w:w="1409"/>
            <w:col w:space="460" w:w="1200"/>
            <w:col w:space="293" w:w="1080"/>
            <w:col w:space="120" w:w="1547"/>
            <w:col w:w="5774"/>
          </w:cols>
        </w:sectPr>
      </w:pPr>
      <w:r>
        <w:br/>
      </w:r>
      <w:r w:rsidR="00CA6110">
        <w:rPr>
          <w:noProof/>
        </w:rPr>
        <w:pict>
          <v:shape filled="f" strokeweight="1pt" path="m,l15192,e" o:spid="_x0000_s1239" id="Freeform 1945" style="position:absolute;left:0;text-align:left;margin-left:20.25pt;margin-top:54.25pt;width:757.6pt;height:0;z-index:-25275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8" id="Freeform 1946" style="position:absolute;left:0;text-align:left;margin-left:20.25pt;margin-top:66.6pt;width:757.6pt;height:0;z-index:-25275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7" id="Freeform 1947" style="position:absolute;left:0;text-align:left;margin-left:20.25pt;margin-top:78.95pt;width:757.6pt;height:0;z-index:-25274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6" id="Freeform 1948" style="position:absolute;left:0;text-align:left;margin-left:20.25pt;margin-top:91.25pt;width:757.6pt;height:0;z-index:-2527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5" id="Freeform 1949" style="position:absolute;left:0;text-align:left;margin-left:20.25pt;margin-top:103.6pt;width:757.6pt;height:0;z-index:-25273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4" id="Freeform 1950" style="position:absolute;left:0;text-align:left;margin-left:20.25pt;margin-top:115.95pt;width:757.6pt;height:0;z-index:-2527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3" id="Freeform 1951" style="position:absolute;left:0;text-align:left;margin-left:20.25pt;margin-top:128.3pt;width:757.6pt;height:0;z-index:-2527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2" id="Freeform 1952" style="position:absolute;left:0;text-align:left;margin-left:20.25pt;margin-top:140.65pt;width:757.6pt;height:0;z-index:-2527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1" id="Freeform 1953" style="position:absolute;left:0;text-align:left;margin-left:20.25pt;margin-top:153pt;width:757.6pt;height:0;z-index:-2527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30" id="Freeform 1954" style="position:absolute;left:0;text-align:left;margin-left:20.25pt;margin-top:165.3pt;width:757.6pt;height:0;z-index:-2527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9" id="Freeform 1955" style="position:absolute;left:0;text-align:left;margin-left:20.25pt;margin-top:177.65pt;width:757.6pt;height:0;z-index:-25270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8" id="Freeform 1956" style="position:absolute;left:0;text-align:left;margin-left:20.25pt;margin-top:190pt;width:757.6pt;height:0;z-index:-25270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7" id="Freeform 1957" style="position:absolute;left:0;text-align:left;margin-left:20.25pt;margin-top:202.35pt;width:757.6pt;height:0;z-index:-25269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6" id="Freeform 1958" style="position:absolute;left:0;text-align:left;margin-left:20.25pt;margin-top:214.7pt;width:757.6pt;height:0;z-index:-25269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5" id="Freeform 1959" style="position:absolute;left:0;text-align:left;margin-left:20.25pt;margin-top:227pt;width:757.6pt;height:0;z-index:-2526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4" id="Freeform 1960" style="position:absolute;left:0;text-align:left;margin-left:20.25pt;margin-top:239.35pt;width:757.6pt;height:0;z-index:-25268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3" id="Freeform 1961" style="position:absolute;left:0;text-align:left;margin-left:20.25pt;margin-top:251.7pt;width:757.6pt;height:0;z-index:-2526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2" id="Freeform 1962" style="position:absolute;left:0;text-align:left;margin-left:20.25pt;margin-top:264.05pt;width:757.6pt;height:0;z-index:-25267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1" id="Freeform 1963" style="position:absolute;left:0;text-align:left;margin-left:20.25pt;margin-top:276.4pt;width:757.6pt;height:0;z-index:-2526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20" id="Freeform 1964" style="position:absolute;left:0;text-align:left;margin-left:20.25pt;margin-top:288.75pt;width:757.6pt;height:0;z-index:-25266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19" id="Freeform 1965" style="position:absolute;left:0;text-align:left;margin-left:20.25pt;margin-top:301.05pt;width:757.6pt;height:0;z-index:-25265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18" id="Freeform 1966" style="position:absolute;left:0;text-align:left;margin-left:20.25pt;margin-top:313.4pt;width:757.6pt;height:0;z-index:-25265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17" id="Freeform 1967" style="position:absolute;left:0;text-align:left;margin-left:20.25pt;margin-top:325.75pt;width:757.6pt;height:0;z-index:-2526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16" id="Freeform 1968" style="position:absolute;left:0;text-align:left;margin-left:20.25pt;margin-top:338.1pt;width:757.6pt;height:0;z-index:-2526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.1pt" path="m,l15156,e" o:spid="_x0000_s1215" id="Freeform 1969" style="position:absolute;left:0;text-align:left;margin-left:20.25pt;margin-top:350.45pt;width:757.6pt;height:0;z-index:-2526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56,4">
            <v:stroke joinstyle="miter" miterlimit="10"/>
            <v:path o:connectangles="0,0" o:connectlocs="1270,1270;9622790,127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5192,e" o:spid="_x0000_s1214" id="Freeform 1970" style="position:absolute;left:0;text-align:left;margin-left:20.25pt;margin-top:362.75pt;width:757.6pt;height:0;z-index:-2526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192,40">
            <v:stroke joinstyle="miter" miterlimit="10"/>
            <v:path o:connectangles="0,0" o:connectlocs="12700,12700;963422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1pt" path="" adj="0,,0" o:spid="_x0000_s1213" id="AutoShape 1971" style="position:absolute;left:0;text-align:left;margin-left:19.25pt;margin-top:52.75pt;width:2pt;height:311.5pt;z-index:-2526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12" id="AutoShape 1972" style="position:absolute;left:0;text-align:left;margin-left:44.6pt;margin-top:53.65pt;width:.2pt;height:309.7pt;z-index:-2526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11" id="AutoShape 1973" style="position:absolute;left:0;text-align:left;margin-left:128.25pt;margin-top:53.65pt;width:.2pt;height:309.7pt;z-index:-2526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10" id="AutoShape 1974" style="position:absolute;left:0;text-align:left;margin-left:213.5pt;margin-top:53.65pt;width:.2pt;height:309.7pt;z-index:-25261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9" id="AutoShape 1975" style="position:absolute;left:0;text-align:left;margin-left:282.95pt;margin-top:53.65pt;width:.2pt;height:309.7pt;z-index:-2526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8" id="AutoShape 1976" style="position:absolute;left:0;text-align:left;margin-left:372.9pt;margin-top:53.65pt;width:.2pt;height:309.7pt;z-index:-25260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7" id="AutoShape 1977" style="position:absolute;left:0;text-align:left;margin-left:442.35pt;margin-top:53.65pt;width:.2pt;height:309.7pt;z-index:-2525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6" id="AutoShape 1978" style="position:absolute;left:0;text-align:left;margin-left:534.65pt;margin-top:53.65pt;width:.2pt;height:309.7pt;z-index:-25259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5" id="AutoShape 1979" style="position:absolute;left:0;text-align:left;margin-left:600.95pt;margin-top:53.65pt;width:.2pt;height:309.7pt;z-index:-2525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.1pt" path="" adj="0,,0" o:spid="_x0000_s1204" id="AutoShape 1980" style="position:absolute;left:0;text-align:left;margin-left:654.6pt;margin-top:53.65pt;width:.2pt;height:309.7pt;z-index:-2525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1pt" path="" adj="0,,0" o:spid="_x0000_s1203" id="AutoShape 1981" style="position:absolute;left:0;text-align:left;margin-left:776.85pt;margin-top:52.75pt;width:2pt;height:311.5pt;z-index:-2525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202" id="Freeform 1982" style="position:absolute;left:0;text-align:left;margin-left:44.7pt;margin-top:66.6pt;width:0;height:12.35pt;z-index:-2525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539,e" o:spid="_x0000_s1201" id="Freeform 1983" style="position:absolute;left:0;text-align:left;margin-left:20.25pt;margin-top:66.6pt;width:24.95pt;height:0;z-index:-25255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200" id="Freeform 1984" style="position:absolute;left:0;text-align:left;margin-left:20.25pt;margin-top:66.1pt;width:0;height:12.85pt;z-index:-2525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99" id="Freeform 1985" style="position:absolute;left:0;text-align:left;margin-left:128.35pt;margin-top:66.6pt;width:0;height:12.35pt;z-index:-2525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23,e" o:spid="_x0000_s1198" id="Freeform 1986" style="position:absolute;left:0;text-align:left;margin-left:44.7pt;margin-top:66.6pt;width:84.15pt;height:0;z-index:-2525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23,40">
            <v:stroke joinstyle="miter" miterlimit="10"/>
            <v:path o:connectangles="0,0" o:connectlocs="12700,12700;108140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97" id="Freeform 1987" style="position:absolute;left:0;text-align:left;margin-left:44.7pt;margin-top:66.1pt;width:0;height:12.85pt;z-index:-2525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96" id="Freeform 1988" style="position:absolute;left:0;text-align:left;margin-left:213.6pt;margin-top:66.6pt;width:0;height:12.35pt;z-index:-25252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55,e" o:spid="_x0000_s1195" id="Freeform 1989" style="position:absolute;left:0;text-align:left;margin-left:128.35pt;margin-top:66.6pt;width:85.75pt;height:0;z-index:-25252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94" id="Freeform 1990" style="position:absolute;left:0;text-align:left;margin-left:128.35pt;margin-top:66.1pt;width:0;height:12.85pt;z-index:-25251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93" id="Freeform 1991" style="position:absolute;left:0;text-align:left;margin-left:283.05pt;margin-top:66.6pt;width:0;height:12.35pt;z-index:-25251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39,e" o:spid="_x0000_s1192" id="Freeform 1992" style="position:absolute;left:0;text-align:left;margin-left:213.6pt;margin-top:66.6pt;width:69.95pt;height:0;z-index:-25251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91" id="Freeform 1993" style="position:absolute;left:0;text-align:left;margin-left:213.6pt;margin-top:66.1pt;width:0;height:12.85pt;z-index:-25250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90" id="Freeform 1994" style="position:absolute;left:0;text-align:left;margin-left:373pt;margin-top:66.6pt;width:0;height:12.35pt;z-index:-25250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49,e" o:spid="_x0000_s1189" id="Freeform 1995" style="position:absolute;left:0;text-align:left;margin-left:283.05pt;margin-top:66.6pt;width:90.45pt;height:0;z-index:-25250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88" id="Freeform 1996" style="position:absolute;left:0;text-align:left;margin-left:283.05pt;margin-top:66.1pt;width:0;height:12.85pt;z-index:-25249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87" id="Freeform 1997" style="position:absolute;left:0;text-align:left;margin-left:442.45pt;margin-top:66.6pt;width:0;height:12.35pt;z-index:-25249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39,e" o:spid="_x0000_s1186" id="Freeform 1998" style="position:absolute;left:0;text-align:left;margin-left:373pt;margin-top:66.6pt;width:69.95pt;height:0;z-index:-25248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85" id="Freeform 1999" style="position:absolute;left:0;text-align:left;margin-left:373pt;margin-top:66.1pt;width:0;height:12.85pt;z-index:-25248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84" id="Freeform 2000" style="position:absolute;left:0;text-align:left;margin-left:534.75pt;margin-top:66.6pt;width:0;height:12.35pt;z-index:-25247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97,e" o:spid="_x0000_s1183" id="Freeform 2001" style="position:absolute;left:0;text-align:left;margin-left:442.45pt;margin-top:66.6pt;width:92.85pt;height:0;z-index:-25247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82" id="Freeform 2002" style="position:absolute;left:0;text-align:left;margin-left:442.45pt;margin-top:66.1pt;width:0;height:12.85pt;z-index:-25247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81" id="Freeform 2003" style="position:absolute;left:0;text-align:left;margin-left:601.05pt;margin-top:66.6pt;width:0;height:12.35pt;z-index:-25246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376,e" o:spid="_x0000_s1180" id="Freeform 2004" style="position:absolute;left:0;text-align:left;margin-left:534.75pt;margin-top:66.6pt;width:66.8pt;height:0;z-index:-25246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79" id="Freeform 2005" style="position:absolute;left:0;text-align:left;margin-left:534.75pt;margin-top:66.1pt;width:0;height:12.85pt;z-index:-25246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78" id="Freeform 2006" style="position:absolute;left:0;text-align:left;margin-left:654.7pt;margin-top:66.6pt;width:0;height:12.35pt;z-index:-25245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123,e" o:spid="_x0000_s1177" id="Freeform 2007" style="position:absolute;left:0;text-align:left;margin-left:601.05pt;margin-top:66.6pt;width:54.15pt;height:0;z-index:-25245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76" id="Freeform 2008" style="position:absolute;left:0;text-align:left;margin-left:601.05pt;margin-top:66.1pt;width:0;height:12.85pt;z-index:-25244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75" id="Freeform 2009" style="position:absolute;left:0;text-align:left;margin-left:777.85pt;margin-top:66.6pt;width:0;height:12.35pt;z-index:-2524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2512,e" o:spid="_x0000_s1174" id="Freeform 2010" style="position:absolute;left:0;text-align:left;margin-left:654.7pt;margin-top:66.6pt;width:123.6pt;height:0;z-index:-25243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73" id="Freeform 2011" style="position:absolute;left:0;text-align:left;margin-left:654.7pt;margin-top:66.1pt;width:0;height:12.85pt;z-index:-25243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529,e" o:spid="_x0000_s1172" id="Freeform 2012" style="position:absolute;left:0;text-align:left;margin-left:20.25pt;margin-top:91.25pt;width:24.45pt;height:0;z-index:-25242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71" id="Freeform 2013" style="position:absolute;left:0;text-align:left;margin-left:44.7pt;margin-top:78.45pt;width:0;height:13.35pt;z-index:-25242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70" id="Freeform 2014" style="position:absolute;left:0;text-align:left;margin-left:20.25pt;margin-top:78.45pt;width:0;height:13.35pt;z-index:-25242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13,e" o:spid="_x0000_s1169" id="Freeform 2015" style="position:absolute;left:0;text-align:left;margin-left:44.7pt;margin-top:91.25pt;width:83.65pt;height:0;z-index:-25241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13,40">
            <v:stroke joinstyle="miter" miterlimit="10"/>
            <v:path o:connectangles="0,0" o:connectlocs="12700,12700;107505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8" id="Freeform 2016" style="position:absolute;left:0;text-align:left;margin-left:128.35pt;margin-top:78.45pt;width:0;height:13.35pt;z-index:-25241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7" id="Freeform 2017" style="position:absolute;left:0;text-align:left;margin-left:44.7pt;margin-top:78.45pt;width:0;height:13.35pt;z-index:-25241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45,e" o:spid="_x0000_s1166" id="Freeform 2018" style="position:absolute;left:0;text-align:left;margin-left:128.35pt;margin-top:91.25pt;width:85.25pt;height:0;z-index:-25240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5" id="Freeform 2019" style="position:absolute;left:0;text-align:left;margin-left:213.6pt;margin-top:78.45pt;width:0;height:13.35pt;z-index:-25240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29,e" o:spid="_x0000_s1164" id="Freeform 2020" style="position:absolute;left:0;text-align:left;margin-left:213.6pt;margin-top:91.25pt;width:69.45pt;height:0;z-index:-25239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3" id="Freeform 2021" style="position:absolute;left:0;text-align:left;margin-left:283.05pt;margin-top:78.45pt;width:0;height:13.35pt;z-index:-2523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39,e" o:spid="_x0000_s1162" id="Freeform 2022" style="position:absolute;left:0;text-align:left;margin-left:283.05pt;margin-top:91.25pt;width:89.95pt;height:0;z-index:-25238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1" id="Freeform 2023" style="position:absolute;left:0;text-align:left;margin-left:373pt;margin-top:78.45pt;width:0;height:13.35pt;z-index:-25238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60" id="Freeform 2024" style="position:absolute;left:0;text-align:left;margin-left:283.05pt;margin-top:78.45pt;width:0;height:13.35pt;z-index:-25238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29,e" o:spid="_x0000_s1159" id="Freeform 2025" style="position:absolute;left:0;text-align:left;margin-left:373pt;margin-top:91.25pt;width:69.45pt;height:0;z-index:-25237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8" id="Freeform 2026" style="position:absolute;left:0;text-align:left;margin-left:442.45pt;margin-top:78.45pt;width:0;height:13.35pt;z-index:-25237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87,e" o:spid="_x0000_s1157" id="Freeform 2027" style="position:absolute;left:0;text-align:left;margin-left:442.45pt;margin-top:91.25pt;width:92.35pt;height:0;z-index:-2523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6" id="Freeform 2028" style="position:absolute;left:0;text-align:left;margin-left:534.75pt;margin-top:78.45pt;width:0;height:13.35pt;z-index:-25236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5" id="Freeform 2029" style="position:absolute;left:0;text-align:left;margin-left:442.45pt;margin-top:78.45pt;width:0;height:13.35pt;z-index:-25235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366,e" o:spid="_x0000_s1154" id="Freeform 2030" style="position:absolute;left:0;text-align:left;margin-left:534.75pt;margin-top:91.25pt;width:66.3pt;height:0;z-index:-25235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3" id="Freeform 2031" style="position:absolute;left:0;text-align:left;margin-left:601.05pt;margin-top:78.45pt;width:0;height:13.35pt;z-index:-25235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113,e" o:spid="_x0000_s1152" id="Freeform 2032" style="position:absolute;left:0;text-align:left;margin-left:601.05pt;margin-top:91.25pt;width:53.65pt;height:0;z-index:-25234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1" id="Freeform 2033" style="position:absolute;left:0;text-align:left;margin-left:654.7pt;margin-top:78.45pt;width:0;height:13.35pt;z-index:-25234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50" id="Freeform 2034" style="position:absolute;left:0;text-align:left;margin-left:601.05pt;margin-top:78.45pt;width:0;height:13.35pt;z-index:-25233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2502,e" o:spid="_x0000_s1149" id="Freeform 2035" style="position:absolute;left:0;text-align:left;margin-left:654.7pt;margin-top:91.25pt;width:123.1pt;height:0;z-index:-25233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48" id="Freeform 2036" style="position:absolute;left:0;text-align:left;margin-left:777.85pt;margin-top:78.45pt;width:0;height:13.35pt;z-index:-25232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47" id="Freeform 2037" style="position:absolute;left:0;text-align:left;margin-left:44.7pt;margin-top:91.25pt;width:0;height:12.35pt;z-index:-25232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539,e" o:spid="_x0000_s1146" id="Freeform 2038" style="position:absolute;left:0;text-align:left;margin-left:20.25pt;margin-top:91.25pt;width:24.95pt;height:0;z-index:-25232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45" id="Freeform 2039" style="position:absolute;left:0;text-align:left;margin-left:20.25pt;margin-top:90.75pt;width:0;height:12.85pt;z-index:-25232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44" id="Freeform 2040" style="position:absolute;left:0;text-align:left;margin-left:128.35pt;margin-top:91.25pt;width:0;height:12.35pt;z-index:-25231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43" id="Freeform 2041" style="position:absolute;left:0;text-align:left;margin-left:44.7pt;margin-top:90.75pt;width:0;height:12.85pt;z-index:-25231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42" id="Freeform 2042" style="position:absolute;left:0;text-align:left;margin-left:213.6pt;margin-top:91.25pt;width:0;height:12.35pt;z-index:-25231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55,e" o:spid="_x0000_s1141" id="Freeform 2043" style="position:absolute;left:0;text-align:left;margin-left:128.35pt;margin-top:91.25pt;width:85.75pt;height:0;z-index:-25230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40" id="Freeform 2044" style="position:absolute;left:0;text-align:left;margin-left:283.05pt;margin-top:91.25pt;width:0;height:12.35pt;z-index:-25230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39,e" o:spid="_x0000_s1139" id="Freeform 2045" style="position:absolute;left:0;text-align:left;margin-left:213.6pt;margin-top:91.25pt;width:69.95pt;height:0;z-index:-25230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38" id="Freeform 2046" style="position:absolute;left:0;text-align:left;margin-left:373pt;margin-top:91.25pt;width:0;height:12.35pt;z-index:-25229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49,e" o:spid="_x0000_s1137" id="Freeform 2047" style="position:absolute;left:0;text-align:left;margin-left:283.05pt;margin-top:91.25pt;width:90.45pt;height:0;z-index:-25229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36" id="Freeform 2048" style="position:absolute;left:0;text-align:left;margin-left:534.75pt;margin-top:91.25pt;width:0;height:12.35pt;z-index:-25229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97,e" o:spid="_x0000_s1135" id="Freeform 2049" style="position:absolute;left:0;text-align:left;margin-left:442.45pt;margin-top:91.25pt;width:92.85pt;height:0;z-index:-25228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34" id="Freeform 2050" style="position:absolute;left:0;text-align:left;margin-left:442.45pt;margin-top:90.75pt;width:0;height:12.85pt;z-index:-25228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33" id="Freeform 2051" style="position:absolute;left:0;text-align:left;margin-left:601.05pt;margin-top:91.25pt;width:0;height:12.35pt;z-index:-25228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376,e" o:spid="_x0000_s1132" id="Freeform 2052" style="position:absolute;left:0;text-align:left;margin-left:534.75pt;margin-top:91.25pt;width:66.8pt;height:0;z-index:-25227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31" id="Freeform 2053" style="position:absolute;left:0;text-align:left;margin-left:654.7pt;margin-top:91.25pt;width:0;height:12.35pt;z-index:-25227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123,e" o:spid="_x0000_s1130" id="Freeform 2054" style="position:absolute;left:0;text-align:left;margin-left:601.05pt;margin-top:91.25pt;width:54.15pt;height:0;z-index:-2522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9" id="Freeform 2055" style="position:absolute;left:0;text-align:left;margin-left:777.85pt;margin-top:91.25pt;width:0;height:12.35pt;z-index:-25226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2512,e" o:spid="_x0000_s1128" id="Freeform 2056" style="position:absolute;left:0;text-align:left;margin-left:654.7pt;margin-top:91.25pt;width:123.6pt;height:0;z-index:-25226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7" id="Freeform 2057" style="position:absolute;left:0;text-align:left;margin-left:44.7pt;margin-top:103.6pt;width:0;height:12.35pt;z-index:-25225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26" id="Freeform 2058" style="position:absolute;left:0;text-align:left;margin-left:20.25pt;margin-top:103.1pt;width:0;height:12.85pt;z-index:-25225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5" id="Freeform 2059" style="position:absolute;left:0;text-align:left;margin-left:128.35pt;margin-top:103.6pt;width:0;height:12.35pt;z-index:-25225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24" id="Freeform 2060" style="position:absolute;left:0;text-align:left;margin-left:44.7pt;margin-top:103.1pt;width:0;height:12.85pt;z-index:-25224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3" id="Freeform 2061" style="position:absolute;left:0;text-align:left;margin-left:213.6pt;margin-top:103.6pt;width:0;height:12.35pt;z-index:-25224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2" id="Freeform 2062" style="position:absolute;left:0;text-align:left;margin-left:283.05pt;margin-top:103.6pt;width:0;height:12.35pt;z-index:-25224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1" id="Freeform 2063" style="position:absolute;left:0;text-align:left;margin-left:373pt;margin-top:103.6pt;width:0;height:12.35pt;z-index:-25223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20" id="Freeform 2064" style="position:absolute;left:0;text-align:left;margin-left:534.75pt;margin-top:103.6pt;width:0;height:12.35pt;z-index:-25223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19" id="Freeform 2065" style="position:absolute;left:0;text-align:left;margin-left:442.45pt;margin-top:103.1pt;width:0;height:12.85pt;z-index:-2522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8" id="Freeform 2066" style="position:absolute;left:0;text-align:left;margin-left:601.05pt;margin-top:103.6pt;width:0;height:12.35pt;z-index:-2522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7" id="Freeform 2067" style="position:absolute;left:0;text-align:left;margin-left:654.7pt;margin-top:103.6pt;width:0;height:12.35pt;z-index:-25222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6" id="Freeform 2068" style="position:absolute;left:0;text-align:left;margin-left:777.85pt;margin-top:103.6pt;width:0;height:12.35pt;z-index:-2522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5" id="Freeform 2069" style="position:absolute;left:0;text-align:left;margin-left:44.7pt;margin-top:115.95pt;width:0;height:12.35pt;z-index:-25221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14" id="Freeform 2070" style="position:absolute;left:0;text-align:left;margin-left:20.25pt;margin-top:115.45pt;width:0;height:12.85pt;z-index:-2522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3" id="Freeform 2071" style="position:absolute;left:0;text-align:left;margin-left:128.35pt;margin-top:115.95pt;width:0;height:12.35pt;z-index:-25220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97e" o:spid="_x0000_s1112" id="Freeform 2072" style="position:absolute;left:0;text-align:left;margin-left:44.7pt;margin-top:115.45pt;width:0;height:12.85pt;z-index:-25220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>
            <v:stroke joinstyle="miter" miterlimit="10"/>
            <v:path o:connectangles="0,0" o:connectlocs="12700,12700;12700,17589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1" id="Freeform 2073" style="position:absolute;left:0;text-align:left;margin-left:213.6pt;margin-top:115.95pt;width:0;height:12.35pt;z-index:-25220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10" id="Freeform 2074" style="position:absolute;left:0;text-align:left;margin-left:283.05pt;margin-top:115.95pt;width:0;height:12.35pt;z-index:-25219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09" id="Freeform 2075" style="position:absolute;left:0;text-align:left;margin-left:373pt;margin-top:115.95pt;width:0;height:12.35pt;z-index:-25219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87,e" o:spid="_x0000_s1108" id="Freeform 2076" style="position:absolute;left:0;text-align:left;margin-left:442.45pt;margin-top:128.3pt;width:92.35pt;height:0;z-index:-2521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07" id="Freeform 2077" style="position:absolute;left:0;text-align:left;margin-left:534.75pt;margin-top:115.45pt;width:0;height:13.35pt;z-index:-25218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06" id="Freeform 2078" style="position:absolute;left:0;text-align:left;margin-left:442.45pt;margin-top:115.45pt;width:0;height:13.35pt;z-index:-25218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05" id="Freeform 2079" style="position:absolute;left:0;text-align:left;margin-left:601.05pt;margin-top:115.95pt;width:0;height:12.35pt;z-index:-2521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04" id="Freeform 2080" style="position:absolute;left:0;text-align:left;margin-left:654.7pt;margin-top:115.95pt;width:0;height:12.35pt;z-index:-25218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03" id="Freeform 2081" style="position:absolute;left:0;text-align:left;margin-left:777.85pt;margin-top:115.95pt;width:0;height:12.35pt;z-index:-25217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102" id="Freeform 2082" style="position:absolute;left:0;text-align:left;margin-left:44.7pt;margin-top:128.3pt;width:0;height:12.35pt;z-index:-2521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539,e" o:spid="_x0000_s1101" id="Freeform 2083" style="position:absolute;left:0;text-align:left;margin-left:20.25pt;margin-top:140.65pt;width:24.95pt;height:0;z-index:-25216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39,40">
            <v:stroke joinstyle="miter" miterlimit="10"/>
            <v:path o:connectangles="0,0" o:connectlocs="12700,12700;3295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100" id="Freeform 2084" style="position:absolute;left:0;text-align:left;margin-left:20.25pt;margin-top:127.8pt;width:0;height:13.35pt;z-index:-25216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o:spt="100.0" filled="f" strokeweight="1pt" path="" adj="0,,0" o:spid="_x0000_s1099" id="AutoShape 2085" style="position:absolute;left:0;text-align:left;margin-left:18.75pt;margin-top:127.3pt;width:27.45pt;height:2pt;z-index:-25216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287e" o:spid="_x0000_s1098" id="Freeform 2086" style="position:absolute;left:0;text-align:left;margin-left:128.35pt;margin-top:128.3pt;width:0;height:12.35pt;z-index:-25215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23,e" o:spid="_x0000_s1097" id="Freeform 2087" style="position:absolute;left:0;text-align:left;margin-left:44.7pt;margin-top:140.65pt;width:84.15pt;height:0;z-index:-25215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23,40">
            <v:stroke joinstyle="miter" miterlimit="10"/>
            <v:path o:connectangles="0,0" o:connectlocs="12700,12700;108140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96" id="Freeform 2088" style="position:absolute;left:0;text-align:left;margin-left:44.7pt;margin-top:127.8pt;width:0;height:13.35pt;z-index:-25214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33,e" o:spid="_x0000_s1095" id="Freeform 2089" style="position:absolute;left:0;text-align:left;margin-left:44.2pt;margin-top:128.3pt;width:84.65pt;height:0;z-index:-25214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33,40">
            <v:stroke joinstyle="miter" miterlimit="10"/>
            <v:path o:connectangles="0,0" o:connectlocs="12700,12700;108775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45,e" o:spid="_x0000_s1094" id="Freeform 2090" style="position:absolute;left:0;text-align:left;margin-left:128.35pt;margin-top:140.65pt;width:85.25pt;height:0;z-index:-25214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45,40">
            <v:stroke joinstyle="miter" miterlimit="10"/>
            <v:path o:connectangles="0,0" o:connectlocs="12700,12700;109537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93" id="Freeform 2091" style="position:absolute;left:0;text-align:left;margin-left:213.6pt;margin-top:127.8pt;width:0;height:13.35pt;z-index:-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755,e" o:spid="_x0000_s1092" id="Freeform 2092" style="position:absolute;left:0;text-align:left;margin-left:128.35pt;margin-top:128.3pt;width:85.75pt;height:0;z-index:-25213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55,40">
            <v:stroke joinstyle="miter" miterlimit="10"/>
            <v:path o:connectangles="0,0" o:connectlocs="12700,12700;110172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29,e" o:spid="_x0000_s1091" id="Freeform 2093" style="position:absolute;left:0;text-align:left;margin-left:213.6pt;margin-top:140.65pt;width:69.45pt;height:0;z-index:-25213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90" id="Freeform 2094" style="position:absolute;left:0;text-align:left;margin-left:283.05pt;margin-top:127.8pt;width:0;height:13.35pt;z-index:-2521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39,e" o:spid="_x0000_s1089" id="Freeform 2095" style="position:absolute;left:0;text-align:left;margin-left:213.6pt;margin-top:128.3pt;width:69.95pt;height:0;z-index:-25212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39,e" o:spid="_x0000_s1088" id="Freeform 2096" style="position:absolute;left:0;text-align:left;margin-left:283.05pt;margin-top:140.65pt;width:89.95pt;height:0;z-index:-25212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>
            <v:stroke joinstyle="miter" miterlimit="10"/>
            <v:path o:connectangles="0,0" o:connectlocs="12700,12700;1155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87" id="Freeform 2097" style="position:absolute;left:0;text-align:left;margin-left:373pt;margin-top:127.8pt;width:0;height:13.35pt;z-index:-25211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49,e" o:spid="_x0000_s1086" id="Freeform 2098" style="position:absolute;left:0;text-align:left;margin-left:283.05pt;margin-top:128.3pt;width:90.45pt;height:0;z-index:-25211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>
            <v:stroke joinstyle="miter" miterlimit="10"/>
            <v:path o:connectangles="0,0" o:connectlocs="12700,12700;11614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29,e" o:spid="_x0000_s1085" id="Freeform 2099" style="position:absolute;left:0;text-align:left;margin-left:373pt;margin-top:140.65pt;width:69.45pt;height:0;z-index:-25210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9,40">
            <v:stroke joinstyle="miter" miterlimit="10"/>
            <v:path o:connectangles="0,0" o:connectlocs="12700,12700;89471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84" id="Freeform 2100" style="position:absolute;left:0;text-align:left;margin-left:442.45pt;margin-top:127.8pt;width:0;height:13.35pt;z-index:-25210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439,e" o:spid="_x0000_s1083" id="Freeform 2101" style="position:absolute;left:0;text-align:left;margin-left:373pt;margin-top:128.3pt;width:69.95pt;height:0;z-index:-25210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39,40">
            <v:stroke joinstyle="miter" miterlimit="10"/>
            <v:path o:connectangles="0,0" o:connectlocs="12700,12700;90106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87,e" o:spid="_x0000_s1082" id="Freeform 2102" style="position:absolute;left:0;text-align:left;margin-left:442.45pt;margin-top:140.65pt;width:92.35pt;height:0;z-index:-25209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87,40">
            <v:stroke joinstyle="miter" miterlimit="10"/>
            <v:path o:connectangles="0,0" o:connectlocs="12700,12700;118554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81" id="Freeform 2103" style="position:absolute;left:0;text-align:left;margin-left:534.75pt;margin-top:127.8pt;width:0;height:13.35pt;z-index:-25209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897,e" o:spid="_x0000_s1080" id="Freeform 2104" style="position:absolute;left:0;text-align:left;margin-left:442.45pt;margin-top:128.3pt;width:92.85pt;height:0;z-index:-25208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97,40">
            <v:stroke joinstyle="miter" miterlimit="10"/>
            <v:path o:connectangles="0,0" o:connectlocs="12700,12700;119189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366,e" o:spid="_x0000_s1079" id="Freeform 2105" style="position:absolute;left:0;text-align:left;margin-left:534.75pt;margin-top:140.65pt;width:66.3pt;height:0;z-index:-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78" id="Freeform 2106" style="position:absolute;left:0;text-align:left;margin-left:601.05pt;margin-top:127.8pt;width:0;height:13.35pt;z-index:-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376,e" o:spid="_x0000_s1077" id="Freeform 2107" style="position:absolute;left:0;text-align:left;margin-left:534.75pt;margin-top:128.3pt;width:66.8pt;height:0;z-index:-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76,40">
            <v:stroke joinstyle="miter" miterlimit="10"/>
            <v:path o:connectangles="0,0" o:connectlocs="12700,12700;86106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113,e" o:spid="_x0000_s1076" id="Freeform 2108" style="position:absolute;left:0;text-align:left;margin-left:601.05pt;margin-top:140.65pt;width:53.65pt;height:0;z-index:-2520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3,40">
            <v:stroke joinstyle="miter" miterlimit="10"/>
            <v:path o:connectangles="0,0" o:connectlocs="12700,12700;69405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75" id="Freeform 2109" style="position:absolute;left:0;text-align:left;margin-left:654.7pt;margin-top:127.8pt;width:0;height:13.35pt;z-index:-25206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1123,e" o:spid="_x0000_s1074" id="Freeform 2110" style="position:absolute;left:0;text-align:left;margin-left:601.05pt;margin-top:128.3pt;width:54.15pt;height:0;z-index:-25206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23,40">
            <v:stroke joinstyle="miter" miterlimit="10"/>
            <v:path o:connectangles="0,0" o:connectlocs="12700,12700;700405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2502,e" o:spid="_x0000_s1073" id="Freeform 2111" style="position:absolute;left:0;text-align:left;margin-left:654.7pt;margin-top:140.65pt;width:123.1pt;height:0;z-index:-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02,40">
            <v:stroke joinstyle="miter" miterlimit="10"/>
            <v:path o:connectangles="0,0" o:connectlocs="12700,12700;157607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,307e" o:spid="_x0000_s1072" id="Freeform 2112" style="position:absolute;left:0;text-align:left;margin-left:777.85pt;margin-top:127.8pt;width:0;height:13.35pt;z-index:-25205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>
            <v:stroke joinstyle="miter" miterlimit="10"/>
            <v:path o:connectangles="0,0" o:connectlocs="12700,12700;12700,182245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2512,e" o:spid="_x0000_s1071" id="Freeform 2113" style="position:absolute;left:0;text-align:left;margin-left:654.7pt;margin-top:128.3pt;width:123.6pt;height:0;z-index:-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12,40">
            <v:stroke joinstyle="miter" miterlimit="10"/>
            <v:path o:connectangles="0,0" o:connectlocs="12700,12700;1582420,12700" o:connecttype="custom"/>
            <w10:wrap anchory="page" anchorx="page"/>
            <w10:anchorlock/>
          </v:shape>
        </w:pict>
      </w:r>
      <w:r w:rsidR="00CA6110">
        <w:rPr>
          <w:noProof/>
        </w:rPr>
        <w:pict>
          <v:shape filled="f" strokeweight="1pt" path="m,l529,e" o:spid="_x0000_s1070" id="Freeform 2114" style="position:absolute;left:0;text-align:left;margin-left:20.25pt;margin-top:140.65pt;width:24.45pt;height:0;z-index:-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9,40">
            <v:stroke joinstyle="miter" miterlimit="10"/>
            <v:path o:connectangles="0,0" o:connectlocs="12700,12700;323215,12700" o:connecttype="custom"/>
            <w10:wrap anchory="page" anchorx="page"/>
            <w10:anchorlock/>
          </v:shape>
        </w:pict>
      </w:r>
    </w:p>
    <w:p w:rsidRDefault="00CA6110" w:rsidR="00020B07">
      <w:pPr>
        <w:autoSpaceDE w:val="false"/>
        <w:autoSpaceDN w:val="false"/>
        <w:adjustRightInd w:val="false"/>
        <w:spacing w:lineRule="atLeast" w:line="240"/>
      </w:pPr>
      <w:r>
        <w:rPr>
          <w:noProof/>
        </w:rPr>
        <w:lastRenderedPageBreak/>
        <w:pict>
          <v:shape filled="f" strokeweight="1pt" path="m,l1050,e" o:spid="_x0000_s1069" id="Freeform 2115" style="position:absolute;margin-left:20.25pt;margin-top:54.25pt;width:50.5pt;height:0;z-index:-25275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8" id="Freeform 2116" style="position:absolute;margin-left:20.25pt;margin-top:66.6pt;width:50.5pt;height:0;z-index:-25275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7" id="Freeform 2117" style="position:absolute;margin-left:20.25pt;margin-top:78.95pt;width:50.5pt;height:0;z-index:-25274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6" id="Freeform 2118" style="position:absolute;margin-left:20.25pt;margin-top:91.25pt;width:50.5pt;height:0;z-index:-2527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5" id="Freeform 2119" style="position:absolute;margin-left:20.25pt;margin-top:103.6pt;width:50.5pt;height:0;z-index:-2527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4" id="Freeform 2120" style="position:absolute;margin-left:20.25pt;margin-top:115.95pt;width:50.5pt;height:0;z-index:-2527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3" id="Freeform 2121" style="position:absolute;margin-left:20.25pt;margin-top:128.3pt;width:50.5pt;height:0;z-index:-2527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2" id="Freeform 2122" style="position:absolute;margin-left:20.25pt;margin-top:140.65pt;width:50.5pt;height:0;z-index:-25272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1" id="Freeform 2123" style="position:absolute;margin-left:20.25pt;margin-top:153pt;width:50.5pt;height:0;z-index:-2527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60" id="Freeform 2124" style="position:absolute;margin-left:20.25pt;margin-top:165.3pt;width:50.5pt;height:0;z-index:-2527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9" id="Freeform 2125" style="position:absolute;margin-left:20.25pt;margin-top:177.65pt;width:50.5pt;height:0;z-index:-2527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8" id="Freeform 2126" style="position:absolute;margin-left:20.25pt;margin-top:190pt;width:50.5pt;height:0;z-index:-2527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7" id="Freeform 2127" style="position:absolute;margin-left:20.25pt;margin-top:202.35pt;width:50.5pt;height:0;z-index:-25269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6" id="Freeform 2128" style="position:absolute;margin-left:20.25pt;margin-top:214.7pt;width:50.5pt;height:0;z-index:-2526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5" id="Freeform 2129" style="position:absolute;margin-left:20.25pt;margin-top:227pt;width:50.5pt;height:0;z-index:-2526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4" id="Freeform 2130" style="position:absolute;margin-left:20.25pt;margin-top:239.35pt;width:50.5pt;height:0;z-index:-25268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3" id="Freeform 2131" style="position:absolute;margin-left:20.25pt;margin-top:251.7pt;width:50.5pt;height:0;z-index:-2526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2" id="Freeform 2132" style="position:absolute;margin-left:20.25pt;margin-top:264.05pt;width:50.5pt;height:0;z-index:-2526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1" id="Freeform 2133" style="position:absolute;margin-left:20.25pt;margin-top:276.4pt;width:50.5pt;height:0;z-index:-25266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50" id="Freeform 2134" style="position:absolute;margin-left:20.25pt;margin-top:288.75pt;width:50.5pt;height:0;z-index:-25266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9" id="Freeform 2135" style="position:absolute;margin-left:20.25pt;margin-top:301.05pt;width:50.5pt;height:0;z-index:-25265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8" id="Freeform 2136" style="position:absolute;margin-left:20.25pt;margin-top:313.4pt;width:50.5pt;height:0;z-index:-25265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7" id="Freeform 2137" style="position:absolute;margin-left:20.25pt;margin-top:325.75pt;width:50.5pt;height:0;z-index:-25264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6" id="Freeform 2138" style="position:absolute;margin-left:20.25pt;margin-top:338.1pt;width:50.5pt;height:0;z-index:-2526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5" id="Freeform 2139" style="position:absolute;margin-left:20.25pt;margin-top:350.45pt;width:50.5pt;height:0;z-index:-2526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4" id="Freeform 2140" style="position:absolute;margin-left:20.25pt;margin-top:362.75pt;width:50.5pt;height:0;z-index:-2526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3" id="Freeform 2141" style="position:absolute;margin-left:20.25pt;margin-top:375.1pt;width:50.5pt;height:0;z-index:-2526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2" id="Freeform 2142" style="position:absolute;margin-left:20.25pt;margin-top:387.45pt;width:50.5pt;height:0;z-index:-2526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1" id="Freeform 2143" style="position:absolute;margin-left:20.25pt;margin-top:399.8pt;width:50.5pt;height:0;z-index:-2526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40" id="Freeform 2144" style="position:absolute;margin-left:20.25pt;margin-top:412.15pt;width:50.5pt;height:0;z-index:-25260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9" id="Freeform 2145" style="position:absolute;margin-left:20.25pt;margin-top:424.5pt;width:50.5pt;height:0;z-index:-25260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8" id="Freeform 2146" style="position:absolute;margin-left:20.25pt;margin-top:436.8pt;width:50.5pt;height:0;z-index:-25259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7" id="Freeform 2147" style="position:absolute;margin-left:20.25pt;margin-top:449.15pt;width:50.5pt;height:0;z-index:-25259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6" id="Freeform 2148" style="position:absolute;margin-left:20.25pt;margin-top:461.5pt;width:50.5pt;height:0;z-index:-25258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5" id="Freeform 2149" style="position:absolute;margin-left:20.25pt;margin-top:473.85pt;width:50.5pt;height:0;z-index:-2525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4" id="Freeform 2150" style="position:absolute;margin-left:20.25pt;margin-top:486.2pt;width:50.5pt;height:0;z-index:-25257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3" id="Freeform 2151" style="position:absolute;margin-left:20.25pt;margin-top:498.5pt;width:50.5pt;height:0;z-index:-2525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2" id="Freeform 2152" style="position:absolute;margin-left:20.25pt;margin-top:510.85pt;width:50.5pt;height:0;z-index:-2525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.1pt" path="m,l1014,e" o:spid="_x0000_s1031" id="Freeform 2153" style="position:absolute;margin-left:20.25pt;margin-top:523.2pt;width:50.5pt;height:0;z-index:-2525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14,4">
            <v:stroke joinstyle="miter" miterlimit="10"/>
            <v:path o:connectangles="0,0" o:connectlocs="1270,1270;642620,1270" o:connecttype="custom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1050,e" o:spid="_x0000_s1030" id="Freeform 2154" style="position:absolute;margin-left:20.25pt;margin-top:535.55pt;width:50.5pt;height:0;z-index:-25256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1029" id="AutoShape 2155" style="position:absolute;margin-left:19.25pt;margin-top:52.75pt;width:2pt;height:484.3pt;z-index:-2525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o:spt="100.0" filled="f" strokeweight="1pt" path="" adj="0,,0" o:spid="_x0000_s1028" id="AutoShape 2156" style="position:absolute;margin-left:69.75pt;margin-top:52.75pt;width:2pt;height:484.3pt;z-index:-2525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>
        <w:rPr>
          <w:noProof/>
        </w:rPr>
        <w:pict>
          <v:shape filled="f" strokeweight="1pt" path="m,l,287e" o:spid="_x0000_s1027" id="Freeform 2157" style="position:absolute;margin-left:20.25pt;margin-top:510.85pt;width:0;height:12.35pt;z-index:-2525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>
            <v:stroke joinstyle="miter" miterlimit="10"/>
            <v:path o:connectangles="0,0" o:connectlocs="12700,12700;12700,169545" o:connecttype="custom"/>
            <w10:wrap anchory="page" anchorx="page"/>
            <w10:anchorlock/>
          </v:shape>
        </w:pict>
      </w:r>
    </w:p>
    <w:sectPr w:rsidSect="007A6A5B" w:rsidR="00020B07">
      <w:pgSz w:code="1" w:h="11909" w:w="16834"/>
      <w:pgMar w:gutter="0" w:footer="0" w:header="0" w:left="0" w:bottom="0" w:right="0" w:top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UnicodeMS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Arial-BoldMT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ArialMT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ArialUnicodeMS_var1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A5B"/>
    <w:rsid w:val="00020B07"/>
    <w:rsid w:val="0017453C"/>
    <w:rsid w:val="00281DDF"/>
    <w:rsid w:val="00556DC1"/>
    <w:rsid w:val="007A6A5B"/>
    <w:rsid w:val="008E4BBF"/>
    <w:rsid w:val="00CA6110"/>
    <w:rsid w:val="00DC04A3"/>
    <w:rsid w:val="00F31F62"/>
    <w:rsid w:val="00F5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8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locked="true" w:name="toc 1"/>
    <w:lsdException w:locked="true" w:name="toc 2"/>
    <w:lsdException w:locked="true" w:name="toc 3"/>
    <w:lsdException w:locked="true" w:name="toc 4"/>
    <w:lsdException w:locked="true" w:name="toc 5"/>
    <w:lsdException w:locked="true" w:name="toc 6"/>
    <w:lsdException w:locked="true" w:name="toc 7"/>
    <w:lsdException w:locked="true" w:name="toc 8"/>
    <w:lsdException w:locked="true" w:name="toc 9"/>
    <w:lsdException w:qFormat="true" w:unhideWhenUsed="true" w:semiHidden="true" w:locked="true" w:name="caption"/>
    <w:lsdException w:qFormat="true" w:locked="true" w:name="Title"/>
    <w:lsdException w:locked="true" w:name="Default Paragraph Font"/>
    <w:lsdException w:qFormat="true" w:locked="true" w:name="Subtitle"/>
    <w:lsdException w:qFormat="true" w:locked="true" w:name="Strong"/>
    <w:lsdException w:qFormat="true" w:locked="true" w:name="Emphasis"/>
    <w:lsdException w:locked="true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4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53C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53C"/>
    <w:rPr>
      <w:rFonts w:cs="ArialUnicodeMS" w:hAnsi="ArialUnicodeMS" w:ascii="ArialUnicodeMS"/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53C"/>
    <w:rPr>
      <w:rFonts w:cs="ArialUnicodeMS" w:hAnsi="ArialUnicodeMS" w:ascii="ArialUnicodeMS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53C"/>
    <w:rPr>
      <w:rFonts w:cs="ArialUnicodeMS" w:hAnsi="ArialUnicodeMS" w:ascii="ArialUnicodeMS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toc 1"/>
    <w:lsdException w:locked="1" w:name="toc 2"/>
    <w:lsdException w:locked="1" w:name="toc 3"/>
    <w:lsdException w:locked="1" w:name="toc 4"/>
    <w:lsdException w:locked="1" w:name="toc 5"/>
    <w:lsdException w:locked="1" w:name="toc 6"/>
    <w:lsdException w:locked="1" w:name="toc 7"/>
    <w:lsdException w:locked="1" w:name="toc 8"/>
    <w:lsdException w:locked="1" w:name="toc 9"/>
    <w:lsdException w:locked="1" w:name="caption" w:qFormat="1" w:semiHidden="1" w:unhideWhenUsed="1"/>
    <w:lsdException w:locked="1" w:name="Title" w:qFormat="1"/>
    <w:lsdException w:locked="1" w:name="Default Paragraph Font"/>
    <w:lsdException w:locked="1" w:name="Subtitle" w:qFormat="1"/>
    <w:lsdException w:locked="1" w:name="Strong" w:qFormat="1"/>
    <w:lsdException w:locked="1" w:name="Emphasis" w:qFormat="1"/>
    <w:lsdException w:locked="1" w:name="Table Grid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4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53C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53C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53C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53C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St-1369/2016-13</izvorni_sadrzaj>
    <derivirana_varijabla naziv="DomainObject.Oznaka_1">St-1369/2016-13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St-1369/2016-13</izvorni_sadrzaj>
    <derivirana_varijabla naziv="DomainObject.PoslovniBrojDokumenta_1">St-1369/2016-13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88566206716</item>
      <item>, OIB 76592646501</item>
      <item>, OIB 52634238587</item>
      <item>, OIB null</item>
      <item>, OIB 57509775367</item>
    </izvorni_sadrzaj>
    <derivirana_varijabla naziv="DomainObject.Predmet.SudioniciListNazivOIB_1">
      <item>, OIB 88566206716</item>
      <item>, OIB 76592646501</item>
      <item>, OIB 52634238587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729</properties:Words>
  <properties:Characters>4636</properties:Characters>
  <properties:Lines>477</properties:Lines>
  <properties:Paragraphs>186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Trgovački sud Bjelovar</vt:lpstr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2017-05-05T09:12:00Z</dcterms:created>
  <dc:creator>Marina Frčko</dc:creator>
  <cp:lastModifiedBy>Marina Frčko</cp:lastModifiedBy>
  <dcterms:modified xmlns:xsi="http://www.w3.org/2001/XMLSchema-instance" xsi:type="dcterms:W3CDTF">2017-05-05T09:15:00Z</dcterms:modified>
  <cp:revision>4</cp:revision>
  <dc:title>Nadležni trgovački sud: Trgovački sud Bjelovar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St-1369/2016-13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