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2a8d3" w14:paraId="192a8d3" w:rsidRDefault="00B427B8" w:rsidP="00CE3664" w:rsidR="00B427B8">
      <w:pPr>
        <w:ind w:firstLine="720" w:left="-720"/>
        <w:jc w:val="center"/>
        <w15:collapsed w:val="false"/>
        <w:rPr>
          <w:b/>
        </w:rPr>
      </w:pPr>
      <w:bookmarkStart w:name="_GoBack" w:id="0"/>
      <w:bookmarkEnd w:id="0"/>
    </w:p>
    <w:p w:rsidRDefault="00B427B8" w:rsidP="00CE3664" w:rsidR="00B427B8">
      <w:pPr>
        <w:ind w:firstLine="720" w:left="-720"/>
        <w:jc w:val="center"/>
        <w:rPr>
          <w:b/>
        </w:rPr>
      </w:pPr>
    </w:p>
    <w:p w:rsidRDefault="000E3D24" w:rsidP="00CE3664" w:rsidR="000E3D24">
      <w:pPr>
        <w:ind w:firstLine="720" w:left="-720"/>
        <w:jc w:val="center"/>
        <w:rPr>
          <w:b/>
        </w:rPr>
      </w:pPr>
    </w:p>
    <w:p w:rsidRDefault="000E3D24" w:rsidP="00CE3664" w:rsidR="000E3D24">
      <w:pPr>
        <w:ind w:firstLine="720" w:left="-720"/>
        <w:jc w:val="center"/>
        <w:rPr>
          <w:b/>
        </w:rPr>
      </w:pPr>
    </w:p>
    <w:p w:rsidRDefault="00CE3664" w:rsidP="00CE3664" w:rsidR="004E7A8A" w:rsidRPr="00CE3664">
      <w:pPr>
        <w:ind w:firstLine="720" w:left="-720"/>
        <w:jc w:val="center"/>
        <w:rPr>
          <w:b/>
        </w:rPr>
      </w:pPr>
      <w:r w:rsidRPr="00CE3664">
        <w:rPr>
          <w:b/>
        </w:rPr>
        <w:t>OBRAZAC 19.</w:t>
      </w:r>
    </w:p>
    <w:p w:rsidRDefault="00CE3664" w:rsidP="00CE3664" w:rsidR="00CE3664">
      <w:pPr>
        <w:ind w:firstLine="720" w:left="-720"/>
      </w:pPr>
    </w:p>
    <w:p w:rsidRDefault="000E3D24" w:rsidP="00CE3664" w:rsidR="000E3D24">
      <w:pPr>
        <w:ind w:firstLine="720" w:left="-720"/>
      </w:pPr>
    </w:p>
    <w:p w:rsidRDefault="00CE3664" w:rsidP="00CE3664" w:rsidR="00CE3664">
      <w:pPr>
        <w:ind w:firstLine="720" w:left="-720"/>
      </w:pPr>
      <w:r>
        <w:t>Nadležni trgovački sud</w:t>
      </w:r>
      <w:r w:rsidR="00080717">
        <w:t>:</w:t>
      </w:r>
      <w:r>
        <w:t xml:space="preserve">  </w:t>
      </w:r>
      <w:r w:rsidRPr="00C270BD">
        <w:rPr>
          <w:b/>
        </w:rPr>
        <w:t>TRGOVAČKI SUD U ZAGREBU</w:t>
      </w:r>
    </w:p>
    <w:p w:rsidRDefault="00CE3664" w:rsidP="00CE3664" w:rsidR="003974CF" w:rsidRPr="004F570A">
      <w:pPr>
        <w:ind w:firstLine="720" w:left="-720"/>
        <w:rPr>
          <w:b/>
        </w:rPr>
      </w:pPr>
      <w:r>
        <w:t>Poslovni broj spisa</w:t>
      </w:r>
      <w:r w:rsidR="00080717" w:rsidRPr="004F570A">
        <w:rPr>
          <w:b/>
        </w:rPr>
        <w:t>:</w:t>
      </w:r>
      <w:r w:rsidRPr="004F570A">
        <w:rPr>
          <w:b/>
        </w:rPr>
        <w:t xml:space="preserve">  </w:t>
      </w:r>
      <w:r w:rsidR="008E7198">
        <w:rPr>
          <w:b/>
        </w:rPr>
        <w:t>ST-6820/16</w:t>
      </w:r>
    </w:p>
    <w:p w:rsidRDefault="00CE3664" w:rsidP="00CE3664" w:rsidR="00CE3664">
      <w:pPr>
        <w:ind w:firstLine="720" w:left="-720"/>
      </w:pPr>
      <w:r>
        <w:t>Dužnik (ime i prezi</w:t>
      </w:r>
      <w:r w:rsidR="00935EDE">
        <w:t>m</w:t>
      </w:r>
      <w:r>
        <w:t>e/tvrtka ili naziv, OIB, adresa/sjedište)</w:t>
      </w:r>
    </w:p>
    <w:p w:rsidRDefault="008E7198" w:rsidP="00CE3664" w:rsidR="004F570A" w:rsidRPr="004F570A">
      <w:pPr>
        <w:ind w:firstLine="720" w:left="-720"/>
        <w:rPr>
          <w:b/>
        </w:rPr>
      </w:pPr>
      <w:r>
        <w:rPr>
          <w:b/>
        </w:rPr>
        <w:t>ELMOS-DIZALA d.o.o. u stečaju, Rapska 35, 10000 Zagreb</w:t>
      </w:r>
    </w:p>
    <w:p w:rsidRDefault="008E7198" w:rsidP="00CE3664" w:rsidR="004F570A" w:rsidRPr="004F570A">
      <w:pPr>
        <w:ind w:firstLine="720" w:left="-720"/>
        <w:rPr>
          <w:b/>
        </w:rPr>
      </w:pPr>
      <w:r>
        <w:rPr>
          <w:b/>
        </w:rPr>
        <w:t>OIB: 41929229678</w:t>
      </w:r>
    </w:p>
    <w:p w:rsidRDefault="00080717" w:rsidP="003418D1" w:rsidR="00080717">
      <w:pPr>
        <w:rPr>
          <w:b/>
        </w:rPr>
      </w:pPr>
    </w:p>
    <w:p w:rsidRDefault="00FE5E78" w:rsidP="003418D1" w:rsidR="00FE5E78">
      <w:pPr>
        <w:rPr>
          <w:b/>
        </w:rPr>
      </w:pPr>
    </w:p>
    <w:p w:rsidRDefault="00FE5E78" w:rsidP="003418D1" w:rsidR="00FE5E78">
      <w:pPr>
        <w:rPr>
          <w:b/>
        </w:rPr>
      </w:pPr>
    </w:p>
    <w:p w:rsidRDefault="009B65E4" w:rsidP="009B65E4" w:rsidR="009B65E4">
      <w:pPr>
        <w:ind w:firstLine="720" w:left="-720"/>
        <w:jc w:val="center"/>
        <w:rPr>
          <w:b/>
        </w:rPr>
      </w:pPr>
      <w:r>
        <w:rPr>
          <w:b/>
        </w:rPr>
        <w:t>TABLICA PRIJAVLJENIH TRAŽBINA, RAZLUČNIH I IZLUČNIH PRAVA</w:t>
      </w:r>
    </w:p>
    <w:p w:rsidRDefault="00463042" w:rsidP="00E93462" w:rsidR="00463042"/>
    <w:p w:rsidRDefault="00F41ADB" w:rsidP="00E93462" w:rsidR="00F41ADB"/>
    <w:p w:rsidRDefault="00F41ADB" w:rsidP="00E93462" w:rsidR="00F41ADB"/>
    <w:p w:rsidRDefault="00F41ADB" w:rsidP="00F41ADB" w:rsidR="00F41ADB">
      <w:pPr>
        <w:ind w:left="360"/>
        <w:jc w:val="center"/>
        <w:rPr>
          <w:b/>
        </w:rPr>
      </w:pPr>
      <w:r>
        <w:rPr>
          <w:b/>
        </w:rPr>
        <w:t>I.</w:t>
      </w:r>
      <w:r w:rsidRPr="00E0700E">
        <w:rPr>
          <w:b/>
        </w:rPr>
        <w:t>T</w:t>
      </w:r>
      <w:r>
        <w:rPr>
          <w:b/>
        </w:rPr>
        <w:t>ABLICA PRI</w:t>
      </w:r>
      <w:r w:rsidRPr="00E0700E">
        <w:rPr>
          <w:b/>
        </w:rPr>
        <w:t>JAVLJENIH TRA</w:t>
      </w:r>
      <w:r>
        <w:rPr>
          <w:b/>
        </w:rPr>
        <w:t>ŽBINA – I VIŠI ISPLATNI RED</w:t>
      </w:r>
    </w:p>
    <w:p w:rsidRDefault="00F41ADB" w:rsidP="00F41ADB" w:rsidR="00F41ADB"/>
    <w:p w:rsidRDefault="004D3684" w:rsidP="00F41ADB" w:rsidR="004D3684"/>
    <w:p w:rsidRDefault="004D3684" w:rsidP="00F41ADB" w:rsidR="004D3684"/>
    <w:p w:rsidRDefault="004D3684" w:rsidP="00F41ADB" w:rsidR="004D3684"/>
    <w:p w:rsidRDefault="004D3684" w:rsidP="00F41ADB" w:rsidR="004D3684"/>
    <w:tbl>
      <w:tblPr>
        <w:tblW w:type="dxa" w:w="16042"/>
        <w:tblInd w:type="dxa" w:w="-74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980"/>
        <w:gridCol w:w="1820"/>
        <w:gridCol w:w="1218"/>
        <w:gridCol w:w="2142"/>
        <w:gridCol w:w="1427"/>
        <w:gridCol w:w="1316"/>
        <w:gridCol w:w="1232"/>
        <w:gridCol w:w="1260"/>
        <w:gridCol w:w="951"/>
        <w:gridCol w:w="1148"/>
        <w:gridCol w:w="2548"/>
      </w:tblGrid>
      <w:tr w:rsidTr="00F41ADB" w:rsidR="00F41ADB" w:rsidRPr="00AF37A5">
        <w:tc>
          <w:tcPr>
            <w:tcW w:type="dxa" w:w="980"/>
            <w:vAlign w:val="center"/>
          </w:tcPr>
          <w:p w:rsidRDefault="00F41ADB" w:rsidP="00F35C8F" w:rsidR="00F41ADB" w:rsidRPr="00AF37A5">
            <w:pPr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Redni</w:t>
            </w:r>
          </w:p>
          <w:p w:rsidRDefault="00F41ADB" w:rsidP="00F35C8F" w:rsidR="00F41ADB" w:rsidRPr="00AF37A5">
            <w:pPr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broj prijavljene tražbine</w:t>
            </w:r>
          </w:p>
        </w:tc>
        <w:tc>
          <w:tcPr>
            <w:tcW w:type="dxa" w:w="1820"/>
            <w:vAlign w:val="center"/>
          </w:tcPr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Ime i prezime/tvrtka ili naziv vjerovnika</w:t>
            </w:r>
          </w:p>
        </w:tc>
        <w:tc>
          <w:tcPr>
            <w:tcW w:type="dxa" w:w="1218"/>
            <w:vAlign w:val="center"/>
          </w:tcPr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OIB</w:t>
            </w:r>
          </w:p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vjerovnika</w:t>
            </w:r>
          </w:p>
        </w:tc>
        <w:tc>
          <w:tcPr>
            <w:tcW w:type="dxa" w:w="2142"/>
            <w:vAlign w:val="center"/>
          </w:tcPr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Adresa/</w:t>
            </w:r>
          </w:p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sjedište vjerovnika</w:t>
            </w:r>
          </w:p>
        </w:tc>
        <w:tc>
          <w:tcPr>
            <w:tcW w:type="dxa" w:w="1427"/>
            <w:vAlign w:val="center"/>
          </w:tcPr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Iznos prijavljene</w:t>
            </w:r>
          </w:p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tražbine</w:t>
            </w:r>
          </w:p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(kn)</w:t>
            </w:r>
          </w:p>
        </w:tc>
        <w:tc>
          <w:tcPr>
            <w:tcW w:type="dxa" w:w="1316"/>
            <w:vAlign w:val="center"/>
          </w:tcPr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Pravna osnova</w:t>
            </w:r>
          </w:p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prijavljene</w:t>
            </w:r>
          </w:p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tražbine</w:t>
            </w:r>
          </w:p>
        </w:tc>
        <w:tc>
          <w:tcPr>
            <w:tcW w:type="dxa" w:w="1232"/>
            <w:vAlign w:val="center"/>
          </w:tcPr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Iznos</w:t>
            </w:r>
          </w:p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priznate</w:t>
            </w:r>
          </w:p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tražbine</w:t>
            </w:r>
          </w:p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(kn)</w:t>
            </w:r>
          </w:p>
        </w:tc>
        <w:tc>
          <w:tcPr>
            <w:tcW w:type="dxa" w:w="1260"/>
            <w:vAlign w:val="center"/>
          </w:tcPr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Pravna</w:t>
            </w:r>
          </w:p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osnova priznate</w:t>
            </w:r>
          </w:p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tražbine</w:t>
            </w:r>
          </w:p>
        </w:tc>
        <w:tc>
          <w:tcPr>
            <w:tcW w:type="dxa" w:w="951"/>
            <w:vAlign w:val="center"/>
          </w:tcPr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Iznos</w:t>
            </w:r>
          </w:p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osporene</w:t>
            </w:r>
          </w:p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tražbine</w:t>
            </w:r>
          </w:p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(kn)</w:t>
            </w:r>
          </w:p>
        </w:tc>
        <w:tc>
          <w:tcPr>
            <w:tcW w:type="dxa" w:w="1148"/>
            <w:vAlign w:val="center"/>
          </w:tcPr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Razlog</w:t>
            </w:r>
          </w:p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osporavanja</w:t>
            </w:r>
          </w:p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tražbine</w:t>
            </w:r>
          </w:p>
        </w:tc>
        <w:tc>
          <w:tcPr>
            <w:tcW w:type="dxa" w:w="2548"/>
          </w:tcPr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Oznaka</w:t>
            </w:r>
          </w:p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ovršne isprave ako se tražbina zasniva na ovršnoj ispravi</w:t>
            </w:r>
          </w:p>
        </w:tc>
      </w:tr>
      <w:tr w:rsidTr="00072F20" w:rsidR="00D6432C" w:rsidRPr="00AF37A5">
        <w:tc>
          <w:tcPr>
            <w:tcW w:type="dxa" w:w="980"/>
            <w:vAlign w:val="center"/>
          </w:tcPr>
          <w:p w:rsidRDefault="00D6432C" w:rsidP="00F35C8F" w:rsidR="00D643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type="dxa" w:w="1820"/>
            <w:vAlign w:val="center"/>
          </w:tcPr>
          <w:p w:rsidRDefault="00D6432C" w:rsidP="00F35C8F" w:rsidR="00D6432C">
            <w:pPr>
              <w:rPr>
                <w:sz w:val="16"/>
                <w:szCs w:val="16"/>
              </w:rPr>
            </w:pPr>
          </w:p>
        </w:tc>
        <w:tc>
          <w:tcPr>
            <w:tcW w:type="dxa" w:w="1218"/>
            <w:vAlign w:val="center"/>
          </w:tcPr>
          <w:p w:rsidRDefault="00D6432C" w:rsidP="00F35C8F" w:rsidR="00D6432C">
            <w:pPr>
              <w:rPr>
                <w:sz w:val="16"/>
                <w:szCs w:val="16"/>
              </w:rPr>
            </w:pPr>
          </w:p>
        </w:tc>
        <w:tc>
          <w:tcPr>
            <w:tcW w:type="dxa" w:w="2142"/>
            <w:vAlign w:val="center"/>
          </w:tcPr>
          <w:p w:rsidRDefault="00D6432C" w:rsidP="00F35C8F" w:rsidR="00D6432C">
            <w:pPr>
              <w:rPr>
                <w:sz w:val="16"/>
                <w:szCs w:val="16"/>
              </w:rPr>
            </w:pPr>
          </w:p>
        </w:tc>
        <w:tc>
          <w:tcPr>
            <w:tcW w:type="dxa" w:w="1427"/>
            <w:vAlign w:val="center"/>
          </w:tcPr>
          <w:p w:rsidRDefault="00FE5E78" w:rsidP="00F35C8F" w:rsidR="00D643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type="dxa" w:w="1316"/>
            <w:vAlign w:val="center"/>
          </w:tcPr>
          <w:p w:rsidRDefault="00D6432C" w:rsidP="00F35C8F" w:rsidR="00D6432C">
            <w:pPr>
              <w:rPr>
                <w:sz w:val="16"/>
                <w:szCs w:val="16"/>
              </w:rPr>
            </w:pPr>
          </w:p>
        </w:tc>
        <w:tc>
          <w:tcPr>
            <w:tcW w:type="dxa" w:w="1232"/>
            <w:vAlign w:val="center"/>
          </w:tcPr>
          <w:p w:rsidRDefault="00FE5E78" w:rsidP="00F35C8F" w:rsidR="00D643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type="dxa" w:w="1260"/>
            <w:vAlign w:val="center"/>
          </w:tcPr>
          <w:p w:rsidRDefault="00D6432C" w:rsidP="00F35C8F" w:rsidR="00D6432C">
            <w:pPr>
              <w:rPr>
                <w:sz w:val="16"/>
                <w:szCs w:val="16"/>
              </w:rPr>
            </w:pPr>
          </w:p>
        </w:tc>
        <w:tc>
          <w:tcPr>
            <w:tcW w:type="dxa" w:w="951"/>
            <w:vAlign w:val="center"/>
          </w:tcPr>
          <w:p w:rsidRDefault="00FE5E78" w:rsidP="00F35C8F" w:rsidR="00D6432C" w:rsidRPr="008760A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type="dxa" w:w="1148"/>
            <w:vAlign w:val="center"/>
          </w:tcPr>
          <w:p w:rsidRDefault="00D6432C" w:rsidP="003E5079" w:rsidR="00D6432C" w:rsidRPr="008760A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type="dxa" w:w="2548"/>
          </w:tcPr>
          <w:p w:rsidRDefault="00D6432C" w:rsidP="00F35C8F" w:rsidR="00D6432C">
            <w:pPr>
              <w:rPr>
                <w:sz w:val="16"/>
                <w:szCs w:val="16"/>
              </w:rPr>
            </w:pPr>
          </w:p>
        </w:tc>
      </w:tr>
    </w:tbl>
    <w:p w:rsidRDefault="00F41ADB" w:rsidP="00E93462" w:rsidR="00F41ADB"/>
    <w:p w:rsidRDefault="00F41ADB" w:rsidP="00E93462" w:rsidR="00F41ADB"/>
    <w:p w:rsidRDefault="00F41ADB" w:rsidP="00E93462" w:rsidR="00F41ADB"/>
    <w:p w:rsidRDefault="00F41ADB" w:rsidP="00E93462" w:rsidR="00F41ADB"/>
    <w:p w:rsidRDefault="00F41ADB" w:rsidP="00E93462" w:rsidR="00F41ADB"/>
    <w:p w:rsidRDefault="00F41ADB" w:rsidP="00E93462" w:rsidR="00F41ADB"/>
    <w:p w:rsidRDefault="00F41ADB" w:rsidP="00E93462" w:rsidR="00F41ADB"/>
    <w:p w:rsidRDefault="00F41ADB" w:rsidP="00E93462" w:rsidR="00F41ADB"/>
    <w:p w:rsidRDefault="00F41ADB" w:rsidP="00E93462" w:rsidR="00F41ADB"/>
    <w:p w:rsidRDefault="00F41ADB" w:rsidP="00E93462" w:rsidR="00F41ADB"/>
    <w:p w:rsidRDefault="006439F7" w:rsidP="00E93462" w:rsidR="006439F7"/>
    <w:p w:rsidRDefault="00CE3664" w:rsidP="006337F5" w:rsidR="00CE3664">
      <w:pPr>
        <w:numPr>
          <w:ilvl w:val="0"/>
          <w:numId w:val="10"/>
        </w:numPr>
        <w:jc w:val="center"/>
        <w:rPr>
          <w:b/>
        </w:rPr>
      </w:pPr>
      <w:r w:rsidRPr="00E0700E">
        <w:rPr>
          <w:b/>
        </w:rPr>
        <w:t>T</w:t>
      </w:r>
      <w:r w:rsidR="00363007">
        <w:rPr>
          <w:b/>
        </w:rPr>
        <w:t>ABLICA PRI</w:t>
      </w:r>
      <w:r w:rsidRPr="00E0700E">
        <w:rPr>
          <w:b/>
        </w:rPr>
        <w:t>JAVLJENIH TRA</w:t>
      </w:r>
      <w:r w:rsidR="00346189">
        <w:rPr>
          <w:b/>
        </w:rPr>
        <w:t>ŽBINA</w:t>
      </w:r>
      <w:r w:rsidR="009B65E4">
        <w:rPr>
          <w:b/>
        </w:rPr>
        <w:t xml:space="preserve"> – </w:t>
      </w:r>
      <w:r w:rsidR="007423C5">
        <w:rPr>
          <w:b/>
        </w:rPr>
        <w:t>I</w:t>
      </w:r>
      <w:r w:rsidR="003418D1">
        <w:rPr>
          <w:b/>
        </w:rPr>
        <w:t>I</w:t>
      </w:r>
      <w:r w:rsidR="007423C5">
        <w:rPr>
          <w:b/>
        </w:rPr>
        <w:t xml:space="preserve"> VIŠI ISPLATNI RED</w:t>
      </w:r>
    </w:p>
    <w:p w:rsidRDefault="00E43947" w:rsidP="003418D1" w:rsidR="00E43947"/>
    <w:tbl>
      <w:tblPr>
        <w:tblW w:type="dxa" w:w="15637"/>
        <w:tblInd w:type="dxa" w:w="-74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980"/>
        <w:gridCol w:w="1820"/>
        <w:gridCol w:w="1218"/>
        <w:gridCol w:w="1666"/>
        <w:gridCol w:w="1315"/>
        <w:gridCol w:w="2380"/>
        <w:gridCol w:w="1256"/>
        <w:gridCol w:w="1544"/>
        <w:gridCol w:w="601"/>
        <w:gridCol w:w="1204"/>
        <w:gridCol w:w="1653"/>
      </w:tblGrid>
      <w:tr w:rsidTr="000379D9" w:rsidR="00266192" w:rsidRPr="00AF37A5">
        <w:tc>
          <w:tcPr>
            <w:tcW w:type="dxa" w:w="980"/>
            <w:tcBorders>
              <w:bottom w:space="0" w:sz="4" w:color="auto" w:val="single"/>
            </w:tcBorders>
            <w:vAlign w:val="center"/>
          </w:tcPr>
          <w:p w:rsidRDefault="003418D1" w:rsidP="00546CED" w:rsidR="003418D1" w:rsidRPr="00AF37A5">
            <w:pPr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Redni</w:t>
            </w:r>
          </w:p>
          <w:p w:rsidRDefault="003418D1" w:rsidP="00546CED" w:rsidR="003418D1" w:rsidRPr="00AF37A5">
            <w:pPr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broj prijavljene tražbine</w:t>
            </w:r>
          </w:p>
        </w:tc>
        <w:tc>
          <w:tcPr>
            <w:tcW w:type="dxa" w:w="1820"/>
            <w:tcBorders>
              <w:bottom w:space="0" w:sz="4" w:color="auto" w:val="single"/>
            </w:tcBorders>
            <w:vAlign w:val="center"/>
          </w:tcPr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Ime i prezime/tvrtka ili naziv vjerovnika</w:t>
            </w:r>
          </w:p>
        </w:tc>
        <w:tc>
          <w:tcPr>
            <w:tcW w:type="dxa" w:w="1218"/>
            <w:tcBorders>
              <w:bottom w:space="0" w:sz="4" w:color="auto" w:val="single"/>
            </w:tcBorders>
            <w:vAlign w:val="center"/>
          </w:tcPr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OIB</w:t>
            </w:r>
          </w:p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vjerovnika</w:t>
            </w:r>
          </w:p>
        </w:tc>
        <w:tc>
          <w:tcPr>
            <w:tcW w:type="dxa" w:w="1666"/>
            <w:tcBorders>
              <w:bottom w:space="0" w:sz="4" w:color="auto" w:val="single"/>
            </w:tcBorders>
            <w:vAlign w:val="center"/>
          </w:tcPr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Adresa/</w:t>
            </w:r>
          </w:p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sjedište vjerovnika</w:t>
            </w:r>
          </w:p>
        </w:tc>
        <w:tc>
          <w:tcPr>
            <w:tcW w:type="dxa" w:w="1315"/>
            <w:tcBorders>
              <w:bottom w:space="0" w:sz="4" w:color="auto" w:val="single"/>
            </w:tcBorders>
            <w:vAlign w:val="center"/>
          </w:tcPr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Iznos prijavljene</w:t>
            </w:r>
          </w:p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tražbine</w:t>
            </w:r>
          </w:p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(kn)</w:t>
            </w:r>
          </w:p>
        </w:tc>
        <w:tc>
          <w:tcPr>
            <w:tcW w:type="dxa" w:w="2380"/>
            <w:tcBorders>
              <w:bottom w:space="0" w:sz="4" w:color="auto" w:val="single"/>
            </w:tcBorders>
            <w:vAlign w:val="center"/>
          </w:tcPr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Pravna osnova</w:t>
            </w:r>
          </w:p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prijavljene</w:t>
            </w:r>
          </w:p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tražbine</w:t>
            </w:r>
          </w:p>
        </w:tc>
        <w:tc>
          <w:tcPr>
            <w:tcW w:type="dxa" w:w="1256"/>
            <w:tcBorders>
              <w:bottom w:space="0" w:sz="4" w:color="auto" w:val="single"/>
            </w:tcBorders>
            <w:vAlign w:val="center"/>
          </w:tcPr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Iznos</w:t>
            </w:r>
          </w:p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priznate</w:t>
            </w:r>
          </w:p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tražbine</w:t>
            </w:r>
          </w:p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(kn)</w:t>
            </w:r>
          </w:p>
        </w:tc>
        <w:tc>
          <w:tcPr>
            <w:tcW w:type="dxa" w:w="1544"/>
            <w:tcBorders>
              <w:bottom w:space="0" w:sz="4" w:color="auto" w:val="single"/>
            </w:tcBorders>
            <w:vAlign w:val="center"/>
          </w:tcPr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Pravna</w:t>
            </w:r>
          </w:p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osnova priznate</w:t>
            </w:r>
          </w:p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tražbine</w:t>
            </w:r>
          </w:p>
        </w:tc>
        <w:tc>
          <w:tcPr>
            <w:tcW w:type="dxa" w:w="601"/>
            <w:tcBorders>
              <w:bottom w:space="0" w:sz="4" w:color="auto" w:val="single"/>
            </w:tcBorders>
            <w:vAlign w:val="center"/>
          </w:tcPr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Iznos</w:t>
            </w:r>
          </w:p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osporene</w:t>
            </w:r>
          </w:p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tražbine</w:t>
            </w:r>
          </w:p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(kn)</w:t>
            </w:r>
          </w:p>
        </w:tc>
        <w:tc>
          <w:tcPr>
            <w:tcW w:type="dxa" w:w="1204"/>
            <w:tcBorders>
              <w:bottom w:space="0" w:sz="4" w:color="auto" w:val="single"/>
            </w:tcBorders>
            <w:vAlign w:val="center"/>
          </w:tcPr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Razlog</w:t>
            </w:r>
          </w:p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osporavanja</w:t>
            </w:r>
          </w:p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tražbine</w:t>
            </w:r>
          </w:p>
        </w:tc>
        <w:tc>
          <w:tcPr>
            <w:tcW w:type="dxa" w:w="1653"/>
          </w:tcPr>
          <w:p w:rsidRDefault="003418D1" w:rsidP="00C40252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Oznaka</w:t>
            </w:r>
          </w:p>
          <w:p w:rsidRDefault="003418D1" w:rsidP="00C40252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ovršne isprave ako se tražbina zasniva na ovršnoj ispravi</w:t>
            </w:r>
          </w:p>
        </w:tc>
      </w:tr>
      <w:tr w:rsidTr="000379D9" w:rsidR="00266192" w:rsidRPr="0031059E">
        <w:tc>
          <w:tcPr>
            <w:tcW w:type="dxa" w:w="980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  <w:vAlign w:val="center"/>
          </w:tcPr>
          <w:p w:rsidRDefault="00851052" w:rsidP="00546CED" w:rsidR="00851052" w:rsidRPr="003105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type="dxa" w:w="1820"/>
            <w:tcBorders>
              <w:top w:space="0" w:sz="4" w:color="auto" w:val="single"/>
              <w:bottom w:space="0" w:sz="4" w:color="auto" w:val="single"/>
            </w:tcBorders>
            <w:vAlign w:val="center"/>
          </w:tcPr>
          <w:p w:rsidRDefault="00497AB3" w:rsidP="00546CED" w:rsidR="00851052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Uniqa osiguranje d.d</w:t>
            </w:r>
            <w:r w:rsidR="00851052">
              <w:rPr>
                <w:sz w:val="18"/>
                <w:szCs w:val="18"/>
              </w:rPr>
              <w:t>.</w:t>
            </w:r>
          </w:p>
        </w:tc>
        <w:tc>
          <w:tcPr>
            <w:tcW w:type="dxa" w:w="1218"/>
            <w:tcBorders>
              <w:top w:space="0" w:sz="4" w:color="auto" w:val="single"/>
              <w:bottom w:space="0" w:sz="4" w:color="auto" w:val="single"/>
            </w:tcBorders>
            <w:vAlign w:val="center"/>
          </w:tcPr>
          <w:p w:rsidRDefault="00851052" w:rsidP="00546CED" w:rsidR="00851052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75665455333</w:t>
            </w:r>
          </w:p>
        </w:tc>
        <w:tc>
          <w:tcPr>
            <w:tcW w:type="dxa" w:w="1666"/>
            <w:tcBorders>
              <w:top w:space="0" w:sz="4" w:color="auto" w:val="single"/>
              <w:bottom w:space="0" w:sz="4" w:color="auto" w:val="single"/>
            </w:tcBorders>
            <w:vAlign w:val="center"/>
          </w:tcPr>
          <w:p w:rsidRDefault="00851052" w:rsidP="00546CED" w:rsidR="008510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Planinska 13A</w:t>
            </w:r>
          </w:p>
          <w:p w:rsidRDefault="00851052" w:rsidP="00546CED" w:rsidR="00851052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10000 Zagreb</w:t>
            </w:r>
          </w:p>
        </w:tc>
        <w:tc>
          <w:tcPr>
            <w:tcW w:type="dxa" w:w="1315"/>
            <w:tcBorders>
              <w:top w:space="0" w:sz="4" w:color="auto" w:val="single"/>
              <w:bottom w:space="0" w:sz="4" w:color="auto" w:val="single"/>
            </w:tcBorders>
            <w:vAlign w:val="center"/>
          </w:tcPr>
          <w:p w:rsidRDefault="00851052" w:rsidP="00546CED" w:rsidR="00851052" w:rsidRPr="003105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17.649,92</w:t>
            </w:r>
          </w:p>
        </w:tc>
        <w:tc>
          <w:tcPr>
            <w:tcW w:type="dxa" w:w="2380"/>
            <w:tcBorders>
              <w:top w:space="0" w:sz="4" w:color="auto" w:val="single"/>
              <w:bottom w:space="0" w:sz="4" w:color="auto" w:val="single"/>
            </w:tcBorders>
            <w:vAlign w:val="center"/>
          </w:tcPr>
          <w:p w:rsidRDefault="00851052" w:rsidP="00546CED" w:rsidR="00851052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Pravomoćno ovršno rješenje</w:t>
            </w:r>
            <w:r w:rsidR="00904B08">
              <w:rPr>
                <w:sz w:val="18"/>
                <w:szCs w:val="18"/>
              </w:rPr>
              <w:t xml:space="preserve"> na provedb</w:t>
            </w:r>
            <w:r>
              <w:rPr>
                <w:sz w:val="18"/>
                <w:szCs w:val="18"/>
              </w:rPr>
              <w:t>i prisilne naplate</w:t>
            </w:r>
          </w:p>
        </w:tc>
        <w:tc>
          <w:tcPr>
            <w:tcW w:type="dxa" w:w="1256"/>
            <w:tcBorders>
              <w:top w:space="0" w:sz="4" w:color="auto" w:val="single"/>
              <w:bottom w:space="0" w:sz="4" w:color="auto" w:val="single"/>
            </w:tcBorders>
            <w:vAlign w:val="center"/>
          </w:tcPr>
          <w:p w:rsidRDefault="00851052" w:rsidP="00546CED" w:rsidR="00851052" w:rsidRPr="003105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17.649,92</w:t>
            </w:r>
          </w:p>
        </w:tc>
        <w:tc>
          <w:tcPr>
            <w:tcW w:type="dxa" w:w="1544"/>
            <w:tcBorders>
              <w:top w:space="0" w:sz="4" w:color="auto" w:val="single"/>
              <w:bottom w:space="0" w:sz="4" w:color="auto" w:val="single"/>
            </w:tcBorders>
            <w:vAlign w:val="center"/>
          </w:tcPr>
          <w:p w:rsidRDefault="00851052" w:rsidP="004A47D7" w:rsidR="00851052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Pravo</w:t>
            </w:r>
            <w:r w:rsidR="00904B08">
              <w:rPr>
                <w:sz w:val="18"/>
                <w:szCs w:val="18"/>
              </w:rPr>
              <w:t>moćno ovršno rješenje na provedb</w:t>
            </w:r>
            <w:r>
              <w:rPr>
                <w:sz w:val="18"/>
                <w:szCs w:val="18"/>
              </w:rPr>
              <w:t>i prisilne naplate</w:t>
            </w:r>
          </w:p>
        </w:tc>
        <w:tc>
          <w:tcPr>
            <w:tcW w:type="dxa" w:w="601"/>
            <w:tcBorders>
              <w:top w:space="0" w:sz="4" w:color="auto" w:val="single"/>
              <w:bottom w:space="0" w:sz="4" w:color="auto" w:val="single"/>
            </w:tcBorders>
            <w:vAlign w:val="center"/>
          </w:tcPr>
          <w:p w:rsidRDefault="00851052" w:rsidP="00546CED" w:rsidR="00851052" w:rsidRPr="003105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type="dxa" w:w="1204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51052" w:rsidP="00546CED" w:rsidR="00851052" w:rsidRPr="0031059E">
            <w:pPr>
              <w:rPr>
                <w:sz w:val="18"/>
                <w:szCs w:val="18"/>
              </w:rPr>
            </w:pPr>
          </w:p>
        </w:tc>
        <w:tc>
          <w:tcPr>
            <w:tcW w:type="dxa" w:w="1653"/>
            <w:vAlign w:val="center"/>
          </w:tcPr>
          <w:p w:rsidRDefault="00851052" w:rsidP="00546CED" w:rsidR="00851052" w:rsidRPr="00393A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Ovrv-1731/06</w:t>
            </w:r>
          </w:p>
        </w:tc>
      </w:tr>
      <w:tr w:rsidTr="000379D9" w:rsidR="00266192" w:rsidRPr="0031059E">
        <w:tc>
          <w:tcPr>
            <w:tcW w:type="dxa" w:w="980"/>
            <w:tcBorders>
              <w:top w:space="0" w:sz="4" w:color="auto" w:val="single"/>
            </w:tcBorders>
            <w:vAlign w:val="center"/>
          </w:tcPr>
          <w:p w:rsidRDefault="00851052" w:rsidP="00546CED" w:rsidR="00851052" w:rsidRPr="003105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type="dxa" w:w="1820"/>
            <w:tcBorders>
              <w:top w:space="0" w:sz="4" w:color="auto" w:val="single"/>
            </w:tcBorders>
            <w:vAlign w:val="center"/>
          </w:tcPr>
          <w:p w:rsidRDefault="00851052" w:rsidP="00546CED" w:rsidR="00851052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VIPnet d.o.o.</w:t>
            </w:r>
          </w:p>
        </w:tc>
        <w:tc>
          <w:tcPr>
            <w:tcW w:type="dxa" w:w="1218"/>
            <w:tcBorders>
              <w:top w:space="0" w:sz="4" w:color="auto" w:val="single"/>
            </w:tcBorders>
            <w:vAlign w:val="center"/>
          </w:tcPr>
          <w:p w:rsidRDefault="00851052" w:rsidP="00546CED" w:rsidR="00851052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29524210204</w:t>
            </w:r>
          </w:p>
        </w:tc>
        <w:tc>
          <w:tcPr>
            <w:tcW w:type="dxa" w:w="1666"/>
            <w:tcBorders>
              <w:top w:space="0" w:sz="4" w:color="auto" w:val="single"/>
            </w:tcBorders>
            <w:vAlign w:val="center"/>
          </w:tcPr>
          <w:p w:rsidRDefault="00851052" w:rsidP="00546CED" w:rsidR="008510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Vrtni put 1</w:t>
            </w:r>
          </w:p>
          <w:p w:rsidRDefault="00851052" w:rsidP="00546CED" w:rsidR="00851052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10000 Zagreb</w:t>
            </w:r>
          </w:p>
        </w:tc>
        <w:tc>
          <w:tcPr>
            <w:tcW w:type="dxa" w:w="1315"/>
            <w:tcBorders>
              <w:top w:space="0" w:sz="4" w:color="auto" w:val="single"/>
            </w:tcBorders>
            <w:vAlign w:val="center"/>
          </w:tcPr>
          <w:p w:rsidRDefault="00851052" w:rsidP="00546CED" w:rsidR="00851052" w:rsidRPr="003105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51.143,59</w:t>
            </w:r>
          </w:p>
        </w:tc>
        <w:tc>
          <w:tcPr>
            <w:tcW w:type="dxa" w:w="2380"/>
            <w:tcBorders>
              <w:top w:space="0" w:sz="4" w:color="auto" w:val="single"/>
            </w:tcBorders>
            <w:vAlign w:val="center"/>
          </w:tcPr>
          <w:p w:rsidRDefault="00851052" w:rsidP="00546CED" w:rsidR="00851052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Pravomoćno ovršno rješenje</w:t>
            </w:r>
          </w:p>
        </w:tc>
        <w:tc>
          <w:tcPr>
            <w:tcW w:type="dxa" w:w="1256"/>
            <w:tcBorders>
              <w:top w:space="0" w:sz="4" w:color="auto" w:val="single"/>
            </w:tcBorders>
            <w:vAlign w:val="center"/>
          </w:tcPr>
          <w:p w:rsidRDefault="00851052" w:rsidP="00546CED" w:rsidR="00851052" w:rsidRPr="003105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51.143,59</w:t>
            </w:r>
          </w:p>
        </w:tc>
        <w:tc>
          <w:tcPr>
            <w:tcW w:type="dxa" w:w="1544"/>
            <w:tcBorders>
              <w:top w:space="0" w:sz="4" w:color="auto" w:val="single"/>
            </w:tcBorders>
            <w:vAlign w:val="center"/>
          </w:tcPr>
          <w:p w:rsidRDefault="00851052" w:rsidP="004A47D7" w:rsidR="00851052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Pravomoćno ovršno rješenje</w:t>
            </w:r>
          </w:p>
        </w:tc>
        <w:tc>
          <w:tcPr>
            <w:tcW w:type="dxa" w:w="601"/>
            <w:tcBorders>
              <w:top w:space="0" w:sz="4" w:color="auto" w:val="single"/>
            </w:tcBorders>
            <w:vAlign w:val="center"/>
          </w:tcPr>
          <w:p w:rsidRDefault="00851052" w:rsidP="00546CED" w:rsidR="00851052" w:rsidRPr="0031059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type="dxa" w:w="1204"/>
            <w:tcBorders>
              <w:top w:space="0" w:sz="4" w:color="auto" w:val="single"/>
            </w:tcBorders>
            <w:vAlign w:val="center"/>
          </w:tcPr>
          <w:p w:rsidRDefault="00851052" w:rsidP="00546CED" w:rsidR="00851052" w:rsidRPr="0031059E">
            <w:pPr>
              <w:rPr>
                <w:sz w:val="18"/>
                <w:szCs w:val="18"/>
              </w:rPr>
            </w:pPr>
          </w:p>
        </w:tc>
        <w:tc>
          <w:tcPr>
            <w:tcW w:type="dxa" w:w="1653"/>
          </w:tcPr>
          <w:p w:rsidRDefault="00851052" w:rsidP="00546CED" w:rsidR="00851052" w:rsidRPr="00393A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Ovrv-2737/11</w:t>
            </w:r>
          </w:p>
        </w:tc>
      </w:tr>
      <w:tr w:rsidTr="000379D9" w:rsidR="00266192" w:rsidRPr="0031059E">
        <w:trPr>
          <w:trHeight w:val="465"/>
        </w:trPr>
        <w:tc>
          <w:tcPr>
            <w:tcW w:type="dxa" w:w="980"/>
            <w:vAlign w:val="center"/>
          </w:tcPr>
          <w:p w:rsidRDefault="00851052" w:rsidP="00546CED" w:rsidR="00851052" w:rsidRPr="003105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type="dxa" w:w="1820"/>
            <w:vAlign w:val="center"/>
          </w:tcPr>
          <w:p w:rsidRDefault="00851052" w:rsidP="00546CED" w:rsidR="008510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Republka Hrvatska, Ministarstvo financija</w:t>
            </w:r>
          </w:p>
          <w:p w:rsidRDefault="00851052" w:rsidP="00546CED" w:rsidR="008510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Porezna uprava</w:t>
            </w:r>
          </w:p>
          <w:p w:rsidRDefault="00851052" w:rsidP="00546CED" w:rsidR="008510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Područni ured Zagreb</w:t>
            </w:r>
          </w:p>
          <w:p w:rsidRDefault="00851052" w:rsidP="00546CED" w:rsidR="00851052" w:rsidRPr="0031059E">
            <w:pPr>
              <w:rPr>
                <w:sz w:val="18"/>
                <w:szCs w:val="18"/>
              </w:rPr>
            </w:pPr>
          </w:p>
        </w:tc>
        <w:tc>
          <w:tcPr>
            <w:tcW w:type="dxa" w:w="1218"/>
            <w:vAlign w:val="center"/>
          </w:tcPr>
          <w:p w:rsidRDefault="00851052" w:rsidP="00546CED" w:rsidR="00851052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18683136487</w:t>
            </w:r>
          </w:p>
        </w:tc>
        <w:tc>
          <w:tcPr>
            <w:tcW w:type="dxa" w:w="1666"/>
            <w:vAlign w:val="center"/>
          </w:tcPr>
          <w:p w:rsidRDefault="00851052" w:rsidP="00546CED" w:rsidR="008510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Savska cesta </w:t>
            </w:r>
            <w:r w:rsidR="00DB0BE6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1</w:t>
            </w:r>
          </w:p>
          <w:p w:rsidRDefault="00851052" w:rsidP="00546CED" w:rsidR="00851052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10000 Zagreb</w:t>
            </w:r>
          </w:p>
        </w:tc>
        <w:tc>
          <w:tcPr>
            <w:tcW w:type="dxa" w:w="1315"/>
            <w:vAlign w:val="center"/>
          </w:tcPr>
          <w:p w:rsidRDefault="00851052" w:rsidP="00546CED" w:rsidR="00851052" w:rsidRPr="003105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4.278,36</w:t>
            </w:r>
          </w:p>
        </w:tc>
        <w:tc>
          <w:tcPr>
            <w:tcW w:type="dxa" w:w="2380"/>
            <w:vAlign w:val="center"/>
          </w:tcPr>
          <w:p w:rsidRDefault="00851052" w:rsidP="00546CED" w:rsidR="00851052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Javna davanja</w:t>
            </w:r>
          </w:p>
        </w:tc>
        <w:tc>
          <w:tcPr>
            <w:tcW w:type="dxa" w:w="1256"/>
            <w:vAlign w:val="center"/>
          </w:tcPr>
          <w:p w:rsidRDefault="00851052" w:rsidP="00546CED" w:rsidR="00851052" w:rsidRPr="003105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4.278,36</w:t>
            </w:r>
          </w:p>
        </w:tc>
        <w:tc>
          <w:tcPr>
            <w:tcW w:type="dxa" w:w="1544"/>
            <w:vAlign w:val="center"/>
          </w:tcPr>
          <w:p w:rsidRDefault="00851052" w:rsidP="004A47D7" w:rsidR="00851052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Javna davanja</w:t>
            </w:r>
          </w:p>
        </w:tc>
        <w:tc>
          <w:tcPr>
            <w:tcW w:type="dxa" w:w="601"/>
            <w:vAlign w:val="center"/>
          </w:tcPr>
          <w:p w:rsidRDefault="00851052" w:rsidP="00546CED" w:rsidR="00851052" w:rsidRPr="003105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type="dxa" w:w="1204"/>
            <w:vAlign w:val="center"/>
          </w:tcPr>
          <w:p w:rsidRDefault="00851052" w:rsidP="00546CED" w:rsidR="00851052" w:rsidRPr="0031059E">
            <w:pPr>
              <w:rPr>
                <w:sz w:val="18"/>
                <w:szCs w:val="18"/>
              </w:rPr>
            </w:pPr>
          </w:p>
        </w:tc>
        <w:tc>
          <w:tcPr>
            <w:tcW w:type="dxa" w:w="1653"/>
            <w:vAlign w:val="center"/>
          </w:tcPr>
          <w:p w:rsidRDefault="004A347F" w:rsidP="00FC1C6F" w:rsidR="00851052" w:rsidRPr="00393A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Ovjereni izlisti za </w:t>
            </w:r>
            <w:r w:rsidR="00DB0BE6">
              <w:rPr>
                <w:sz w:val="16"/>
                <w:szCs w:val="16"/>
              </w:rPr>
              <w:t xml:space="preserve">iz ISPU za </w:t>
            </w:r>
            <w:r>
              <w:rPr>
                <w:sz w:val="16"/>
                <w:szCs w:val="16"/>
              </w:rPr>
              <w:t>konta 1732</w:t>
            </w:r>
          </w:p>
        </w:tc>
      </w:tr>
      <w:tr w:rsidTr="000379D9" w:rsidR="00266192" w:rsidRPr="0031059E">
        <w:trPr>
          <w:trHeight w:val="740"/>
        </w:trPr>
        <w:tc>
          <w:tcPr>
            <w:tcW w:type="dxa" w:w="980"/>
            <w:vAlign w:val="center"/>
          </w:tcPr>
          <w:p w:rsidRDefault="004A347F" w:rsidP="00546CED" w:rsidR="004A347F" w:rsidRPr="003105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type="dxa" w:w="1820"/>
            <w:vAlign w:val="center"/>
          </w:tcPr>
          <w:p w:rsidRDefault="004A347F" w:rsidP="00546CED" w:rsidR="004A347F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Nabla plus d.o.o.</w:t>
            </w:r>
          </w:p>
        </w:tc>
        <w:tc>
          <w:tcPr>
            <w:tcW w:type="dxa" w:w="1218"/>
            <w:vAlign w:val="center"/>
          </w:tcPr>
          <w:p w:rsidRDefault="004A347F" w:rsidP="00546CED" w:rsidR="004A347F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50697070495</w:t>
            </w:r>
          </w:p>
        </w:tc>
        <w:tc>
          <w:tcPr>
            <w:tcW w:type="dxa" w:w="1666"/>
            <w:vAlign w:val="center"/>
          </w:tcPr>
          <w:p w:rsidRDefault="004A347F" w:rsidP="00546CED" w:rsidR="004A347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Lukoranska 2</w:t>
            </w:r>
          </w:p>
          <w:p w:rsidRDefault="004A347F" w:rsidP="00546CED" w:rsidR="004A347F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10000 Zagreb</w:t>
            </w:r>
          </w:p>
        </w:tc>
        <w:tc>
          <w:tcPr>
            <w:tcW w:type="dxa" w:w="1315"/>
            <w:vAlign w:val="center"/>
          </w:tcPr>
          <w:p w:rsidRDefault="004A347F" w:rsidP="00546CED" w:rsidR="004A347F" w:rsidRPr="003105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13.419,98</w:t>
            </w:r>
          </w:p>
        </w:tc>
        <w:tc>
          <w:tcPr>
            <w:tcW w:type="dxa" w:w="2380"/>
            <w:vAlign w:val="center"/>
          </w:tcPr>
          <w:p w:rsidRDefault="004A347F" w:rsidP="00546CED" w:rsidR="004A347F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Pravomoćno ovršno rješenje</w:t>
            </w:r>
          </w:p>
        </w:tc>
        <w:tc>
          <w:tcPr>
            <w:tcW w:type="dxa" w:w="1256"/>
            <w:vAlign w:val="center"/>
          </w:tcPr>
          <w:p w:rsidRDefault="004A347F" w:rsidP="00546CED" w:rsidR="004A347F" w:rsidRPr="003105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13.419,98</w:t>
            </w:r>
          </w:p>
        </w:tc>
        <w:tc>
          <w:tcPr>
            <w:tcW w:type="dxa" w:w="1544"/>
            <w:vAlign w:val="center"/>
          </w:tcPr>
          <w:p w:rsidRDefault="004A347F" w:rsidP="004A47D7" w:rsidR="004A347F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Pravomoćno ovršno rješenje</w:t>
            </w:r>
          </w:p>
        </w:tc>
        <w:tc>
          <w:tcPr>
            <w:tcW w:type="dxa" w:w="601"/>
            <w:vAlign w:val="center"/>
          </w:tcPr>
          <w:p w:rsidRDefault="004A347F" w:rsidP="00546CED" w:rsidR="004A347F" w:rsidRPr="003105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type="dxa" w:w="1204"/>
            <w:vAlign w:val="center"/>
          </w:tcPr>
          <w:p w:rsidRDefault="004A347F" w:rsidP="00546CED" w:rsidR="004A347F" w:rsidRPr="0031059E">
            <w:pPr>
              <w:rPr>
                <w:sz w:val="18"/>
                <w:szCs w:val="18"/>
              </w:rPr>
            </w:pPr>
          </w:p>
        </w:tc>
        <w:tc>
          <w:tcPr>
            <w:tcW w:type="dxa" w:w="1653"/>
          </w:tcPr>
          <w:p w:rsidRDefault="004A347F" w:rsidP="00546CED" w:rsidR="004A347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Ovrv-1581/08 od 01.12.2008.</w:t>
            </w:r>
          </w:p>
          <w:p w:rsidRDefault="004A347F" w:rsidP="00546CED" w:rsidR="004A347F" w:rsidRPr="00393A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Ovr-674/15</w:t>
            </w:r>
          </w:p>
        </w:tc>
      </w:tr>
      <w:tr w:rsidTr="006F2CB3" w:rsidR="000379D9" w:rsidRPr="0031059E">
        <w:trPr>
          <w:trHeight w:val="1194"/>
        </w:trPr>
        <w:tc>
          <w:tcPr>
            <w:tcW w:type="dxa" w:w="980"/>
            <w:vAlign w:val="center"/>
          </w:tcPr>
          <w:p w:rsidRDefault="000379D9" w:rsidP="00546CED" w:rsidR="000379D9" w:rsidRPr="003105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type="dxa" w:w="1820"/>
            <w:vAlign w:val="center"/>
          </w:tcPr>
          <w:p w:rsidRDefault="00153696" w:rsidP="00546CED" w:rsidR="000379D9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Štedbanka d.d. u li</w:t>
            </w:r>
            <w:r w:rsidR="000379D9">
              <w:rPr>
                <w:sz w:val="18"/>
                <w:szCs w:val="18"/>
              </w:rPr>
              <w:t>kvidaciji</w:t>
            </w:r>
          </w:p>
        </w:tc>
        <w:tc>
          <w:tcPr>
            <w:tcW w:type="dxa" w:w="1218"/>
            <w:vAlign w:val="center"/>
          </w:tcPr>
          <w:p w:rsidRDefault="000379D9" w:rsidP="00546CED" w:rsidR="000379D9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58063088591</w:t>
            </w:r>
          </w:p>
        </w:tc>
        <w:tc>
          <w:tcPr>
            <w:tcW w:type="dxa" w:w="1666"/>
            <w:vAlign w:val="center"/>
          </w:tcPr>
          <w:p w:rsidRDefault="000379D9" w:rsidP="00546CED" w:rsidR="000379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Slavonska avenija 3</w:t>
            </w:r>
          </w:p>
          <w:p w:rsidRDefault="000379D9" w:rsidP="00546CED" w:rsidR="000379D9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10000 Zagreb</w:t>
            </w:r>
          </w:p>
        </w:tc>
        <w:tc>
          <w:tcPr>
            <w:tcW w:type="dxa" w:w="1315"/>
            <w:vAlign w:val="center"/>
          </w:tcPr>
          <w:p w:rsidRDefault="000379D9" w:rsidP="00546CED" w:rsidR="000379D9" w:rsidRPr="003105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9.018.399,40</w:t>
            </w:r>
          </w:p>
        </w:tc>
        <w:tc>
          <w:tcPr>
            <w:tcW w:type="dxa" w:w="2380"/>
          </w:tcPr>
          <w:p w:rsidRDefault="000379D9" w:rsidP="00A902B9" w:rsidR="001536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Ugovori o kreditu osigurani sporazumom o osiguranju tražbine kod JB Branko Jakić</w:t>
            </w:r>
            <w:r w:rsidR="00153696">
              <w:rPr>
                <w:sz w:val="18"/>
                <w:szCs w:val="18"/>
              </w:rPr>
              <w:t xml:space="preserve"> i pravomoćno ovršno rješenje OS Novi Zagreb</w:t>
            </w:r>
            <w:r w:rsidR="00C03239">
              <w:rPr>
                <w:sz w:val="18"/>
                <w:szCs w:val="18"/>
              </w:rPr>
              <w:t xml:space="preserve">, temeljem Sporazuma </w:t>
            </w:r>
          </w:p>
          <w:p w:rsidRDefault="00C03239" w:rsidP="00A902B9" w:rsidR="00C03239">
            <w:pPr>
              <w:rPr>
                <w:sz w:val="18"/>
                <w:szCs w:val="18"/>
              </w:rPr>
            </w:pPr>
          </w:p>
          <w:p w:rsidRDefault="00C03239" w:rsidP="00A902B9" w:rsidR="00C03239">
            <w:pPr>
              <w:rPr>
                <w:sz w:val="18"/>
                <w:szCs w:val="18"/>
              </w:rPr>
            </w:pPr>
          </w:p>
          <w:p w:rsidRDefault="000379D9" w:rsidP="00A902B9" w:rsidR="000379D9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Sporazum o osiguranju tražbine zasnivanjem založnog prava i pravomoćno ovršno rješenje</w:t>
            </w:r>
          </w:p>
        </w:tc>
        <w:tc>
          <w:tcPr>
            <w:tcW w:type="dxa" w:w="1256"/>
            <w:vAlign w:val="center"/>
          </w:tcPr>
          <w:p w:rsidRDefault="000379D9" w:rsidP="00546CED" w:rsidR="000379D9" w:rsidRPr="003105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9.018.399,40</w:t>
            </w:r>
          </w:p>
        </w:tc>
        <w:tc>
          <w:tcPr>
            <w:tcW w:type="dxa" w:w="1544"/>
          </w:tcPr>
          <w:p w:rsidRDefault="000379D9" w:rsidP="004A47D7" w:rsidR="000379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Ugovori o kreditu osigurani sporazumom o osiguranju tražbine kod JB Branko Jakić</w:t>
            </w:r>
          </w:p>
          <w:p w:rsidRDefault="000379D9" w:rsidP="004A47D7" w:rsidR="000379D9">
            <w:pPr>
              <w:rPr>
                <w:sz w:val="18"/>
                <w:szCs w:val="18"/>
              </w:rPr>
            </w:pPr>
          </w:p>
          <w:p w:rsidRDefault="000379D9" w:rsidP="004A47D7" w:rsidR="000379D9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Sporazum o osiguranju tražbine zasnivanjem založnog prava i pravomoćno ovršno rješenje</w:t>
            </w:r>
          </w:p>
        </w:tc>
        <w:tc>
          <w:tcPr>
            <w:tcW w:type="dxa" w:w="601"/>
            <w:vAlign w:val="center"/>
          </w:tcPr>
          <w:p w:rsidRDefault="000379D9" w:rsidP="00546CED" w:rsidR="000379D9" w:rsidRPr="003105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type="dxa" w:w="1204"/>
            <w:vAlign w:val="center"/>
          </w:tcPr>
          <w:p w:rsidRDefault="000379D9" w:rsidP="006F2CB3" w:rsidR="000379D9" w:rsidRPr="0031059E">
            <w:pPr>
              <w:rPr>
                <w:sz w:val="18"/>
                <w:szCs w:val="18"/>
              </w:rPr>
            </w:pPr>
          </w:p>
        </w:tc>
        <w:tc>
          <w:tcPr>
            <w:tcW w:type="dxa" w:w="1653"/>
            <w:vAlign w:val="center"/>
          </w:tcPr>
          <w:p w:rsidRDefault="006F2CB3" w:rsidP="006F2CB3" w:rsidR="006F2C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Ovr-674/2015 (prije 1510/10)</w:t>
            </w:r>
          </w:p>
          <w:p w:rsidRDefault="000379D9" w:rsidP="006F2CB3" w:rsidR="000379D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OV-16146/07</w:t>
            </w:r>
          </w:p>
          <w:p w:rsidRDefault="000379D9" w:rsidP="006F2CB3" w:rsidR="000379D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OV-24504/08</w:t>
            </w:r>
          </w:p>
          <w:p w:rsidRDefault="000379D9" w:rsidP="006F2CB3" w:rsidR="000379D9">
            <w:pPr>
              <w:rPr>
                <w:sz w:val="16"/>
                <w:szCs w:val="16"/>
              </w:rPr>
            </w:pPr>
          </w:p>
          <w:p w:rsidRDefault="000379D9" w:rsidP="006F2CB3" w:rsidR="000379D9">
            <w:pPr>
              <w:rPr>
                <w:sz w:val="16"/>
                <w:szCs w:val="16"/>
              </w:rPr>
            </w:pPr>
          </w:p>
          <w:p w:rsidRDefault="000379D9" w:rsidP="006F2CB3" w:rsidR="000379D9">
            <w:pPr>
              <w:rPr>
                <w:sz w:val="16"/>
                <w:szCs w:val="16"/>
              </w:rPr>
            </w:pPr>
          </w:p>
          <w:p w:rsidRDefault="000379D9" w:rsidP="006F2CB3" w:rsidR="000379D9">
            <w:pPr>
              <w:rPr>
                <w:sz w:val="16"/>
                <w:szCs w:val="16"/>
              </w:rPr>
            </w:pPr>
          </w:p>
          <w:p w:rsidRDefault="00153696" w:rsidP="006F2CB3" w:rsidR="00153696">
            <w:pPr>
              <w:rPr>
                <w:sz w:val="16"/>
                <w:szCs w:val="16"/>
              </w:rPr>
            </w:pPr>
          </w:p>
          <w:p w:rsidRDefault="00153696" w:rsidP="006F2CB3" w:rsidR="00153696">
            <w:pPr>
              <w:rPr>
                <w:sz w:val="16"/>
                <w:szCs w:val="16"/>
              </w:rPr>
            </w:pPr>
          </w:p>
          <w:p w:rsidRDefault="00153696" w:rsidP="006F2CB3" w:rsidR="00153696">
            <w:pPr>
              <w:rPr>
                <w:sz w:val="16"/>
                <w:szCs w:val="16"/>
              </w:rPr>
            </w:pPr>
          </w:p>
          <w:p w:rsidRDefault="00153696" w:rsidP="006F2CB3" w:rsidR="00153696">
            <w:pPr>
              <w:rPr>
                <w:sz w:val="16"/>
                <w:szCs w:val="16"/>
              </w:rPr>
            </w:pPr>
          </w:p>
          <w:p w:rsidRDefault="000379D9" w:rsidP="006F2CB3" w:rsidR="000379D9">
            <w:pPr>
              <w:rPr>
                <w:sz w:val="16"/>
                <w:szCs w:val="16"/>
              </w:rPr>
            </w:pPr>
          </w:p>
          <w:p w:rsidRDefault="000379D9" w:rsidP="006F2CB3" w:rsidR="000379D9" w:rsidRPr="00393AE3">
            <w:pPr>
              <w:rPr>
                <w:sz w:val="16"/>
                <w:szCs w:val="16"/>
              </w:rPr>
            </w:pPr>
          </w:p>
        </w:tc>
      </w:tr>
      <w:tr w:rsidTr="000379D9" w:rsidR="006439F7" w:rsidRPr="0031059E">
        <w:tc>
          <w:tcPr>
            <w:tcW w:type="dxa" w:w="980"/>
            <w:vAlign w:val="center"/>
          </w:tcPr>
          <w:p w:rsidRDefault="006439F7" w:rsidP="00546CED" w:rsidR="006439F7" w:rsidRPr="003105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type="dxa" w:w="1820"/>
            <w:vAlign w:val="center"/>
          </w:tcPr>
          <w:p w:rsidRDefault="006439F7" w:rsidP="00546CED" w:rsidR="006439F7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Imex banka d.d.</w:t>
            </w:r>
          </w:p>
        </w:tc>
        <w:tc>
          <w:tcPr>
            <w:tcW w:type="dxa" w:w="1218"/>
            <w:vAlign w:val="center"/>
          </w:tcPr>
          <w:p w:rsidRDefault="006439F7" w:rsidP="00546CED" w:rsidR="006439F7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99326633206</w:t>
            </w:r>
          </w:p>
        </w:tc>
        <w:tc>
          <w:tcPr>
            <w:tcW w:type="dxa" w:w="1666"/>
            <w:vAlign w:val="center"/>
          </w:tcPr>
          <w:p w:rsidRDefault="006439F7" w:rsidP="00546CED" w:rsidR="006439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Tolstojeva 6</w:t>
            </w:r>
          </w:p>
          <w:p w:rsidRDefault="006439F7" w:rsidP="00546CED" w:rsidR="006439F7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21000 Split</w:t>
            </w:r>
          </w:p>
        </w:tc>
        <w:tc>
          <w:tcPr>
            <w:tcW w:type="dxa" w:w="1315"/>
            <w:vAlign w:val="center"/>
          </w:tcPr>
          <w:p w:rsidRDefault="006439F7" w:rsidP="00546CED" w:rsidR="006439F7" w:rsidRPr="003105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10.011.841,36</w:t>
            </w:r>
          </w:p>
        </w:tc>
        <w:tc>
          <w:tcPr>
            <w:tcW w:type="dxa" w:w="2380"/>
            <w:vAlign w:val="center"/>
          </w:tcPr>
          <w:p w:rsidRDefault="006439F7" w:rsidP="00546CED" w:rsidR="006439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Sporazum o osiguranju tražbine OV-3111/08</w:t>
            </w:r>
          </w:p>
          <w:p w:rsidRDefault="006439F7" w:rsidP="00546CED" w:rsidR="006439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Zadužnice za odobrene kredite, garancije, akreditive</w:t>
            </w:r>
          </w:p>
          <w:p w:rsidRDefault="006439F7" w:rsidP="00546CED" w:rsidR="006439F7">
            <w:pPr>
              <w:rPr>
                <w:sz w:val="18"/>
                <w:szCs w:val="18"/>
              </w:rPr>
            </w:pPr>
          </w:p>
          <w:p w:rsidRDefault="00FE59A1" w:rsidP="00546CED" w:rsidR="00FE59A1">
            <w:pPr>
              <w:rPr>
                <w:sz w:val="18"/>
                <w:szCs w:val="18"/>
              </w:rPr>
            </w:pPr>
          </w:p>
          <w:p w:rsidRDefault="00FE59A1" w:rsidP="00546CED" w:rsidR="00FE59A1">
            <w:pPr>
              <w:rPr>
                <w:sz w:val="18"/>
                <w:szCs w:val="18"/>
              </w:rPr>
            </w:pPr>
          </w:p>
          <w:p w:rsidRDefault="006439F7" w:rsidP="00546CED" w:rsidR="006439F7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Rješenje o ovrsi</w:t>
            </w:r>
          </w:p>
        </w:tc>
        <w:tc>
          <w:tcPr>
            <w:tcW w:type="dxa" w:w="1256"/>
            <w:vAlign w:val="center"/>
          </w:tcPr>
          <w:p w:rsidRDefault="006439F7" w:rsidP="00546CED" w:rsidR="006439F7" w:rsidRPr="003105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10.011.841,36</w:t>
            </w:r>
          </w:p>
        </w:tc>
        <w:tc>
          <w:tcPr>
            <w:tcW w:type="dxa" w:w="1544"/>
            <w:vAlign w:val="center"/>
          </w:tcPr>
          <w:p w:rsidRDefault="006439F7" w:rsidP="005A2183" w:rsidR="006439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Sporazum o osiguranju tražbine OV-3111/08</w:t>
            </w:r>
          </w:p>
          <w:p w:rsidRDefault="006439F7" w:rsidP="005A2183" w:rsidR="006439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Zadužnice za odobrene kredite, garancije, akreditive</w:t>
            </w:r>
          </w:p>
          <w:p w:rsidRDefault="006439F7" w:rsidP="005A2183" w:rsidR="006439F7">
            <w:pPr>
              <w:rPr>
                <w:sz w:val="18"/>
                <w:szCs w:val="18"/>
              </w:rPr>
            </w:pPr>
          </w:p>
          <w:p w:rsidRDefault="006439F7" w:rsidP="005A2183" w:rsidR="006439F7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Rješenje o ovrsi</w:t>
            </w:r>
          </w:p>
        </w:tc>
        <w:tc>
          <w:tcPr>
            <w:tcW w:type="dxa" w:w="601"/>
            <w:vAlign w:val="center"/>
          </w:tcPr>
          <w:p w:rsidRDefault="006439F7" w:rsidP="000C7F5B" w:rsidR="006439F7" w:rsidRPr="0031059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type="dxa" w:w="1204"/>
            <w:vAlign w:val="center"/>
          </w:tcPr>
          <w:p w:rsidRDefault="006439F7" w:rsidP="00546CED" w:rsidR="006439F7" w:rsidRPr="0031059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type="dxa" w:w="1653"/>
          </w:tcPr>
          <w:p w:rsidRDefault="006439F7" w:rsidP="00546CED" w:rsidR="006439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Izjava o zapljeni računa: OV-3974/08;</w:t>
            </w:r>
          </w:p>
          <w:p w:rsidRDefault="006439F7" w:rsidP="00546CED" w:rsidR="006F2C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OV-4427/08; </w:t>
            </w:r>
          </w:p>
          <w:p w:rsidRDefault="006439F7" w:rsidP="00546CED" w:rsidR="006439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OV</w:t>
            </w:r>
            <w:r w:rsidR="006F2CB3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29833/07</w:t>
            </w:r>
          </w:p>
          <w:p w:rsidRDefault="006439F7" w:rsidP="00546CED" w:rsidR="006439F7">
            <w:pPr>
              <w:rPr>
                <w:sz w:val="16"/>
                <w:szCs w:val="16"/>
              </w:rPr>
            </w:pPr>
          </w:p>
          <w:p w:rsidRDefault="006439F7" w:rsidP="00546CED" w:rsidR="006439F7">
            <w:pPr>
              <w:rPr>
                <w:sz w:val="16"/>
                <w:szCs w:val="16"/>
              </w:rPr>
            </w:pPr>
          </w:p>
          <w:p w:rsidRDefault="006439F7" w:rsidP="00546CED" w:rsidR="006439F7">
            <w:pPr>
              <w:rPr>
                <w:sz w:val="16"/>
                <w:szCs w:val="16"/>
              </w:rPr>
            </w:pPr>
          </w:p>
          <w:p w:rsidRDefault="006439F7" w:rsidP="00546CED" w:rsidR="006439F7">
            <w:pPr>
              <w:rPr>
                <w:sz w:val="16"/>
                <w:szCs w:val="16"/>
              </w:rPr>
            </w:pPr>
          </w:p>
          <w:p w:rsidRDefault="006439F7" w:rsidP="00546CED" w:rsidR="006439F7">
            <w:pPr>
              <w:rPr>
                <w:sz w:val="16"/>
                <w:szCs w:val="16"/>
              </w:rPr>
            </w:pPr>
          </w:p>
          <w:p w:rsidRDefault="006439F7" w:rsidP="00546CED" w:rsidR="006439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Ovr-2043/2010</w:t>
            </w:r>
          </w:p>
          <w:p w:rsidRDefault="006439F7" w:rsidP="00546CED" w:rsidR="006439F7" w:rsidRPr="00393A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Ovr-</w:t>
            </w:r>
            <w:r w:rsidR="005D171E">
              <w:rPr>
                <w:sz w:val="16"/>
                <w:szCs w:val="16"/>
              </w:rPr>
              <w:t>1198/</w:t>
            </w:r>
            <w:r w:rsidR="00FE7CA2">
              <w:rPr>
                <w:sz w:val="16"/>
                <w:szCs w:val="16"/>
              </w:rPr>
              <w:t>10</w:t>
            </w:r>
          </w:p>
        </w:tc>
      </w:tr>
    </w:tbl>
    <w:p w:rsidRDefault="00890B34" w:rsidP="003D4E91" w:rsidR="00890B34"/>
    <w:p w:rsidRDefault="00890B34" w:rsidP="00CE3664" w:rsidR="00890B34">
      <w:pPr>
        <w:ind w:firstLine="720" w:left="-720"/>
      </w:pPr>
    </w:p>
    <w:p w:rsidRDefault="00E43947" w:rsidP="00156F7F" w:rsidR="00E43947" w:rsidRPr="00463042"/>
    <w:p w:rsidRDefault="00897C5B" w:rsidP="00CE3664" w:rsidR="00897C5B">
      <w:pPr>
        <w:ind w:firstLine="720" w:left="-720"/>
      </w:pPr>
    </w:p>
    <w:tbl>
      <w:tblPr>
        <w:tblW w:type="dxa" w:w="15986"/>
        <w:tblInd w:type="dxa" w:w="-74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1841"/>
        <w:gridCol w:w="1197"/>
        <w:gridCol w:w="1988"/>
        <w:gridCol w:w="1203"/>
        <w:gridCol w:w="1555"/>
        <w:gridCol w:w="1301"/>
        <w:gridCol w:w="1284"/>
        <w:gridCol w:w="1082"/>
        <w:gridCol w:w="1119"/>
        <w:gridCol w:w="2408"/>
      </w:tblGrid>
      <w:tr w:rsidTr="00290AB6" w:rsidR="00463042" w:rsidRPr="00AF37A5">
        <w:tc>
          <w:tcPr>
            <w:tcW w:type="dxa" w:w="1008"/>
            <w:vAlign w:val="center"/>
          </w:tcPr>
          <w:p w:rsidRDefault="00897C5B" w:rsidP="00897C5B" w:rsidR="00897C5B" w:rsidRPr="00AF37A5">
            <w:pPr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Redni</w:t>
            </w:r>
          </w:p>
          <w:p w:rsidRDefault="00897C5B" w:rsidP="00897C5B" w:rsidR="00897C5B" w:rsidRPr="00AF37A5">
            <w:pPr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broj prijavljene tražbine</w:t>
            </w:r>
          </w:p>
        </w:tc>
        <w:tc>
          <w:tcPr>
            <w:tcW w:type="dxa" w:w="1841"/>
            <w:vAlign w:val="center"/>
          </w:tcPr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Ime i prezime/tvrtka ili naziv vjerovnika</w:t>
            </w:r>
          </w:p>
        </w:tc>
        <w:tc>
          <w:tcPr>
            <w:tcW w:type="dxa" w:w="1197"/>
            <w:vAlign w:val="center"/>
          </w:tcPr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OIB</w:t>
            </w:r>
          </w:p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vjerovnika</w:t>
            </w:r>
          </w:p>
        </w:tc>
        <w:tc>
          <w:tcPr>
            <w:tcW w:type="dxa" w:w="1988"/>
            <w:vAlign w:val="center"/>
          </w:tcPr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Adresa/</w:t>
            </w:r>
          </w:p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sjedište vjerovnika</w:t>
            </w:r>
          </w:p>
        </w:tc>
        <w:tc>
          <w:tcPr>
            <w:tcW w:type="dxa" w:w="1203"/>
            <w:vAlign w:val="center"/>
          </w:tcPr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Iznos prijavljene</w:t>
            </w:r>
          </w:p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tražbine</w:t>
            </w:r>
          </w:p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(kn)</w:t>
            </w:r>
          </w:p>
        </w:tc>
        <w:tc>
          <w:tcPr>
            <w:tcW w:type="dxa" w:w="1555"/>
            <w:vAlign w:val="center"/>
          </w:tcPr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Pravna osnova</w:t>
            </w:r>
          </w:p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prijavljene</w:t>
            </w:r>
          </w:p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tražbine</w:t>
            </w:r>
          </w:p>
        </w:tc>
        <w:tc>
          <w:tcPr>
            <w:tcW w:type="dxa" w:w="1301"/>
            <w:vAlign w:val="center"/>
          </w:tcPr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Iznos</w:t>
            </w:r>
          </w:p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priznate</w:t>
            </w:r>
          </w:p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tražbine</w:t>
            </w:r>
          </w:p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(kn)</w:t>
            </w:r>
          </w:p>
        </w:tc>
        <w:tc>
          <w:tcPr>
            <w:tcW w:type="dxa" w:w="1284"/>
            <w:vAlign w:val="center"/>
          </w:tcPr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Pravna</w:t>
            </w:r>
          </w:p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osnova priznate</w:t>
            </w:r>
          </w:p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tražbine</w:t>
            </w:r>
          </w:p>
        </w:tc>
        <w:tc>
          <w:tcPr>
            <w:tcW w:type="dxa" w:w="1082"/>
            <w:vAlign w:val="center"/>
          </w:tcPr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Iznos</w:t>
            </w:r>
          </w:p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osporene</w:t>
            </w:r>
          </w:p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tražbine</w:t>
            </w:r>
          </w:p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(kn)</w:t>
            </w:r>
          </w:p>
        </w:tc>
        <w:tc>
          <w:tcPr>
            <w:tcW w:type="dxa" w:w="1119"/>
            <w:vAlign w:val="center"/>
          </w:tcPr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Razlog</w:t>
            </w:r>
          </w:p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osporavanja</w:t>
            </w:r>
          </w:p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tražbine</w:t>
            </w:r>
          </w:p>
        </w:tc>
        <w:tc>
          <w:tcPr>
            <w:tcW w:type="dxa" w:w="2408"/>
          </w:tcPr>
          <w:p w:rsidRDefault="00897C5B" w:rsidP="00390F97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Oznaka</w:t>
            </w:r>
          </w:p>
          <w:p w:rsidRDefault="007C1B84" w:rsidP="00390F97" w:rsidR="00897C5B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ovršne isprave ako</w:t>
            </w:r>
            <w:r w:rsidR="00897C5B" w:rsidRPr="00AF37A5">
              <w:rPr>
                <w:b/>
                <w:sz w:val="16"/>
                <w:szCs w:val="16"/>
              </w:rPr>
              <w:t xml:space="preserve"> se tražbina zasniva na ovršnoj ispravi</w:t>
            </w:r>
          </w:p>
          <w:p w:rsidRDefault="00831561" w:rsidP="00390F97" w:rsidR="00831561" w:rsidRPr="00AF37A5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Tr="00290AB6" w:rsidR="00F27EA7" w:rsidRPr="00BD56B4">
        <w:tc>
          <w:tcPr>
            <w:tcW w:type="dxa" w:w="1008"/>
            <w:vAlign w:val="center"/>
          </w:tcPr>
          <w:p w:rsidRDefault="00F27EA7" w:rsidP="008B25C9" w:rsidR="00F27EA7" w:rsidRPr="008760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type="dxa" w:w="1841"/>
            <w:vAlign w:val="center"/>
          </w:tcPr>
          <w:p w:rsidRDefault="00F27EA7" w:rsidP="00713984" w:rsidR="00F27EA7" w:rsidRPr="008760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Podravska banka d.d.</w:t>
            </w:r>
          </w:p>
        </w:tc>
        <w:tc>
          <w:tcPr>
            <w:tcW w:type="dxa" w:w="1197"/>
            <w:vAlign w:val="center"/>
          </w:tcPr>
          <w:p w:rsidRDefault="00F27EA7" w:rsidP="00713984" w:rsidR="00F27EA7" w:rsidRPr="008760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97326283154</w:t>
            </w:r>
          </w:p>
        </w:tc>
        <w:tc>
          <w:tcPr>
            <w:tcW w:type="dxa" w:w="1988"/>
            <w:vAlign w:val="center"/>
          </w:tcPr>
          <w:p w:rsidRDefault="00F27EA7" w:rsidP="00F27EA7" w:rsidR="00F27EA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Opatička 3</w:t>
            </w:r>
          </w:p>
          <w:p w:rsidRDefault="00F27EA7" w:rsidP="00F27EA7" w:rsidR="00F27EA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48000 Koprivnica</w:t>
            </w:r>
          </w:p>
          <w:p w:rsidRDefault="00F27EA7" w:rsidP="00F27EA7" w:rsidR="00F27EA7" w:rsidRPr="008760AA">
            <w:pPr>
              <w:rPr>
                <w:sz w:val="16"/>
                <w:szCs w:val="16"/>
              </w:rPr>
            </w:pPr>
          </w:p>
        </w:tc>
        <w:tc>
          <w:tcPr>
            <w:tcW w:type="dxa" w:w="1203"/>
            <w:vAlign w:val="center"/>
          </w:tcPr>
          <w:p w:rsidRDefault="00F27EA7" w:rsidP="008B25C9" w:rsidR="00F27EA7" w:rsidRPr="008760A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1.007,65</w:t>
            </w:r>
          </w:p>
        </w:tc>
        <w:tc>
          <w:tcPr>
            <w:tcW w:type="dxa" w:w="1555"/>
            <w:vAlign w:val="center"/>
          </w:tcPr>
          <w:p w:rsidRDefault="00F27EA7" w:rsidP="00713984" w:rsidR="00F27EA7" w:rsidRPr="008760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Izvadak iz poslovnih knjiga</w:t>
            </w:r>
          </w:p>
        </w:tc>
        <w:tc>
          <w:tcPr>
            <w:tcW w:type="dxa" w:w="1301"/>
            <w:vAlign w:val="center"/>
          </w:tcPr>
          <w:p w:rsidRDefault="00F27EA7" w:rsidP="008B25C9" w:rsidR="00F27EA7" w:rsidRPr="008760A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1.007,65</w:t>
            </w:r>
          </w:p>
        </w:tc>
        <w:tc>
          <w:tcPr>
            <w:tcW w:type="dxa" w:w="1284"/>
            <w:vAlign w:val="center"/>
          </w:tcPr>
          <w:p w:rsidRDefault="00F27EA7" w:rsidP="004A47D7" w:rsidR="00F27EA7" w:rsidRPr="008760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Izvadak iz poslovnih knjiga</w:t>
            </w:r>
          </w:p>
        </w:tc>
        <w:tc>
          <w:tcPr>
            <w:tcW w:type="dxa" w:w="1082"/>
            <w:vAlign w:val="center"/>
          </w:tcPr>
          <w:p w:rsidRDefault="00F27EA7" w:rsidP="008B25C9" w:rsidR="00F27EA7" w:rsidRPr="008760A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type="dxa" w:w="1119"/>
            <w:vAlign w:val="center"/>
          </w:tcPr>
          <w:p w:rsidRDefault="00F27EA7" w:rsidP="00713984" w:rsidR="00F27EA7" w:rsidRPr="008760AA">
            <w:pPr>
              <w:rPr>
                <w:sz w:val="16"/>
                <w:szCs w:val="16"/>
              </w:rPr>
            </w:pPr>
          </w:p>
        </w:tc>
        <w:tc>
          <w:tcPr>
            <w:tcW w:type="dxa" w:w="2408"/>
            <w:vAlign w:val="center"/>
          </w:tcPr>
          <w:p w:rsidRDefault="00F27EA7" w:rsidP="00713984" w:rsidR="00F27EA7" w:rsidRPr="008760AA">
            <w:pPr>
              <w:rPr>
                <w:sz w:val="16"/>
                <w:szCs w:val="16"/>
              </w:rPr>
            </w:pPr>
          </w:p>
        </w:tc>
      </w:tr>
      <w:tr w:rsidTr="00290AB6" w:rsidR="00F27EA7" w:rsidRPr="00BD56B4">
        <w:tc>
          <w:tcPr>
            <w:tcW w:type="dxa" w:w="1008"/>
            <w:vAlign w:val="center"/>
          </w:tcPr>
          <w:p w:rsidRDefault="00F27EA7" w:rsidP="008B25C9" w:rsidR="00F27EA7" w:rsidRPr="008760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type="dxa" w:w="1841"/>
            <w:vAlign w:val="center"/>
          </w:tcPr>
          <w:p w:rsidRDefault="00F27EA7" w:rsidP="00897C5B" w:rsidR="00F27EA7" w:rsidRPr="008760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Financijska agencija</w:t>
            </w:r>
          </w:p>
        </w:tc>
        <w:tc>
          <w:tcPr>
            <w:tcW w:type="dxa" w:w="1197"/>
            <w:vAlign w:val="center"/>
          </w:tcPr>
          <w:p w:rsidRDefault="00F27EA7" w:rsidP="00897C5B" w:rsidR="00F27EA7" w:rsidRPr="008760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85821130368</w:t>
            </w:r>
          </w:p>
        </w:tc>
        <w:tc>
          <w:tcPr>
            <w:tcW w:type="dxa" w:w="1988"/>
            <w:vAlign w:val="center"/>
          </w:tcPr>
          <w:p w:rsidRDefault="00F27EA7" w:rsidP="00897C5B" w:rsidR="00F27EA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Ulica grada Vukovata 70</w:t>
            </w:r>
          </w:p>
          <w:p w:rsidRDefault="00F27EA7" w:rsidP="00897C5B" w:rsidR="00F27EA7" w:rsidRPr="008760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 Zagreb</w:t>
            </w:r>
          </w:p>
        </w:tc>
        <w:tc>
          <w:tcPr>
            <w:tcW w:type="dxa" w:w="1203"/>
            <w:vAlign w:val="center"/>
          </w:tcPr>
          <w:p w:rsidRDefault="00F27EA7" w:rsidP="008B25C9" w:rsidR="00F27EA7" w:rsidRPr="008760A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2.633,87</w:t>
            </w:r>
          </w:p>
        </w:tc>
        <w:tc>
          <w:tcPr>
            <w:tcW w:type="dxa" w:w="1555"/>
            <w:vAlign w:val="center"/>
          </w:tcPr>
          <w:p w:rsidRDefault="00F27EA7" w:rsidP="006A7F93" w:rsidR="00F27EA7" w:rsidRPr="008760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Pravomoćno ovršno rješenje</w:t>
            </w:r>
          </w:p>
        </w:tc>
        <w:tc>
          <w:tcPr>
            <w:tcW w:type="dxa" w:w="1301"/>
            <w:vAlign w:val="center"/>
          </w:tcPr>
          <w:p w:rsidRDefault="00F27EA7" w:rsidP="008B25C9" w:rsidR="00F27EA7" w:rsidRPr="008760A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2.633,87</w:t>
            </w:r>
          </w:p>
        </w:tc>
        <w:tc>
          <w:tcPr>
            <w:tcW w:type="dxa" w:w="1284"/>
            <w:vAlign w:val="center"/>
          </w:tcPr>
          <w:p w:rsidRDefault="00F27EA7" w:rsidP="004A47D7" w:rsidR="00F27EA7" w:rsidRPr="008760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Pravomoćno ovršno rješenje</w:t>
            </w:r>
          </w:p>
        </w:tc>
        <w:tc>
          <w:tcPr>
            <w:tcW w:type="dxa" w:w="1082"/>
            <w:vAlign w:val="center"/>
          </w:tcPr>
          <w:p w:rsidRDefault="00F27EA7" w:rsidP="008B25C9" w:rsidR="00F27EA7" w:rsidRPr="008760A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type="dxa" w:w="1119"/>
            <w:vAlign w:val="center"/>
          </w:tcPr>
          <w:p w:rsidRDefault="00F27EA7" w:rsidP="00897C5B" w:rsidR="00F27EA7" w:rsidRPr="008760AA">
            <w:pPr>
              <w:rPr>
                <w:sz w:val="16"/>
                <w:szCs w:val="16"/>
              </w:rPr>
            </w:pPr>
          </w:p>
        </w:tc>
        <w:tc>
          <w:tcPr>
            <w:tcW w:type="dxa" w:w="2408"/>
            <w:vAlign w:val="center"/>
          </w:tcPr>
          <w:p w:rsidRDefault="00F27EA7" w:rsidP="00665438" w:rsidR="00F27EA7" w:rsidRPr="008760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Ovrv-466/12</w:t>
            </w:r>
          </w:p>
        </w:tc>
      </w:tr>
      <w:tr w:rsidTr="00290AB6" w:rsidR="00710905" w:rsidRPr="00BD56B4">
        <w:tc>
          <w:tcPr>
            <w:tcW w:type="dxa" w:w="1008"/>
            <w:vAlign w:val="center"/>
          </w:tcPr>
          <w:p w:rsidRDefault="00710905" w:rsidP="008B25C9" w:rsidR="00710905" w:rsidRPr="008760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type="dxa" w:w="1841"/>
            <w:vAlign w:val="center"/>
          </w:tcPr>
          <w:p w:rsidRDefault="00710905" w:rsidP="00897C5B" w:rsidR="00710905" w:rsidRPr="008760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Addiko bank d.d.</w:t>
            </w:r>
          </w:p>
        </w:tc>
        <w:tc>
          <w:tcPr>
            <w:tcW w:type="dxa" w:w="1197"/>
            <w:vAlign w:val="center"/>
          </w:tcPr>
          <w:p w:rsidRDefault="00710905" w:rsidP="00897C5B" w:rsidR="00710905" w:rsidRPr="008760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14036333877</w:t>
            </w:r>
          </w:p>
        </w:tc>
        <w:tc>
          <w:tcPr>
            <w:tcW w:type="dxa" w:w="1988"/>
            <w:vAlign w:val="center"/>
          </w:tcPr>
          <w:p w:rsidRDefault="00710905" w:rsidP="00897C5B" w:rsidR="0071090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Slavonska 6</w:t>
            </w:r>
          </w:p>
          <w:p w:rsidRDefault="00710905" w:rsidP="00897C5B" w:rsidR="00710905" w:rsidRPr="008760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 Zagreb</w:t>
            </w:r>
          </w:p>
        </w:tc>
        <w:tc>
          <w:tcPr>
            <w:tcW w:type="dxa" w:w="1203"/>
            <w:vAlign w:val="center"/>
          </w:tcPr>
          <w:p w:rsidRDefault="00710905" w:rsidP="008B25C9" w:rsidR="00710905" w:rsidRPr="008760A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21.500,60</w:t>
            </w:r>
          </w:p>
        </w:tc>
        <w:tc>
          <w:tcPr>
            <w:tcW w:type="dxa" w:w="1555"/>
            <w:vAlign w:val="center"/>
          </w:tcPr>
          <w:p w:rsidRDefault="00710905" w:rsidP="00710905" w:rsidR="0071090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Platni promet</w:t>
            </w:r>
          </w:p>
          <w:p w:rsidRDefault="00710905" w:rsidP="00710905" w:rsidR="00710905" w:rsidRPr="008760AA">
            <w:pPr>
              <w:rPr>
                <w:sz w:val="16"/>
                <w:szCs w:val="16"/>
              </w:rPr>
            </w:pPr>
          </w:p>
        </w:tc>
        <w:tc>
          <w:tcPr>
            <w:tcW w:type="dxa" w:w="1301"/>
            <w:vAlign w:val="center"/>
          </w:tcPr>
          <w:p w:rsidRDefault="00710905" w:rsidP="008B25C9" w:rsidR="00710905" w:rsidRPr="008760A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21.500,60</w:t>
            </w:r>
          </w:p>
        </w:tc>
        <w:tc>
          <w:tcPr>
            <w:tcW w:type="dxa" w:w="1284"/>
            <w:vAlign w:val="center"/>
          </w:tcPr>
          <w:p w:rsidRDefault="00710905" w:rsidP="004A47D7" w:rsidR="0071090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Platni promet</w:t>
            </w:r>
          </w:p>
          <w:p w:rsidRDefault="00710905" w:rsidP="004A47D7" w:rsidR="00710905" w:rsidRPr="008760AA">
            <w:pPr>
              <w:rPr>
                <w:sz w:val="16"/>
                <w:szCs w:val="16"/>
              </w:rPr>
            </w:pPr>
          </w:p>
        </w:tc>
        <w:tc>
          <w:tcPr>
            <w:tcW w:type="dxa" w:w="1082"/>
            <w:vAlign w:val="center"/>
          </w:tcPr>
          <w:p w:rsidRDefault="00710905" w:rsidP="008B25C9" w:rsidR="00710905" w:rsidRPr="008760A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type="dxa" w:w="1119"/>
            <w:vAlign w:val="center"/>
          </w:tcPr>
          <w:p w:rsidRDefault="00710905" w:rsidP="00897C5B" w:rsidR="00710905" w:rsidRPr="008760AA">
            <w:pPr>
              <w:rPr>
                <w:sz w:val="16"/>
                <w:szCs w:val="16"/>
              </w:rPr>
            </w:pPr>
          </w:p>
        </w:tc>
        <w:tc>
          <w:tcPr>
            <w:tcW w:type="dxa" w:w="2408"/>
            <w:vAlign w:val="center"/>
          </w:tcPr>
          <w:p w:rsidRDefault="00710905" w:rsidP="00633C99" w:rsidR="00710905" w:rsidRPr="008760AA">
            <w:pPr>
              <w:rPr>
                <w:sz w:val="16"/>
                <w:szCs w:val="16"/>
              </w:rPr>
            </w:pPr>
          </w:p>
        </w:tc>
      </w:tr>
      <w:tr w:rsidTr="00290AB6" w:rsidR="00710905" w:rsidRPr="00BD56B4">
        <w:tc>
          <w:tcPr>
            <w:tcW w:type="dxa" w:w="1008"/>
            <w:vAlign w:val="center"/>
          </w:tcPr>
          <w:p w:rsidRDefault="00710905" w:rsidP="008B25C9" w:rsidR="00710905" w:rsidRPr="008760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type="dxa" w:w="1841"/>
            <w:vAlign w:val="center"/>
          </w:tcPr>
          <w:p w:rsidRDefault="0003524E" w:rsidP="00897C5B" w:rsidR="00710905" w:rsidRPr="008760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Wü</w:t>
            </w:r>
            <w:r w:rsidR="00710905">
              <w:rPr>
                <w:sz w:val="16"/>
                <w:szCs w:val="16"/>
              </w:rPr>
              <w:t>rth-Hrvatska d.o.o.</w:t>
            </w:r>
          </w:p>
        </w:tc>
        <w:tc>
          <w:tcPr>
            <w:tcW w:type="dxa" w:w="1197"/>
            <w:vAlign w:val="center"/>
          </w:tcPr>
          <w:p w:rsidRDefault="00710905" w:rsidP="00897C5B" w:rsidR="00710905" w:rsidRPr="008760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52641439848</w:t>
            </w:r>
          </w:p>
        </w:tc>
        <w:tc>
          <w:tcPr>
            <w:tcW w:type="dxa" w:w="1988"/>
            <w:vAlign w:val="center"/>
          </w:tcPr>
          <w:p w:rsidRDefault="00710905" w:rsidP="00897C5B" w:rsidR="0071090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Franje Lučića 32</w:t>
            </w:r>
          </w:p>
          <w:p w:rsidRDefault="00710905" w:rsidP="00897C5B" w:rsidR="00710905" w:rsidRPr="008760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 Zagreb</w:t>
            </w:r>
          </w:p>
        </w:tc>
        <w:tc>
          <w:tcPr>
            <w:tcW w:type="dxa" w:w="1203"/>
            <w:vAlign w:val="center"/>
          </w:tcPr>
          <w:p w:rsidRDefault="00710905" w:rsidP="008B25C9" w:rsidR="00710905" w:rsidRPr="008760A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7.943,98</w:t>
            </w:r>
          </w:p>
        </w:tc>
        <w:tc>
          <w:tcPr>
            <w:tcW w:type="dxa" w:w="1555"/>
            <w:vAlign w:val="center"/>
          </w:tcPr>
          <w:p w:rsidRDefault="00710905" w:rsidP="00B52615" w:rsidR="00710905" w:rsidRPr="008760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Pravomoćno ovršno rješenje</w:t>
            </w:r>
          </w:p>
        </w:tc>
        <w:tc>
          <w:tcPr>
            <w:tcW w:type="dxa" w:w="1301"/>
            <w:vAlign w:val="center"/>
          </w:tcPr>
          <w:p w:rsidRDefault="00710905" w:rsidP="008B25C9" w:rsidR="00710905" w:rsidRPr="008760A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7.943,98</w:t>
            </w:r>
          </w:p>
        </w:tc>
        <w:tc>
          <w:tcPr>
            <w:tcW w:type="dxa" w:w="1284"/>
            <w:vAlign w:val="center"/>
          </w:tcPr>
          <w:p w:rsidRDefault="00710905" w:rsidP="004A47D7" w:rsidR="00710905" w:rsidRPr="008760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Pravomoćno ovršno rješenje</w:t>
            </w:r>
          </w:p>
        </w:tc>
        <w:tc>
          <w:tcPr>
            <w:tcW w:type="dxa" w:w="1082"/>
            <w:vAlign w:val="center"/>
          </w:tcPr>
          <w:p w:rsidRDefault="00710905" w:rsidP="008B25C9" w:rsidR="00710905" w:rsidRPr="008760A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type="dxa" w:w="1119"/>
            <w:vAlign w:val="center"/>
          </w:tcPr>
          <w:p w:rsidRDefault="00710905" w:rsidP="00897C5B" w:rsidR="00710905" w:rsidRPr="008760AA">
            <w:pPr>
              <w:rPr>
                <w:sz w:val="16"/>
                <w:szCs w:val="16"/>
              </w:rPr>
            </w:pPr>
          </w:p>
        </w:tc>
        <w:tc>
          <w:tcPr>
            <w:tcW w:type="dxa" w:w="2408"/>
            <w:vAlign w:val="center"/>
          </w:tcPr>
          <w:p w:rsidRDefault="00710905" w:rsidP="00665438" w:rsidR="00710905" w:rsidRPr="008760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Ovrv-4818/09</w:t>
            </w:r>
          </w:p>
        </w:tc>
      </w:tr>
      <w:tr w:rsidTr="00290AB6" w:rsidR="00290AB6" w:rsidRPr="00BD56B4">
        <w:tc>
          <w:tcPr>
            <w:tcW w:type="dxa" w:w="1008"/>
            <w:vAlign w:val="center"/>
          </w:tcPr>
          <w:p w:rsidRDefault="00290AB6" w:rsidP="008B25C9" w:rsidR="00290AB6" w:rsidRPr="008760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type="dxa" w:w="1841"/>
            <w:vAlign w:val="center"/>
          </w:tcPr>
          <w:p w:rsidRDefault="00290AB6" w:rsidP="00897C5B" w:rsidR="00290AB6" w:rsidRPr="008760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Generali osiguranje d.d.</w:t>
            </w:r>
          </w:p>
        </w:tc>
        <w:tc>
          <w:tcPr>
            <w:tcW w:type="dxa" w:w="1197"/>
            <w:vAlign w:val="center"/>
          </w:tcPr>
          <w:p w:rsidRDefault="00290AB6" w:rsidP="00897C5B" w:rsidR="00290AB6" w:rsidRPr="008760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10840749604</w:t>
            </w:r>
          </w:p>
        </w:tc>
        <w:tc>
          <w:tcPr>
            <w:tcW w:type="dxa" w:w="1988"/>
            <w:vAlign w:val="center"/>
          </w:tcPr>
          <w:p w:rsidRDefault="00290AB6" w:rsidP="00896435" w:rsidR="00290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Ulica grada Vukovara 284</w:t>
            </w:r>
          </w:p>
          <w:p w:rsidRDefault="00290AB6" w:rsidP="00896435" w:rsidR="00290AB6" w:rsidRPr="008760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 Zagreb</w:t>
            </w:r>
          </w:p>
        </w:tc>
        <w:tc>
          <w:tcPr>
            <w:tcW w:type="dxa" w:w="1203"/>
            <w:vAlign w:val="center"/>
          </w:tcPr>
          <w:p w:rsidRDefault="00324D2B" w:rsidP="006A7F93" w:rsidR="00290AB6" w:rsidRPr="008760A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5.000</w:t>
            </w:r>
            <w:r w:rsidR="00290AB6">
              <w:rPr>
                <w:sz w:val="16"/>
                <w:szCs w:val="16"/>
              </w:rPr>
              <w:t>,31</w:t>
            </w:r>
          </w:p>
        </w:tc>
        <w:tc>
          <w:tcPr>
            <w:tcW w:type="dxa" w:w="1555"/>
            <w:vAlign w:val="center"/>
          </w:tcPr>
          <w:p w:rsidRDefault="00290AB6" w:rsidP="004A47D7" w:rsidR="00290AB6" w:rsidRPr="008760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Pravomoćno ovršno rješenje</w:t>
            </w:r>
          </w:p>
        </w:tc>
        <w:tc>
          <w:tcPr>
            <w:tcW w:type="dxa" w:w="1301"/>
            <w:vAlign w:val="center"/>
          </w:tcPr>
          <w:p w:rsidRDefault="00324D2B" w:rsidP="008B25C9" w:rsidR="00290AB6" w:rsidRPr="008760A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5.000</w:t>
            </w:r>
            <w:r w:rsidR="00290AB6">
              <w:rPr>
                <w:sz w:val="16"/>
                <w:szCs w:val="16"/>
              </w:rPr>
              <w:t>,31</w:t>
            </w:r>
          </w:p>
        </w:tc>
        <w:tc>
          <w:tcPr>
            <w:tcW w:type="dxa" w:w="1284"/>
            <w:vAlign w:val="center"/>
          </w:tcPr>
          <w:p w:rsidRDefault="00290AB6" w:rsidP="004A47D7" w:rsidR="00290AB6" w:rsidRPr="008760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Pravomoćno ovršno rješenje</w:t>
            </w:r>
          </w:p>
        </w:tc>
        <w:tc>
          <w:tcPr>
            <w:tcW w:type="dxa" w:w="1082"/>
            <w:vAlign w:val="center"/>
          </w:tcPr>
          <w:p w:rsidRDefault="00290AB6" w:rsidP="008B25C9" w:rsidR="00290AB6" w:rsidRPr="008760A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type="dxa" w:w="1119"/>
            <w:vAlign w:val="center"/>
          </w:tcPr>
          <w:p w:rsidRDefault="00290AB6" w:rsidP="00897C5B" w:rsidR="00290AB6" w:rsidRPr="008760AA">
            <w:pPr>
              <w:rPr>
                <w:sz w:val="16"/>
                <w:szCs w:val="16"/>
              </w:rPr>
            </w:pPr>
          </w:p>
        </w:tc>
        <w:tc>
          <w:tcPr>
            <w:tcW w:type="dxa" w:w="2408"/>
          </w:tcPr>
          <w:p w:rsidRDefault="00290AB6" w:rsidP="00897C5B" w:rsidR="00290AB6" w:rsidRPr="008760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Ovrv-435/11</w:t>
            </w:r>
          </w:p>
        </w:tc>
      </w:tr>
      <w:tr w:rsidTr="00290AB6" w:rsidR="00290AB6" w:rsidRPr="00BD56B4">
        <w:tc>
          <w:tcPr>
            <w:tcW w:type="dxa" w:w="1008"/>
            <w:vAlign w:val="center"/>
          </w:tcPr>
          <w:p w:rsidRDefault="00290AB6" w:rsidP="008B25C9" w:rsidR="00290AB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type="dxa" w:w="1841"/>
            <w:vAlign w:val="center"/>
          </w:tcPr>
          <w:p w:rsidRDefault="00290AB6" w:rsidP="00897C5B" w:rsidR="00290AB6" w:rsidRPr="008760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Hrvatske šume d.o.o.</w:t>
            </w:r>
          </w:p>
        </w:tc>
        <w:tc>
          <w:tcPr>
            <w:tcW w:type="dxa" w:w="1197"/>
            <w:vAlign w:val="center"/>
          </w:tcPr>
          <w:p w:rsidRDefault="00290AB6" w:rsidP="00897C5B" w:rsidR="00290AB6" w:rsidRPr="008760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69693144506</w:t>
            </w:r>
          </w:p>
        </w:tc>
        <w:tc>
          <w:tcPr>
            <w:tcW w:type="dxa" w:w="1988"/>
            <w:vAlign w:val="center"/>
          </w:tcPr>
          <w:p w:rsidRDefault="00290AB6" w:rsidP="00896435" w:rsidR="00290A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Ulica kneza Branimira 1</w:t>
            </w:r>
          </w:p>
          <w:p w:rsidRDefault="00290AB6" w:rsidP="00896435" w:rsidR="00290AB6" w:rsidRPr="008760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 Zagreb</w:t>
            </w:r>
          </w:p>
        </w:tc>
        <w:tc>
          <w:tcPr>
            <w:tcW w:type="dxa" w:w="1203"/>
            <w:vAlign w:val="center"/>
          </w:tcPr>
          <w:p w:rsidRDefault="00290AB6" w:rsidP="006A7F93" w:rsidR="00290AB6" w:rsidRPr="008760A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70.664,49</w:t>
            </w:r>
          </w:p>
        </w:tc>
        <w:tc>
          <w:tcPr>
            <w:tcW w:type="dxa" w:w="1555"/>
            <w:vAlign w:val="center"/>
          </w:tcPr>
          <w:p w:rsidRDefault="00290AB6" w:rsidP="004A47D7" w:rsidR="00290AB6" w:rsidRPr="008760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Pravomoćno ovršno rješenje</w:t>
            </w:r>
          </w:p>
        </w:tc>
        <w:tc>
          <w:tcPr>
            <w:tcW w:type="dxa" w:w="1301"/>
            <w:vAlign w:val="center"/>
          </w:tcPr>
          <w:p w:rsidRDefault="00290AB6" w:rsidP="00665438" w:rsidR="00290AB6" w:rsidRPr="008760A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70.664,49</w:t>
            </w:r>
          </w:p>
        </w:tc>
        <w:tc>
          <w:tcPr>
            <w:tcW w:type="dxa" w:w="1284"/>
            <w:vAlign w:val="center"/>
          </w:tcPr>
          <w:p w:rsidRDefault="00290AB6" w:rsidP="004A47D7" w:rsidR="00290AB6" w:rsidRPr="008760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Pravomoćno ovršno rješenje</w:t>
            </w:r>
          </w:p>
        </w:tc>
        <w:tc>
          <w:tcPr>
            <w:tcW w:type="dxa" w:w="1082"/>
            <w:vAlign w:val="center"/>
          </w:tcPr>
          <w:p w:rsidRDefault="00290AB6" w:rsidP="008B25C9" w:rsidR="00290AB6" w:rsidRPr="008760A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type="dxa" w:w="1119"/>
            <w:vAlign w:val="center"/>
          </w:tcPr>
          <w:p w:rsidRDefault="00290AB6" w:rsidP="00897C5B" w:rsidR="00290AB6" w:rsidRPr="008760AA">
            <w:pPr>
              <w:rPr>
                <w:sz w:val="16"/>
                <w:szCs w:val="16"/>
              </w:rPr>
            </w:pPr>
          </w:p>
        </w:tc>
        <w:tc>
          <w:tcPr>
            <w:tcW w:type="dxa" w:w="2408"/>
          </w:tcPr>
          <w:p w:rsidRDefault="00290AB6" w:rsidP="00897C5B" w:rsidR="00290AB6" w:rsidRPr="008760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Ovrv-513/10</w:t>
            </w:r>
          </w:p>
        </w:tc>
      </w:tr>
      <w:tr w:rsidTr="00290AB6" w:rsidR="006F2CB3" w:rsidRPr="00BD56B4">
        <w:tc>
          <w:tcPr>
            <w:tcW w:type="dxa" w:w="1008"/>
            <w:vAlign w:val="center"/>
          </w:tcPr>
          <w:p w:rsidRDefault="006F2CB3" w:rsidP="008B25C9" w:rsidR="006F2CB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type="dxa" w:w="1841"/>
            <w:vAlign w:val="center"/>
          </w:tcPr>
          <w:p w:rsidRDefault="006F2CB3" w:rsidP="00897C5B" w:rsidR="006F2C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VB Leasing d.o.o.</w:t>
            </w:r>
          </w:p>
        </w:tc>
        <w:tc>
          <w:tcPr>
            <w:tcW w:type="dxa" w:w="1197"/>
            <w:vAlign w:val="center"/>
          </w:tcPr>
          <w:p w:rsidRDefault="006F2CB3" w:rsidP="00897C5B" w:rsidR="006F2C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55525619967</w:t>
            </w:r>
          </w:p>
        </w:tc>
        <w:tc>
          <w:tcPr>
            <w:tcW w:type="dxa" w:w="1988"/>
            <w:vAlign w:val="center"/>
          </w:tcPr>
          <w:p w:rsidRDefault="006F2CB3" w:rsidP="00896435" w:rsidR="006F2C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Horvatova 82</w:t>
            </w:r>
          </w:p>
          <w:p w:rsidRDefault="006F2CB3" w:rsidP="00896435" w:rsidR="006F2C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 Zagreb</w:t>
            </w:r>
          </w:p>
        </w:tc>
        <w:tc>
          <w:tcPr>
            <w:tcW w:type="dxa" w:w="1203"/>
            <w:vAlign w:val="center"/>
          </w:tcPr>
          <w:p w:rsidRDefault="006F2CB3" w:rsidP="006A7F93" w:rsidR="006F2CB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22.419,58</w:t>
            </w:r>
          </w:p>
        </w:tc>
        <w:tc>
          <w:tcPr>
            <w:tcW w:type="dxa" w:w="1555"/>
            <w:vAlign w:val="center"/>
          </w:tcPr>
          <w:p w:rsidRDefault="006F2CB3" w:rsidP="004A47D7" w:rsidR="006F2C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Zadužnice u postupku naplate</w:t>
            </w:r>
          </w:p>
        </w:tc>
        <w:tc>
          <w:tcPr>
            <w:tcW w:type="dxa" w:w="1301"/>
            <w:vAlign w:val="center"/>
          </w:tcPr>
          <w:p w:rsidRDefault="006F2CB3" w:rsidP="00665438" w:rsidR="006F2CB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22.419,58</w:t>
            </w:r>
          </w:p>
        </w:tc>
        <w:tc>
          <w:tcPr>
            <w:tcW w:type="dxa" w:w="1284"/>
            <w:vAlign w:val="center"/>
          </w:tcPr>
          <w:p w:rsidRDefault="006F2CB3" w:rsidP="00A95032" w:rsidR="006F2C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Zadužnice u postupku naplate</w:t>
            </w:r>
          </w:p>
        </w:tc>
        <w:tc>
          <w:tcPr>
            <w:tcW w:type="dxa" w:w="1082"/>
            <w:vAlign w:val="center"/>
          </w:tcPr>
          <w:p w:rsidRDefault="006F2CB3" w:rsidP="008B25C9" w:rsidR="006F2CB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type="dxa" w:w="1119"/>
            <w:vAlign w:val="center"/>
          </w:tcPr>
          <w:p w:rsidRDefault="006F2CB3" w:rsidP="00897C5B" w:rsidR="006F2CB3" w:rsidRPr="008760AA">
            <w:pPr>
              <w:rPr>
                <w:sz w:val="16"/>
                <w:szCs w:val="16"/>
              </w:rPr>
            </w:pPr>
          </w:p>
        </w:tc>
        <w:tc>
          <w:tcPr>
            <w:tcW w:type="dxa" w:w="2408"/>
          </w:tcPr>
          <w:p w:rsidRDefault="006F2CB3" w:rsidP="00897C5B" w:rsidR="006F2C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OV-21832/07</w:t>
            </w:r>
          </w:p>
          <w:p w:rsidRDefault="006F2CB3" w:rsidP="00897C5B" w:rsidR="006F2C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OV-21831/07</w:t>
            </w:r>
          </w:p>
          <w:p w:rsidRDefault="006F2CB3" w:rsidP="00897C5B" w:rsidR="006F2C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 postupku naplate</w:t>
            </w:r>
          </w:p>
        </w:tc>
      </w:tr>
      <w:tr w:rsidTr="00290AB6" w:rsidR="002A27D7" w:rsidRPr="00BD56B4">
        <w:tc>
          <w:tcPr>
            <w:tcW w:type="dxa" w:w="1008"/>
            <w:vAlign w:val="center"/>
          </w:tcPr>
          <w:p w:rsidRDefault="002A27D7" w:rsidP="008B25C9" w:rsidR="002A27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type="dxa" w:w="1841"/>
            <w:vAlign w:val="center"/>
          </w:tcPr>
          <w:p w:rsidRDefault="002A27D7" w:rsidP="00897C5B" w:rsidR="002A27D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Erste&amp;Steiermarkisce bank d.d.</w:t>
            </w:r>
          </w:p>
        </w:tc>
        <w:tc>
          <w:tcPr>
            <w:tcW w:type="dxa" w:w="1197"/>
            <w:vAlign w:val="center"/>
          </w:tcPr>
          <w:p w:rsidRDefault="002A27D7" w:rsidP="00897C5B" w:rsidR="002A27D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23057039320</w:t>
            </w:r>
          </w:p>
        </w:tc>
        <w:tc>
          <w:tcPr>
            <w:tcW w:type="dxa" w:w="1988"/>
            <w:vAlign w:val="center"/>
          </w:tcPr>
          <w:p w:rsidRDefault="002A27D7" w:rsidP="00896435" w:rsidR="002A27D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Jadranski trg 3/a</w:t>
            </w:r>
          </w:p>
          <w:p w:rsidRDefault="002A27D7" w:rsidP="00896435" w:rsidR="002A27D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51000 Rijeka</w:t>
            </w:r>
          </w:p>
        </w:tc>
        <w:tc>
          <w:tcPr>
            <w:tcW w:type="dxa" w:w="1203"/>
            <w:vAlign w:val="center"/>
          </w:tcPr>
          <w:p w:rsidRDefault="002A27D7" w:rsidP="006A7F93" w:rsidR="002A27D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12.185.429,08</w:t>
            </w:r>
          </w:p>
        </w:tc>
        <w:tc>
          <w:tcPr>
            <w:tcW w:type="dxa" w:w="1555"/>
            <w:vAlign w:val="center"/>
          </w:tcPr>
          <w:p w:rsidRDefault="002A27D7" w:rsidP="004A47D7" w:rsidR="002A27D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Ugovori o kreditu sa zadužnicama na naplati</w:t>
            </w:r>
          </w:p>
          <w:p w:rsidRDefault="002A27D7" w:rsidP="004A47D7" w:rsidR="002A27D7">
            <w:pPr>
              <w:rPr>
                <w:sz w:val="16"/>
                <w:szCs w:val="16"/>
              </w:rPr>
            </w:pPr>
          </w:p>
          <w:p w:rsidRDefault="002A27D7" w:rsidP="004A47D7" w:rsidR="002A27D7">
            <w:pPr>
              <w:rPr>
                <w:sz w:val="16"/>
                <w:szCs w:val="16"/>
              </w:rPr>
            </w:pPr>
          </w:p>
          <w:p w:rsidRDefault="002A27D7" w:rsidP="004A47D7" w:rsidR="002A27D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Pravomoćno ovršno rješenje</w:t>
            </w:r>
          </w:p>
        </w:tc>
        <w:tc>
          <w:tcPr>
            <w:tcW w:type="dxa" w:w="1301"/>
            <w:vAlign w:val="center"/>
          </w:tcPr>
          <w:p w:rsidRDefault="002A27D7" w:rsidP="00665438" w:rsidR="002A27D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12.185.429,08</w:t>
            </w:r>
          </w:p>
        </w:tc>
        <w:tc>
          <w:tcPr>
            <w:tcW w:type="dxa" w:w="1284"/>
            <w:vAlign w:val="center"/>
          </w:tcPr>
          <w:p w:rsidRDefault="002A27D7" w:rsidP="004A47D7" w:rsidR="002A27D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Ugovori o kreditu</w:t>
            </w:r>
            <w:r w:rsidR="00C258EC">
              <w:rPr>
                <w:sz w:val="16"/>
                <w:szCs w:val="16"/>
              </w:rPr>
              <w:t xml:space="preserve"> sa zadužnicama na naplati</w:t>
            </w:r>
          </w:p>
          <w:p w:rsidRDefault="002A27D7" w:rsidP="004A47D7" w:rsidR="002A27D7">
            <w:pPr>
              <w:rPr>
                <w:sz w:val="16"/>
                <w:szCs w:val="16"/>
              </w:rPr>
            </w:pPr>
          </w:p>
          <w:p w:rsidRDefault="002A27D7" w:rsidP="004A47D7" w:rsidR="002A27D7">
            <w:pPr>
              <w:rPr>
                <w:sz w:val="16"/>
                <w:szCs w:val="16"/>
              </w:rPr>
            </w:pPr>
          </w:p>
          <w:p w:rsidRDefault="006F2CB3" w:rsidP="004A47D7" w:rsidR="002A27D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Pravomoćna presuda</w:t>
            </w:r>
          </w:p>
        </w:tc>
        <w:tc>
          <w:tcPr>
            <w:tcW w:type="dxa" w:w="1082"/>
            <w:vAlign w:val="center"/>
          </w:tcPr>
          <w:p w:rsidRDefault="002A27D7" w:rsidP="008B25C9" w:rsidR="002A27D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type="dxa" w:w="1119"/>
            <w:vAlign w:val="center"/>
          </w:tcPr>
          <w:p w:rsidRDefault="002A27D7" w:rsidP="00897C5B" w:rsidR="002A27D7" w:rsidRPr="008760AA">
            <w:pPr>
              <w:rPr>
                <w:sz w:val="16"/>
                <w:szCs w:val="16"/>
              </w:rPr>
            </w:pPr>
          </w:p>
        </w:tc>
        <w:tc>
          <w:tcPr>
            <w:tcW w:type="dxa" w:w="2408"/>
          </w:tcPr>
          <w:p w:rsidRDefault="002A27D7" w:rsidP="00897C5B" w:rsidR="002A27D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Zadužnice:</w:t>
            </w:r>
          </w:p>
          <w:p w:rsidRDefault="002A27D7" w:rsidP="00897C5B" w:rsidR="002A27D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OV-10320/06; OV-24950/08;</w:t>
            </w:r>
          </w:p>
          <w:p w:rsidRDefault="002A27D7" w:rsidP="00897C5B" w:rsidR="002A27D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OV-1794/08; OV-4962/08;</w:t>
            </w:r>
          </w:p>
          <w:p w:rsidRDefault="002A27D7" w:rsidP="00897C5B" w:rsidR="002A27D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OV-4964/08; OV-4963/08;</w:t>
            </w:r>
          </w:p>
          <w:p w:rsidRDefault="002A27D7" w:rsidP="006F2CB3" w:rsidR="002A27D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OV-20474/06</w:t>
            </w:r>
            <w:r w:rsidR="006F2CB3">
              <w:rPr>
                <w:sz w:val="16"/>
                <w:szCs w:val="16"/>
              </w:rPr>
              <w:t xml:space="preserve"> – u postupku naplate</w:t>
            </w:r>
          </w:p>
          <w:p w:rsidRDefault="00CE40F1" w:rsidP="006F2CB3" w:rsidR="00CE40F1">
            <w:pPr>
              <w:rPr>
                <w:sz w:val="16"/>
                <w:szCs w:val="16"/>
              </w:rPr>
            </w:pPr>
          </w:p>
          <w:p w:rsidRDefault="002A27D7" w:rsidP="00897C5B" w:rsidR="002A27D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P-293</w:t>
            </w:r>
            <w:r w:rsidR="00C258EC">
              <w:rPr>
                <w:sz w:val="16"/>
                <w:szCs w:val="16"/>
              </w:rPr>
              <w:t>/13</w:t>
            </w:r>
            <w:r>
              <w:rPr>
                <w:sz w:val="16"/>
                <w:szCs w:val="16"/>
              </w:rPr>
              <w:t xml:space="preserve"> Trgovački sud u Rijeci</w:t>
            </w:r>
          </w:p>
        </w:tc>
      </w:tr>
      <w:tr w:rsidTr="004163BB" w:rsidR="00497AB3" w:rsidRPr="00072F20">
        <w:tc>
          <w:tcPr>
            <w:tcW w:type="dxa" w:w="6034"/>
            <w:gridSpan w:val="4"/>
            <w:vAlign w:val="center"/>
          </w:tcPr>
          <w:p w:rsidRDefault="00497AB3" w:rsidP="004A47D7" w:rsidR="00497AB3" w:rsidRPr="00072F20">
            <w:pPr>
              <w:rPr>
                <w:b/>
                <w:sz w:val="16"/>
                <w:szCs w:val="16"/>
              </w:rPr>
            </w:pPr>
            <w:r w:rsidRPr="00072F20">
              <w:rPr>
                <w:b/>
                <w:sz w:val="16"/>
                <w:szCs w:val="16"/>
              </w:rPr>
              <w:t xml:space="preserve">UKUPNO – II </w:t>
            </w:r>
            <w:r>
              <w:rPr>
                <w:b/>
                <w:sz w:val="16"/>
                <w:szCs w:val="16"/>
              </w:rPr>
              <w:t xml:space="preserve">    VIŠI ISPLATNI RED-PRIZNATO-OSPORENO:</w:t>
            </w:r>
          </w:p>
        </w:tc>
        <w:tc>
          <w:tcPr>
            <w:tcW w:type="dxa" w:w="1203"/>
            <w:vAlign w:val="center"/>
          </w:tcPr>
          <w:p w:rsidRDefault="00D7719A" w:rsidP="004A47D7" w:rsidR="00497AB3" w:rsidRPr="00072F20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31.433.33</w:t>
            </w:r>
            <w:r w:rsidR="00497AB3">
              <w:rPr>
                <w:b/>
                <w:sz w:val="16"/>
                <w:szCs w:val="16"/>
              </w:rPr>
              <w:t>2,17</w:t>
            </w:r>
          </w:p>
        </w:tc>
        <w:tc>
          <w:tcPr>
            <w:tcW w:type="dxa" w:w="1555"/>
            <w:vAlign w:val="center"/>
          </w:tcPr>
          <w:p w:rsidRDefault="00497AB3" w:rsidP="004A47D7" w:rsidR="00497AB3" w:rsidRPr="00072F20">
            <w:pPr>
              <w:rPr>
                <w:b/>
                <w:sz w:val="16"/>
                <w:szCs w:val="16"/>
              </w:rPr>
            </w:pPr>
          </w:p>
        </w:tc>
        <w:tc>
          <w:tcPr>
            <w:tcW w:type="dxa" w:w="1301"/>
            <w:vAlign w:val="center"/>
          </w:tcPr>
          <w:p w:rsidRDefault="00D7719A" w:rsidP="00587088" w:rsidR="00497AB3" w:rsidRPr="00072F20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31.433.33</w:t>
            </w:r>
            <w:r w:rsidR="00497AB3">
              <w:rPr>
                <w:b/>
                <w:sz w:val="16"/>
                <w:szCs w:val="16"/>
              </w:rPr>
              <w:t>2,17</w:t>
            </w:r>
          </w:p>
        </w:tc>
        <w:tc>
          <w:tcPr>
            <w:tcW w:type="dxa" w:w="1284"/>
            <w:vAlign w:val="center"/>
          </w:tcPr>
          <w:p w:rsidRDefault="00497AB3" w:rsidP="004A47D7" w:rsidR="00497AB3" w:rsidRPr="00072F20">
            <w:pPr>
              <w:rPr>
                <w:b/>
                <w:sz w:val="16"/>
                <w:szCs w:val="16"/>
              </w:rPr>
            </w:pPr>
          </w:p>
        </w:tc>
        <w:tc>
          <w:tcPr>
            <w:tcW w:type="dxa" w:w="1082"/>
            <w:vAlign w:val="center"/>
          </w:tcPr>
          <w:p w:rsidRDefault="00497AB3" w:rsidP="004A47D7" w:rsidR="00497AB3" w:rsidRPr="006A7426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0,00</w:t>
            </w:r>
          </w:p>
        </w:tc>
        <w:tc>
          <w:tcPr>
            <w:tcW w:type="dxa" w:w="1119"/>
            <w:vAlign w:val="center"/>
          </w:tcPr>
          <w:p w:rsidRDefault="00497AB3" w:rsidP="004A47D7" w:rsidR="00497AB3" w:rsidRPr="00072F20">
            <w:pPr>
              <w:rPr>
                <w:b/>
                <w:sz w:val="16"/>
                <w:szCs w:val="16"/>
              </w:rPr>
            </w:pPr>
          </w:p>
        </w:tc>
        <w:tc>
          <w:tcPr>
            <w:tcW w:type="dxa" w:w="2408"/>
          </w:tcPr>
          <w:p w:rsidRDefault="00497AB3" w:rsidP="004A47D7" w:rsidR="00497AB3" w:rsidRPr="00072F20">
            <w:pPr>
              <w:rPr>
                <w:b/>
                <w:sz w:val="16"/>
                <w:szCs w:val="16"/>
              </w:rPr>
            </w:pPr>
          </w:p>
        </w:tc>
      </w:tr>
    </w:tbl>
    <w:p w:rsidRDefault="00FF4ABE" w:rsidP="003820CE" w:rsidR="00FF4ABE">
      <w:pPr>
        <w:jc w:val="center"/>
        <w:rPr>
          <w:b/>
          <w:bCs/>
        </w:rPr>
      </w:pPr>
    </w:p>
    <w:p w:rsidRDefault="001551A2" w:rsidP="003820CE" w:rsidR="001551A2">
      <w:pPr>
        <w:jc w:val="center"/>
        <w:rPr>
          <w:b/>
          <w:bCs/>
        </w:rPr>
      </w:pPr>
    </w:p>
    <w:p w:rsidRDefault="002A27D7" w:rsidP="003820CE" w:rsidR="002A27D7">
      <w:pPr>
        <w:jc w:val="center"/>
        <w:rPr>
          <w:b/>
          <w:bCs/>
        </w:rPr>
      </w:pPr>
    </w:p>
    <w:p w:rsidRDefault="002A27D7" w:rsidP="003820CE" w:rsidR="002A27D7">
      <w:pPr>
        <w:jc w:val="center"/>
        <w:rPr>
          <w:b/>
          <w:bCs/>
        </w:rPr>
      </w:pPr>
    </w:p>
    <w:p w:rsidRDefault="002A27D7" w:rsidP="003820CE" w:rsidR="002A27D7">
      <w:pPr>
        <w:jc w:val="center"/>
        <w:rPr>
          <w:b/>
          <w:bCs/>
        </w:rPr>
      </w:pPr>
    </w:p>
    <w:p w:rsidRDefault="002A27D7" w:rsidP="003820CE" w:rsidR="002A27D7">
      <w:pPr>
        <w:jc w:val="center"/>
        <w:rPr>
          <w:b/>
          <w:bCs/>
        </w:rPr>
      </w:pPr>
    </w:p>
    <w:p w:rsidRDefault="002A27D7" w:rsidP="003820CE" w:rsidR="002A27D7">
      <w:pPr>
        <w:jc w:val="center"/>
        <w:rPr>
          <w:b/>
          <w:bCs/>
        </w:rPr>
      </w:pPr>
    </w:p>
    <w:p w:rsidRDefault="002A27D7" w:rsidP="003820CE" w:rsidR="002A27D7">
      <w:pPr>
        <w:jc w:val="center"/>
        <w:rPr>
          <w:b/>
          <w:bCs/>
        </w:rPr>
      </w:pPr>
    </w:p>
    <w:p w:rsidRDefault="002A27D7" w:rsidP="003820CE" w:rsidR="002A27D7">
      <w:pPr>
        <w:jc w:val="center"/>
        <w:rPr>
          <w:b/>
          <w:bCs/>
        </w:rPr>
      </w:pPr>
    </w:p>
    <w:p w:rsidRDefault="002A27D7" w:rsidP="003820CE" w:rsidR="002A27D7">
      <w:pPr>
        <w:jc w:val="center"/>
        <w:rPr>
          <w:b/>
          <w:bCs/>
        </w:rPr>
      </w:pPr>
    </w:p>
    <w:p w:rsidRDefault="002A27D7" w:rsidP="003820CE" w:rsidR="002A27D7">
      <w:pPr>
        <w:jc w:val="center"/>
        <w:rPr>
          <w:b/>
          <w:bCs/>
        </w:rPr>
      </w:pPr>
    </w:p>
    <w:p w:rsidRDefault="002A27D7" w:rsidP="003820CE" w:rsidR="002A27D7">
      <w:pPr>
        <w:jc w:val="center"/>
        <w:rPr>
          <w:b/>
          <w:bCs/>
        </w:rPr>
      </w:pPr>
    </w:p>
    <w:p w:rsidRDefault="002A27D7" w:rsidP="003820CE" w:rsidR="002A27D7">
      <w:pPr>
        <w:jc w:val="center"/>
        <w:rPr>
          <w:b/>
          <w:bCs/>
        </w:rPr>
      </w:pPr>
    </w:p>
    <w:p w:rsidRDefault="00DD3EF9" w:rsidP="00D22EF4" w:rsidR="00DD3EF9">
      <w:pPr>
        <w:spacing w:after="80"/>
        <w:rPr>
          <w:b/>
          <w:bCs/>
        </w:rPr>
      </w:pPr>
    </w:p>
    <w:p w:rsidRDefault="00DD3EF9" w:rsidP="00D22EF4" w:rsidR="00DD3EF9">
      <w:pPr>
        <w:spacing w:after="80"/>
        <w:rPr>
          <w:b/>
          <w:bCs/>
        </w:rPr>
      </w:pPr>
    </w:p>
    <w:p w:rsidRDefault="00DD3EF9" w:rsidP="00D22EF4" w:rsidR="00DD3EF9">
      <w:pPr>
        <w:spacing w:after="80"/>
        <w:rPr>
          <w:b/>
          <w:bCs/>
        </w:rPr>
      </w:pPr>
    </w:p>
    <w:p w:rsidRDefault="009D6DCA" w:rsidP="0017299B" w:rsidR="009D6DCA">
      <w:pPr>
        <w:spacing w:after="80"/>
        <w:ind w:left="1080"/>
        <w:rPr>
          <w:b/>
          <w:bCs/>
        </w:rPr>
      </w:pPr>
    </w:p>
    <w:p w:rsidRDefault="001551A2" w:rsidP="001551A2" w:rsidR="001551A2">
      <w:pPr>
        <w:numPr>
          <w:ilvl w:val="0"/>
          <w:numId w:val="9"/>
        </w:numPr>
        <w:spacing w:after="80"/>
        <w:jc w:val="center"/>
        <w:rPr>
          <w:b/>
          <w:bCs/>
        </w:rPr>
      </w:pPr>
      <w:r>
        <w:rPr>
          <w:b/>
          <w:bCs/>
        </w:rPr>
        <w:t xml:space="preserve">TABLICA </w:t>
      </w:r>
      <w:r w:rsidRPr="00655B39">
        <w:rPr>
          <w:b/>
          <w:bCs/>
        </w:rPr>
        <w:t>RAZLUČNI</w:t>
      </w:r>
      <w:r w:rsidRPr="003726DD">
        <w:rPr>
          <w:b/>
          <w:bCs/>
        </w:rPr>
        <w:t>H PRAVA</w:t>
      </w:r>
    </w:p>
    <w:p w:rsidRDefault="001551A2" w:rsidP="00D22EF4" w:rsidR="001551A2" w:rsidRPr="00F41ADB">
      <w:pPr>
        <w:spacing w:after="80"/>
        <w:rPr>
          <w:b/>
          <w:bCs/>
        </w:rPr>
      </w:pPr>
    </w:p>
    <w:tbl>
      <w:tblPr>
        <w:tblpPr w:tblpY="1" w:tblpXSpec="center" w:vertAnchor="text" w:rightFromText="180" w:leftFromText="180"/>
        <w:tblOverlap w:val="never"/>
        <w:tblW w:type="pct" w:w="5532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565"/>
        <w:gridCol w:w="2759"/>
        <w:gridCol w:w="1221"/>
        <w:gridCol w:w="1398"/>
        <w:gridCol w:w="1520"/>
        <w:gridCol w:w="1511"/>
        <w:gridCol w:w="2738"/>
        <w:gridCol w:w="3896"/>
      </w:tblGrid>
      <w:tr w:rsidTr="00DD3EF9" w:rsidR="002D5042" w:rsidRPr="005769B1">
        <w:trPr>
          <w:jc w:val="center"/>
        </w:trPr>
        <w:tc>
          <w:tcPr>
            <w:tcW w:type="pct" w:w="1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D5042" w:rsidP="00546CED" w:rsidR="002D5042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43519A">
              <w:rPr>
                <w:rFonts w:cs="Times New Roman" w:hAnsi="Times New Roman" w:ascii="Times New Roman"/>
                <w:b/>
                <w:sz w:val="16"/>
                <w:szCs w:val="16"/>
              </w:rPr>
              <w:t>Red.</w:t>
            </w:r>
          </w:p>
          <w:p w:rsidRDefault="002D5042" w:rsidP="00546CED" w:rsidR="002D5042" w:rsidRPr="0043519A">
            <w:pPr>
              <w:pStyle w:val="Bezproreda"/>
              <w:ind w:firstLine="135" w:left="-285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43519A">
              <w:rPr>
                <w:rFonts w:cs="Times New Roman" w:hAnsi="Times New Roman" w:ascii="Times New Roman"/>
                <w:b/>
                <w:sz w:val="16"/>
                <w:szCs w:val="16"/>
              </w:rPr>
              <w:t>broj</w:t>
            </w:r>
          </w:p>
        </w:tc>
        <w:tc>
          <w:tcPr>
            <w:tcW w:type="pct" w:w="8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D5042" w:rsidP="00546CED" w:rsidR="002D5042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43519A">
              <w:rPr>
                <w:rFonts w:cs="Times New Roman" w:hAnsi="Times New Roman" w:ascii="Times New Roman"/>
                <w:b/>
                <w:sz w:val="16"/>
                <w:szCs w:val="16"/>
              </w:rPr>
              <w:t>Ime i prezime /  tvrtka ili naziv razlučnog vjerovnika</w:t>
            </w:r>
          </w:p>
        </w:tc>
        <w:tc>
          <w:tcPr>
            <w:tcW w:type="pct" w:w="3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D5042" w:rsidP="00546CED" w:rsidR="002D5042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43519A">
              <w:rPr>
                <w:rFonts w:cs="Times New Roman" w:hAnsi="Times New Roman" w:ascii="Times New Roman"/>
                <w:b/>
                <w:sz w:val="16"/>
                <w:szCs w:val="16"/>
              </w:rPr>
              <w:t xml:space="preserve">OIB razlučnog vjerovnika </w:t>
            </w:r>
          </w:p>
        </w:tc>
        <w:tc>
          <w:tcPr>
            <w:tcW w:type="pct" w:w="4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D5042" w:rsidP="00546CED" w:rsidR="002D5042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43519A">
              <w:rPr>
                <w:rFonts w:cs="Times New Roman" w:hAnsi="Times New Roman" w:ascii="Times New Roman"/>
                <w:b/>
                <w:sz w:val="16"/>
                <w:szCs w:val="16"/>
              </w:rPr>
              <w:t>Adresa / sjedište razlučnog vjerovnika</w:t>
            </w:r>
          </w:p>
        </w:tc>
        <w:tc>
          <w:tcPr>
            <w:tcW w:type="pct" w:w="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D5042" w:rsidP="00546CED" w:rsidR="002D5042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43519A">
              <w:rPr>
                <w:rFonts w:cs="Times New Roman" w:hAnsi="Times New Roman" w:ascii="Times New Roman"/>
                <w:b/>
                <w:sz w:val="16"/>
                <w:szCs w:val="16"/>
              </w:rPr>
              <w:t>Javna knjiga u koju je razlučno pravo upisano</w:t>
            </w:r>
          </w:p>
        </w:tc>
        <w:tc>
          <w:tcPr>
            <w:tcW w:type="pct" w:w="4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D5042" w:rsidP="00546CED" w:rsidR="002D5042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43519A">
              <w:rPr>
                <w:rFonts w:cs="Times New Roman" w:hAnsi="Times New Roman" w:ascii="Times New Roman"/>
                <w:b/>
                <w:sz w:val="16"/>
                <w:szCs w:val="16"/>
              </w:rPr>
              <w:t>Iznos tražbine osigurane razlučnim pravom</w:t>
            </w:r>
          </w:p>
        </w:tc>
        <w:tc>
          <w:tcPr>
            <w:tcW w:type="pct" w:w="8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D5042" w:rsidP="00546CED" w:rsidR="002D5042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43519A">
              <w:rPr>
                <w:rFonts w:cs="Times New Roman" w:hAnsi="Times New Roman" w:ascii="Times New Roman"/>
                <w:b/>
                <w:sz w:val="16"/>
                <w:szCs w:val="16"/>
              </w:rPr>
              <w:t>Pravnu osnovu tražbine osigurane razlučnim pravom</w:t>
            </w:r>
          </w:p>
        </w:tc>
        <w:tc>
          <w:tcPr>
            <w:tcW w:type="pct" w:w="12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D5042" w:rsidP="00546CED" w:rsidR="002D5042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43519A">
              <w:rPr>
                <w:rFonts w:cs="Times New Roman" w:hAnsi="Times New Roman" w:ascii="Times New Roman"/>
                <w:b/>
                <w:sz w:val="16"/>
                <w:szCs w:val="16"/>
              </w:rPr>
              <w:t>Dio imovine na koji se odnosi razlučno pravo</w:t>
            </w:r>
          </w:p>
        </w:tc>
      </w:tr>
      <w:tr w:rsidTr="00DD3EF9" w:rsidR="00DD3EF9" w:rsidRPr="005769B1">
        <w:trPr>
          <w:trHeight w:val="3445"/>
          <w:jc w:val="center"/>
        </w:trPr>
        <w:tc>
          <w:tcPr>
            <w:tcW w:type="pct" w:w="1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D3EF9" w:rsidP="00E400D2" w:rsidR="00DD3EF9" w:rsidRPr="003105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82335F">
              <w:rPr>
                <w:sz w:val="18"/>
                <w:szCs w:val="18"/>
              </w:rPr>
              <w:t>1</w:t>
            </w:r>
          </w:p>
        </w:tc>
        <w:tc>
          <w:tcPr>
            <w:tcW w:type="pct" w:w="8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D3EF9" w:rsidP="00E400D2" w:rsidR="00DD3EF9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Nabla plus d.o.o.</w:t>
            </w:r>
          </w:p>
        </w:tc>
        <w:tc>
          <w:tcPr>
            <w:tcW w:type="pct" w:w="3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D3EF9" w:rsidP="00E400D2" w:rsidR="00DD3EF9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50697070495</w:t>
            </w:r>
          </w:p>
        </w:tc>
        <w:tc>
          <w:tcPr>
            <w:tcW w:type="pct" w:w="4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D3EF9" w:rsidP="00E400D2" w:rsidR="00DD3E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Lukoranska 2</w:t>
            </w:r>
          </w:p>
          <w:p w:rsidRDefault="00DD3EF9" w:rsidP="00E400D2" w:rsidR="00DD3EF9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10000 Zagreb</w:t>
            </w:r>
          </w:p>
        </w:tc>
        <w:tc>
          <w:tcPr>
            <w:tcW w:type="pct" w:w="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D4586" w:rsidP="002B20DE" w:rsidR="007D4586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7D4586" w:rsidP="002B20DE" w:rsidR="00050CFD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Općinski sud u Novom Zagrebu </w:t>
            </w:r>
          </w:p>
          <w:p w:rsidRDefault="00F1221F" w:rsidP="002B20DE" w:rsidR="00DD3EF9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Zemljišno knjižni odjel  Novi Zagreb, zk.ul.</w:t>
            </w:r>
          </w:p>
          <w:p w:rsidRDefault="00F1221F" w:rsidP="002B20DE" w:rsidR="00F1221F" w:rsidRPr="002B20DE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br. 290</w:t>
            </w:r>
          </w:p>
        </w:tc>
        <w:tc>
          <w:tcPr>
            <w:tcW w:type="pct" w:w="4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2335F" w:rsidP="00546CED" w:rsidR="00DD3EF9" w:rsidRPr="0082335F">
            <w:pPr>
              <w:pStyle w:val="Bezproreda"/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  <w:r w:rsidRPr="0082335F">
              <w:rPr>
                <w:rFonts w:cs="Times New Roman" w:hAnsi="Times New Roman" w:ascii="Times New Roman"/>
                <w:sz w:val="16"/>
                <w:szCs w:val="16"/>
              </w:rPr>
              <w:t>4.708,59 kn</w:t>
            </w:r>
          </w:p>
        </w:tc>
        <w:tc>
          <w:tcPr>
            <w:tcW w:type="pct" w:w="8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93E15" w:rsidP="006309ED" w:rsidR="00DD3EF9">
            <w:pPr>
              <w:pStyle w:val="Bezproreda"/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Ovršni postupak posl.broj Ovr-674/2015</w:t>
            </w:r>
          </w:p>
          <w:p w:rsidRDefault="00393E15" w:rsidP="006309ED" w:rsidR="00393E15" w:rsidRPr="0082335F">
            <w:pPr>
              <w:pStyle w:val="Bezproreda"/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Općinski sud u Novom Zag</w:t>
            </w:r>
            <w:r w:rsidR="00F1221F">
              <w:rPr>
                <w:rFonts w:cs="Times New Roman" w:hAnsi="Times New Roman" w:ascii="Times New Roman"/>
                <w:sz w:val="16"/>
                <w:szCs w:val="16"/>
              </w:rPr>
              <w:t>r</w:t>
            </w:r>
            <w:r>
              <w:rPr>
                <w:rFonts w:cs="Times New Roman" w:hAnsi="Times New Roman" w:ascii="Times New Roman"/>
                <w:sz w:val="16"/>
                <w:szCs w:val="16"/>
              </w:rPr>
              <w:t>ebu</w:t>
            </w:r>
          </w:p>
        </w:tc>
        <w:tc>
          <w:tcPr>
            <w:tcW w:type="pct" w:w="12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2335F" w:rsidP="00F41ADB" w:rsidR="00DD3EF9" w:rsidRPr="00F41ADB">
            <w:pPr>
              <w:pStyle w:val="Bezproreda"/>
              <w:jc w:val="both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Zgrada br. 3B i zgrada, te dvoište u Zagrebu, Stupnik-Rožmanka</w:t>
            </w:r>
          </w:p>
        </w:tc>
      </w:tr>
    </w:tbl>
    <w:p w:rsidRDefault="004C21E5" w:rsidP="00D22EF4" w:rsidR="004C21E5">
      <w:pPr>
        <w:rPr>
          <w:b/>
          <w:bCs/>
        </w:rPr>
      </w:pPr>
    </w:p>
    <w:p w:rsidRDefault="004C21E5" w:rsidP="00301538" w:rsidR="004C21E5">
      <w:pPr>
        <w:jc w:val="center"/>
        <w:rPr>
          <w:b/>
          <w:bCs/>
        </w:rPr>
      </w:pPr>
    </w:p>
    <w:p w:rsidRDefault="00301538" w:rsidP="00301538" w:rsidR="00301538" w:rsidRPr="003726DD">
      <w:pPr>
        <w:jc w:val="center"/>
        <w:rPr>
          <w:b/>
          <w:bCs/>
        </w:rPr>
      </w:pPr>
      <w:r>
        <w:rPr>
          <w:b/>
          <w:bCs/>
        </w:rPr>
        <w:t xml:space="preserve">III.        TABLICA IZLUČNIH </w:t>
      </w:r>
      <w:r w:rsidRPr="00655B39">
        <w:rPr>
          <w:b/>
          <w:bCs/>
        </w:rPr>
        <w:t>PRAVA</w:t>
      </w:r>
    </w:p>
    <w:p w:rsidRDefault="00301538" w:rsidP="00301538" w:rsidR="00301538" w:rsidRPr="00C30943">
      <w:pPr>
        <w:jc w:val="center"/>
        <w:rPr>
          <w:sz w:val="18"/>
          <w:szCs w:val="18"/>
        </w:rPr>
      </w:pPr>
    </w:p>
    <w:tbl>
      <w:tblPr>
        <w:tblpPr w:tblpY="1" w:tblpXSpec="center" w:vertAnchor="text" w:rightFromText="180" w:leftFromText="180"/>
        <w:tblOverlap w:val="never"/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773"/>
        <w:gridCol w:w="2861"/>
        <w:gridCol w:w="1515"/>
        <w:gridCol w:w="2861"/>
        <w:gridCol w:w="2017"/>
        <w:gridCol w:w="4080"/>
      </w:tblGrid>
      <w:tr w:rsidR="00301538" w:rsidRPr="00C30943">
        <w:trPr>
          <w:jc w:val="center"/>
        </w:trPr>
        <w:tc>
          <w:tcPr>
            <w:tcW w:type="pct" w:w="2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1538" w:rsidP="001828E2" w:rsidR="00301538" w:rsidRPr="00301538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8"/>
                <w:szCs w:val="18"/>
              </w:rPr>
            </w:pPr>
            <w:r w:rsidRPr="00301538">
              <w:rPr>
                <w:rFonts w:cs="Times New Roman" w:hAnsi="Times New Roman" w:ascii="Times New Roman"/>
                <w:b/>
                <w:sz w:val="18"/>
                <w:szCs w:val="18"/>
              </w:rPr>
              <w:t xml:space="preserve">Redni broj </w:t>
            </w:r>
          </w:p>
          <w:p w:rsidRDefault="00301538" w:rsidP="001828E2" w:rsidR="00301538" w:rsidRPr="00301538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8"/>
                <w:szCs w:val="18"/>
              </w:rPr>
            </w:pPr>
          </w:p>
        </w:tc>
        <w:tc>
          <w:tcPr>
            <w:tcW w:type="pct" w:w="10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1538" w:rsidP="001828E2" w:rsidR="00301538" w:rsidRPr="00301538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8"/>
                <w:szCs w:val="18"/>
              </w:rPr>
            </w:pPr>
            <w:r w:rsidRPr="00301538">
              <w:rPr>
                <w:rFonts w:cs="Times New Roman" w:hAnsi="Times New Roman" w:ascii="Times New Roman"/>
                <w:b/>
                <w:sz w:val="18"/>
                <w:szCs w:val="18"/>
              </w:rPr>
              <w:t>Ime i prezi</w:t>
            </w:r>
            <w:r w:rsidR="00157314">
              <w:rPr>
                <w:rFonts w:cs="Times New Roman" w:hAnsi="Times New Roman" w:ascii="Times New Roman"/>
                <w:b/>
                <w:sz w:val="18"/>
                <w:szCs w:val="18"/>
              </w:rPr>
              <w:t>me /  tvrtka ili naziv izlučnog</w:t>
            </w:r>
            <w:r w:rsidRPr="00301538">
              <w:rPr>
                <w:rFonts w:cs="Times New Roman" w:hAnsi="Times New Roman" w:ascii="Times New Roman"/>
                <w:b/>
                <w:sz w:val="18"/>
                <w:szCs w:val="18"/>
              </w:rPr>
              <w:t xml:space="preserve"> vjerovnika</w:t>
            </w:r>
          </w:p>
        </w:tc>
        <w:tc>
          <w:tcPr>
            <w:tcW w:type="pct" w:w="5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72317" w:rsidP="001828E2" w:rsidR="00301538" w:rsidRPr="00301538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b/>
                <w:sz w:val="18"/>
                <w:szCs w:val="18"/>
              </w:rPr>
              <w:t>OIB izlučnog</w:t>
            </w:r>
            <w:r w:rsidR="00301538" w:rsidRPr="00301538">
              <w:rPr>
                <w:rFonts w:cs="Times New Roman" w:hAnsi="Times New Roman" w:ascii="Times New Roman"/>
                <w:b/>
                <w:sz w:val="18"/>
                <w:szCs w:val="18"/>
              </w:rPr>
              <w:t xml:space="preserve"> vjerovnika </w:t>
            </w:r>
          </w:p>
        </w:tc>
        <w:tc>
          <w:tcPr>
            <w:tcW w:type="pct" w:w="10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72317" w:rsidP="001828E2" w:rsidR="00872317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b/>
                <w:sz w:val="18"/>
                <w:szCs w:val="18"/>
              </w:rPr>
              <w:t xml:space="preserve">Adresa / sjedište izlučnog </w:t>
            </w:r>
          </w:p>
          <w:p w:rsidRDefault="00301538" w:rsidP="001828E2" w:rsidR="00301538" w:rsidRPr="00301538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8"/>
                <w:szCs w:val="18"/>
              </w:rPr>
            </w:pPr>
            <w:r w:rsidRPr="00301538">
              <w:rPr>
                <w:rFonts w:cs="Times New Roman" w:hAnsi="Times New Roman" w:ascii="Times New Roman"/>
                <w:b/>
                <w:sz w:val="18"/>
                <w:szCs w:val="18"/>
              </w:rPr>
              <w:t>vjerovnika</w:t>
            </w:r>
          </w:p>
        </w:tc>
        <w:tc>
          <w:tcPr>
            <w:tcW w:type="pct" w:w="7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1538" w:rsidP="001828E2" w:rsidR="00301538" w:rsidRPr="00301538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8"/>
                <w:szCs w:val="18"/>
              </w:rPr>
            </w:pPr>
            <w:r w:rsidRPr="00301538">
              <w:rPr>
                <w:rFonts w:cs="Times New Roman" w:hAnsi="Times New Roman" w:ascii="Times New Roman"/>
                <w:b/>
                <w:sz w:val="18"/>
                <w:szCs w:val="18"/>
              </w:rPr>
              <w:t>Pravna osnova izlučnog prava</w:t>
            </w:r>
          </w:p>
        </w:tc>
        <w:tc>
          <w:tcPr>
            <w:tcW w:type="pct" w:w="14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1538" w:rsidP="001828E2" w:rsidR="00301538" w:rsidRPr="00301538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8"/>
                <w:szCs w:val="18"/>
              </w:rPr>
            </w:pPr>
            <w:r w:rsidRPr="00301538">
              <w:rPr>
                <w:rFonts w:cs="Times New Roman" w:hAnsi="Times New Roman" w:ascii="Times New Roman"/>
                <w:b/>
                <w:sz w:val="18"/>
                <w:szCs w:val="18"/>
              </w:rPr>
              <w:t>Predmet izlučnog prava</w:t>
            </w:r>
          </w:p>
        </w:tc>
      </w:tr>
      <w:tr w:rsidR="00301538" w:rsidRPr="007B4027">
        <w:trPr>
          <w:jc w:val="center"/>
        </w:trPr>
        <w:tc>
          <w:tcPr>
            <w:tcW w:type="pct" w:w="2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1538" w:rsidP="001828E2" w:rsidR="00301538" w:rsidRPr="00C30943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</w:p>
        </w:tc>
        <w:tc>
          <w:tcPr>
            <w:tcW w:type="pct" w:w="10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1538" w:rsidP="001828E2" w:rsidR="00301538" w:rsidRPr="00C30943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</w:tc>
        <w:tc>
          <w:tcPr>
            <w:tcW w:type="pct" w:w="5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1538" w:rsidP="001828E2" w:rsidR="00301538" w:rsidRPr="00C30943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</w:tc>
        <w:tc>
          <w:tcPr>
            <w:tcW w:type="pct" w:w="10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1538" w:rsidP="001828E2" w:rsidR="00301538" w:rsidRPr="00C30943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</w:tc>
        <w:tc>
          <w:tcPr>
            <w:tcW w:type="pct" w:w="7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1538" w:rsidP="001828E2" w:rsidR="00301538" w:rsidRPr="00C30943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</w:tc>
        <w:tc>
          <w:tcPr>
            <w:tcW w:type="pct" w:w="14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1538" w:rsidP="001828E2" w:rsidR="00301538" w:rsidRPr="00C30943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</w:tc>
      </w:tr>
    </w:tbl>
    <w:p w:rsidRDefault="004C21E5" w:rsidP="00301538" w:rsidR="004C21E5"/>
    <w:p w:rsidRDefault="00301538" w:rsidP="00393AE3" w:rsidR="00E078C4">
      <w:pPr>
        <w:ind w:right="535"/>
      </w:pPr>
      <w:r w:rsidRPr="003726DD">
        <w:t xml:space="preserve">Mjesto i datum </w:t>
      </w:r>
    </w:p>
    <w:p w:rsidRDefault="00E078C4" w:rsidP="00393AE3" w:rsidR="00301538">
      <w:pPr>
        <w:ind w:right="535"/>
      </w:pPr>
      <w:r>
        <w:t xml:space="preserve">Zagreb,  </w:t>
      </w:r>
      <w:r w:rsidR="00231C1C">
        <w:t>12.12.2018.</w:t>
      </w:r>
      <w:r>
        <w:t xml:space="preserve">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01538">
        <w:t>Stečajni upravitelj:</w:t>
      </w:r>
    </w:p>
    <w:p w:rsidRDefault="00E078C4" w:rsidP="00393AE3" w:rsidR="00E078C4">
      <w:pPr>
        <w:ind w:right="535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31C1C">
        <w:t>Zdravko Mitak, dipl.oec.</w:t>
      </w:r>
    </w:p>
    <w:p w:rsidRDefault="00E078C4" w:rsidP="00393AE3" w:rsidR="00E078C4">
      <w:pPr>
        <w:ind w:right="535"/>
      </w:pPr>
    </w:p>
    <w:p w:rsidRDefault="004C21E5" w:rsidP="00301538" w:rsidR="0030153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A3730" w:rsidP="00CE3664" w:rsidR="00DA3730">
      <w:pPr>
        <w:ind w:firstLine="720" w:left="-720"/>
      </w:pPr>
    </w:p>
    <w:sectPr w:rsidSect="00393AE3" w:rsidR="00DA3730">
      <w:footerReference w:type="even" r:id="rId10"/>
      <w:footerReference w:type="default" r:id="rId11"/>
      <w:pgSz w:orient="landscape" w:h="11906" w:w="16838"/>
      <w:pgMar w:gutter="0" w:footer="709" w:header="709" w:left="1418" w:bottom="1418" w:right="1529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5032" w:rsidP="00A411D8" w:rsidR="00A95032">
      <w:pPr>
        <w:pStyle w:val="Bezproreda"/>
      </w:pPr>
      <w:r>
        <w:separator/>
      </w:r>
    </w:p>
  </w:endnote>
  <w:endnote w:id="0" w:type="continuationSeparator">
    <w:p w:rsidRDefault="00A95032" w:rsidP="00A411D8" w:rsidR="00A95032">
      <w:pPr>
        <w:pStyle w:val="Bezproreda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0ED8" w:rsidP="003A6874" w:rsidR="002B0ED8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B0ED8" w:rsidP="00DE70B6" w:rsidR="002B0ED8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0ED8" w:rsidP="003A6874" w:rsidR="002B0ED8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69CF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B0ED8" w:rsidP="00DE70B6" w:rsidR="002B0ED8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5032" w:rsidP="00A411D8" w:rsidR="00A95032">
      <w:pPr>
        <w:pStyle w:val="Bezproreda"/>
      </w:pPr>
      <w:r>
        <w:separator/>
      </w:r>
    </w:p>
  </w:footnote>
  <w:footnote w:id="0" w:type="continuationSeparator">
    <w:p w:rsidRDefault="00A95032" w:rsidP="00A411D8" w:rsidR="00A95032">
      <w:pPr>
        <w:pStyle w:val="Bezproreda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0E7E2BB3"/>
    <w:multiLevelType w:val="hybridMultilevel"/>
    <w:tmpl w:val="B2166F9C"/>
    <w:lvl w:tplc="1D8274B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101A0019" w:ilvl="1">
      <w:start w:val="1"/>
      <w:numFmt w:val="lowerLetter"/>
      <w:lvlText w:val="%2."/>
      <w:lvlJc w:val="left"/>
      <w:pPr>
        <w:ind w:hanging="360" w:left="1440"/>
      </w:pPr>
    </w:lvl>
    <w:lvl w:tentative="true" w:tplc="101A001B" w:ilvl="2">
      <w:start w:val="1"/>
      <w:numFmt w:val="lowerRoman"/>
      <w:lvlText w:val="%3."/>
      <w:lvlJc w:val="right"/>
      <w:pPr>
        <w:ind w:hanging="180" w:left="2160"/>
      </w:pPr>
    </w:lvl>
    <w:lvl w:tentative="true" w:tplc="101A000F" w:ilvl="3">
      <w:start w:val="1"/>
      <w:numFmt w:val="decimal"/>
      <w:lvlText w:val="%4."/>
      <w:lvlJc w:val="left"/>
      <w:pPr>
        <w:ind w:hanging="360" w:left="2880"/>
      </w:pPr>
    </w:lvl>
    <w:lvl w:tentative="true" w:tplc="101A0019" w:ilvl="4">
      <w:start w:val="1"/>
      <w:numFmt w:val="lowerLetter"/>
      <w:lvlText w:val="%5."/>
      <w:lvlJc w:val="left"/>
      <w:pPr>
        <w:ind w:hanging="360" w:left="3600"/>
      </w:pPr>
    </w:lvl>
    <w:lvl w:tentative="true" w:tplc="101A001B" w:ilvl="5">
      <w:start w:val="1"/>
      <w:numFmt w:val="lowerRoman"/>
      <w:lvlText w:val="%6."/>
      <w:lvlJc w:val="right"/>
      <w:pPr>
        <w:ind w:hanging="180" w:left="4320"/>
      </w:pPr>
    </w:lvl>
    <w:lvl w:tentative="true" w:tplc="101A000F" w:ilvl="6">
      <w:start w:val="1"/>
      <w:numFmt w:val="decimal"/>
      <w:lvlText w:val="%7."/>
      <w:lvlJc w:val="left"/>
      <w:pPr>
        <w:ind w:hanging="360" w:left="5040"/>
      </w:pPr>
    </w:lvl>
    <w:lvl w:tentative="true" w:tplc="101A0019" w:ilvl="7">
      <w:start w:val="1"/>
      <w:numFmt w:val="lowerLetter"/>
      <w:lvlText w:val="%8."/>
      <w:lvlJc w:val="left"/>
      <w:pPr>
        <w:ind w:hanging="360" w:left="5760"/>
      </w:pPr>
    </w:lvl>
    <w:lvl w:tentative="true" w:tplc="10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001C8D"/>
    <w:multiLevelType w:val="hybridMultilevel"/>
    <w:tmpl w:val="2A20942E"/>
    <w:lvl w:tplc="E3388F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101A0019" w:ilvl="1">
      <w:start w:val="1"/>
      <w:numFmt w:val="lowerLetter"/>
      <w:lvlText w:val="%2."/>
      <w:lvlJc w:val="left"/>
      <w:pPr>
        <w:ind w:hanging="360" w:left="1440"/>
      </w:pPr>
    </w:lvl>
    <w:lvl w:tentative="true" w:tplc="101A001B" w:ilvl="2">
      <w:start w:val="1"/>
      <w:numFmt w:val="lowerRoman"/>
      <w:lvlText w:val="%3."/>
      <w:lvlJc w:val="right"/>
      <w:pPr>
        <w:ind w:hanging="180" w:left="2160"/>
      </w:pPr>
    </w:lvl>
    <w:lvl w:tentative="true" w:tplc="101A000F" w:ilvl="3">
      <w:start w:val="1"/>
      <w:numFmt w:val="decimal"/>
      <w:lvlText w:val="%4."/>
      <w:lvlJc w:val="left"/>
      <w:pPr>
        <w:ind w:hanging="360" w:left="2880"/>
      </w:pPr>
    </w:lvl>
    <w:lvl w:tentative="true" w:tplc="101A0019" w:ilvl="4">
      <w:start w:val="1"/>
      <w:numFmt w:val="lowerLetter"/>
      <w:lvlText w:val="%5."/>
      <w:lvlJc w:val="left"/>
      <w:pPr>
        <w:ind w:hanging="360" w:left="3600"/>
      </w:pPr>
    </w:lvl>
    <w:lvl w:tentative="true" w:tplc="101A001B" w:ilvl="5">
      <w:start w:val="1"/>
      <w:numFmt w:val="lowerRoman"/>
      <w:lvlText w:val="%6."/>
      <w:lvlJc w:val="right"/>
      <w:pPr>
        <w:ind w:hanging="180" w:left="4320"/>
      </w:pPr>
    </w:lvl>
    <w:lvl w:tentative="true" w:tplc="101A000F" w:ilvl="6">
      <w:start w:val="1"/>
      <w:numFmt w:val="decimal"/>
      <w:lvlText w:val="%7."/>
      <w:lvlJc w:val="left"/>
      <w:pPr>
        <w:ind w:hanging="360" w:left="5040"/>
      </w:pPr>
    </w:lvl>
    <w:lvl w:tentative="true" w:tplc="101A0019" w:ilvl="7">
      <w:start w:val="1"/>
      <w:numFmt w:val="lowerLetter"/>
      <w:lvlText w:val="%8."/>
      <w:lvlJc w:val="left"/>
      <w:pPr>
        <w:ind w:hanging="360" w:left="5760"/>
      </w:pPr>
    </w:lvl>
    <w:lvl w:tentative="true" w:tplc="10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8D00A28"/>
    <w:multiLevelType w:val="hybridMultilevel"/>
    <w:tmpl w:val="0736E6C0"/>
    <w:lvl w:tplc="1D8274B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5A43ED2"/>
    <w:multiLevelType w:val="hybridMultilevel"/>
    <w:tmpl w:val="5C48ABC4"/>
    <w:lvl w:tplc="9840646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D552C3"/>
    <w:multiLevelType w:val="hybridMultilevel"/>
    <w:tmpl w:val="C11AAC24"/>
    <w:lvl w:tplc="1BAE59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101A0019" w:ilvl="1">
      <w:start w:val="1"/>
      <w:numFmt w:val="lowerLetter"/>
      <w:lvlText w:val="%2."/>
      <w:lvlJc w:val="left"/>
      <w:pPr>
        <w:ind w:hanging="360" w:left="1440"/>
      </w:pPr>
    </w:lvl>
    <w:lvl w:tentative="true" w:tplc="101A001B" w:ilvl="2">
      <w:start w:val="1"/>
      <w:numFmt w:val="lowerRoman"/>
      <w:lvlText w:val="%3."/>
      <w:lvlJc w:val="right"/>
      <w:pPr>
        <w:ind w:hanging="180" w:left="2160"/>
      </w:pPr>
    </w:lvl>
    <w:lvl w:tentative="true" w:tplc="101A000F" w:ilvl="3">
      <w:start w:val="1"/>
      <w:numFmt w:val="decimal"/>
      <w:lvlText w:val="%4."/>
      <w:lvlJc w:val="left"/>
      <w:pPr>
        <w:ind w:hanging="360" w:left="2880"/>
      </w:pPr>
    </w:lvl>
    <w:lvl w:tentative="true" w:tplc="101A0019" w:ilvl="4">
      <w:start w:val="1"/>
      <w:numFmt w:val="lowerLetter"/>
      <w:lvlText w:val="%5."/>
      <w:lvlJc w:val="left"/>
      <w:pPr>
        <w:ind w:hanging="360" w:left="3600"/>
      </w:pPr>
    </w:lvl>
    <w:lvl w:tentative="true" w:tplc="101A001B" w:ilvl="5">
      <w:start w:val="1"/>
      <w:numFmt w:val="lowerRoman"/>
      <w:lvlText w:val="%6."/>
      <w:lvlJc w:val="right"/>
      <w:pPr>
        <w:ind w:hanging="180" w:left="4320"/>
      </w:pPr>
    </w:lvl>
    <w:lvl w:tentative="true" w:tplc="101A000F" w:ilvl="6">
      <w:start w:val="1"/>
      <w:numFmt w:val="decimal"/>
      <w:lvlText w:val="%7."/>
      <w:lvlJc w:val="left"/>
      <w:pPr>
        <w:ind w:hanging="360" w:left="5040"/>
      </w:pPr>
    </w:lvl>
    <w:lvl w:tentative="true" w:tplc="101A0019" w:ilvl="7">
      <w:start w:val="1"/>
      <w:numFmt w:val="lowerLetter"/>
      <w:lvlText w:val="%8."/>
      <w:lvlJc w:val="left"/>
      <w:pPr>
        <w:ind w:hanging="360" w:left="5760"/>
      </w:pPr>
    </w:lvl>
    <w:lvl w:tentative="true" w:tplc="10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FFE12FA"/>
    <w:multiLevelType w:val="hybridMultilevel"/>
    <w:tmpl w:val="91F4A9AE"/>
    <w:lvl w:tplc="48B6E264" w:ilvl="0">
      <w:start w:val="3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7">
    <w:nsid w:val="55446579"/>
    <w:multiLevelType w:val="hybridMultilevel"/>
    <w:tmpl w:val="2A20942E"/>
    <w:lvl w:tplc="E3388F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101A0019" w:ilvl="1">
      <w:start w:val="1"/>
      <w:numFmt w:val="lowerLetter"/>
      <w:lvlText w:val="%2."/>
      <w:lvlJc w:val="left"/>
      <w:pPr>
        <w:ind w:hanging="360" w:left="1440"/>
      </w:pPr>
    </w:lvl>
    <w:lvl w:tentative="true" w:tplc="101A001B" w:ilvl="2">
      <w:start w:val="1"/>
      <w:numFmt w:val="lowerRoman"/>
      <w:lvlText w:val="%3."/>
      <w:lvlJc w:val="right"/>
      <w:pPr>
        <w:ind w:hanging="180" w:left="2160"/>
      </w:pPr>
    </w:lvl>
    <w:lvl w:tentative="true" w:tplc="101A000F" w:ilvl="3">
      <w:start w:val="1"/>
      <w:numFmt w:val="decimal"/>
      <w:lvlText w:val="%4."/>
      <w:lvlJc w:val="left"/>
      <w:pPr>
        <w:ind w:hanging="360" w:left="2880"/>
      </w:pPr>
    </w:lvl>
    <w:lvl w:tentative="true" w:tplc="101A0019" w:ilvl="4">
      <w:start w:val="1"/>
      <w:numFmt w:val="lowerLetter"/>
      <w:lvlText w:val="%5."/>
      <w:lvlJc w:val="left"/>
      <w:pPr>
        <w:ind w:hanging="360" w:left="3600"/>
      </w:pPr>
    </w:lvl>
    <w:lvl w:tentative="true" w:tplc="101A001B" w:ilvl="5">
      <w:start w:val="1"/>
      <w:numFmt w:val="lowerRoman"/>
      <w:lvlText w:val="%6."/>
      <w:lvlJc w:val="right"/>
      <w:pPr>
        <w:ind w:hanging="180" w:left="4320"/>
      </w:pPr>
    </w:lvl>
    <w:lvl w:tentative="true" w:tplc="101A000F" w:ilvl="6">
      <w:start w:val="1"/>
      <w:numFmt w:val="decimal"/>
      <w:lvlText w:val="%7."/>
      <w:lvlJc w:val="left"/>
      <w:pPr>
        <w:ind w:hanging="360" w:left="5040"/>
      </w:pPr>
    </w:lvl>
    <w:lvl w:tentative="true" w:tplc="101A0019" w:ilvl="7">
      <w:start w:val="1"/>
      <w:numFmt w:val="lowerLetter"/>
      <w:lvlText w:val="%8."/>
      <w:lvlJc w:val="left"/>
      <w:pPr>
        <w:ind w:hanging="360" w:left="5760"/>
      </w:pPr>
    </w:lvl>
    <w:lvl w:tentative="true" w:tplc="10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79A6891"/>
    <w:multiLevelType w:val="hybridMultilevel"/>
    <w:tmpl w:val="0736E6C0"/>
    <w:lvl w:tplc="1D8274B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1677EB2"/>
    <w:multiLevelType w:val="hybridMultilevel"/>
    <w:tmpl w:val="0F2C5E88"/>
    <w:lvl w:tplc="7F10F0BC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66F787B"/>
    <w:multiLevelType w:val="hybridMultilevel"/>
    <w:tmpl w:val="8728A954"/>
    <w:lvl w:tplc="46744794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1"/>
  </w:num>
  <w:num w:numId="8">
    <w:abstractNumId w:val="7"/>
  </w:num>
  <w:num w:numId="9">
    <w:abstractNumId w:val="2"/>
  </w:num>
  <w:num w:numId="10">
    <w:abstractNumId w:val="5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3664"/>
    <w:rsid w:val="00024DA0"/>
    <w:rsid w:val="00031E64"/>
    <w:rsid w:val="0003524E"/>
    <w:rsid w:val="000379D9"/>
    <w:rsid w:val="000446EB"/>
    <w:rsid w:val="00050CFD"/>
    <w:rsid w:val="00072F20"/>
    <w:rsid w:val="00080717"/>
    <w:rsid w:val="00083F31"/>
    <w:rsid w:val="00084772"/>
    <w:rsid w:val="0009243A"/>
    <w:rsid w:val="00095108"/>
    <w:rsid w:val="000C7F5B"/>
    <w:rsid w:val="000D0744"/>
    <w:rsid w:val="000E3D24"/>
    <w:rsid w:val="000F7019"/>
    <w:rsid w:val="00101ABE"/>
    <w:rsid w:val="00111CA9"/>
    <w:rsid w:val="00112E00"/>
    <w:rsid w:val="001152B0"/>
    <w:rsid w:val="00115ACE"/>
    <w:rsid w:val="0014259F"/>
    <w:rsid w:val="00153696"/>
    <w:rsid w:val="001551A2"/>
    <w:rsid w:val="00156F7F"/>
    <w:rsid w:val="00157314"/>
    <w:rsid w:val="00157382"/>
    <w:rsid w:val="0017299B"/>
    <w:rsid w:val="00172D86"/>
    <w:rsid w:val="001828E2"/>
    <w:rsid w:val="00187999"/>
    <w:rsid w:val="00192419"/>
    <w:rsid w:val="001A79E5"/>
    <w:rsid w:val="001C61A0"/>
    <w:rsid w:val="001D1157"/>
    <w:rsid w:val="001D6DF0"/>
    <w:rsid w:val="001E1C50"/>
    <w:rsid w:val="001F1810"/>
    <w:rsid w:val="001F4CD2"/>
    <w:rsid w:val="001F7657"/>
    <w:rsid w:val="00216629"/>
    <w:rsid w:val="002235FF"/>
    <w:rsid w:val="002272E5"/>
    <w:rsid w:val="00231C1C"/>
    <w:rsid w:val="00243CE1"/>
    <w:rsid w:val="002473D3"/>
    <w:rsid w:val="002534F5"/>
    <w:rsid w:val="00253782"/>
    <w:rsid w:val="00266192"/>
    <w:rsid w:val="002745C3"/>
    <w:rsid w:val="0028454A"/>
    <w:rsid w:val="00290AB6"/>
    <w:rsid w:val="002A27D7"/>
    <w:rsid w:val="002A292F"/>
    <w:rsid w:val="002B0ED8"/>
    <w:rsid w:val="002B20DE"/>
    <w:rsid w:val="002D5042"/>
    <w:rsid w:val="002D61CB"/>
    <w:rsid w:val="002E19CB"/>
    <w:rsid w:val="002E78FC"/>
    <w:rsid w:val="00301538"/>
    <w:rsid w:val="003075D9"/>
    <w:rsid w:val="0031059E"/>
    <w:rsid w:val="003132F3"/>
    <w:rsid w:val="00320301"/>
    <w:rsid w:val="003205E9"/>
    <w:rsid w:val="0032329D"/>
    <w:rsid w:val="00324D2B"/>
    <w:rsid w:val="00324F60"/>
    <w:rsid w:val="00325DE3"/>
    <w:rsid w:val="0033382B"/>
    <w:rsid w:val="003342B2"/>
    <w:rsid w:val="00335DB6"/>
    <w:rsid w:val="003418D1"/>
    <w:rsid w:val="0034408F"/>
    <w:rsid w:val="00346189"/>
    <w:rsid w:val="0034642F"/>
    <w:rsid w:val="00351E2F"/>
    <w:rsid w:val="00360485"/>
    <w:rsid w:val="00363007"/>
    <w:rsid w:val="003738AA"/>
    <w:rsid w:val="003820CE"/>
    <w:rsid w:val="00382F21"/>
    <w:rsid w:val="0038627C"/>
    <w:rsid w:val="00390F97"/>
    <w:rsid w:val="00393AE3"/>
    <w:rsid w:val="00393E15"/>
    <w:rsid w:val="003974CF"/>
    <w:rsid w:val="003A4137"/>
    <w:rsid w:val="003A6874"/>
    <w:rsid w:val="003B73C6"/>
    <w:rsid w:val="003D12A0"/>
    <w:rsid w:val="003D4E91"/>
    <w:rsid w:val="003E5079"/>
    <w:rsid w:val="004163BB"/>
    <w:rsid w:val="0041694D"/>
    <w:rsid w:val="0042683C"/>
    <w:rsid w:val="00434ABC"/>
    <w:rsid w:val="00434DE4"/>
    <w:rsid w:val="0043519A"/>
    <w:rsid w:val="004403C1"/>
    <w:rsid w:val="004422C5"/>
    <w:rsid w:val="00450424"/>
    <w:rsid w:val="004511CC"/>
    <w:rsid w:val="004527E3"/>
    <w:rsid w:val="00452D5E"/>
    <w:rsid w:val="00463042"/>
    <w:rsid w:val="00463165"/>
    <w:rsid w:val="00471438"/>
    <w:rsid w:val="004869CF"/>
    <w:rsid w:val="004901C2"/>
    <w:rsid w:val="00492331"/>
    <w:rsid w:val="00493C5D"/>
    <w:rsid w:val="004956B0"/>
    <w:rsid w:val="00497AB3"/>
    <w:rsid w:val="004A0884"/>
    <w:rsid w:val="004A347F"/>
    <w:rsid w:val="004A47D7"/>
    <w:rsid w:val="004B163E"/>
    <w:rsid w:val="004C21E5"/>
    <w:rsid w:val="004C61BA"/>
    <w:rsid w:val="004D3684"/>
    <w:rsid w:val="004E7A8A"/>
    <w:rsid w:val="004F570A"/>
    <w:rsid w:val="00515275"/>
    <w:rsid w:val="00527EB0"/>
    <w:rsid w:val="0053446E"/>
    <w:rsid w:val="005447BF"/>
    <w:rsid w:val="00546CED"/>
    <w:rsid w:val="005501AC"/>
    <w:rsid w:val="0056015C"/>
    <w:rsid w:val="005769B1"/>
    <w:rsid w:val="0058064D"/>
    <w:rsid w:val="00587088"/>
    <w:rsid w:val="0059199C"/>
    <w:rsid w:val="00591F57"/>
    <w:rsid w:val="005951CC"/>
    <w:rsid w:val="005A2183"/>
    <w:rsid w:val="005B2C7C"/>
    <w:rsid w:val="005C38D9"/>
    <w:rsid w:val="005C4FCD"/>
    <w:rsid w:val="005D171E"/>
    <w:rsid w:val="005D2C58"/>
    <w:rsid w:val="00601B97"/>
    <w:rsid w:val="006033E8"/>
    <w:rsid w:val="00603651"/>
    <w:rsid w:val="006102BC"/>
    <w:rsid w:val="0062117C"/>
    <w:rsid w:val="00622DD4"/>
    <w:rsid w:val="006309ED"/>
    <w:rsid w:val="00632B6B"/>
    <w:rsid w:val="006337F5"/>
    <w:rsid w:val="00633C99"/>
    <w:rsid w:val="006439F7"/>
    <w:rsid w:val="0065455D"/>
    <w:rsid w:val="006600FC"/>
    <w:rsid w:val="00665438"/>
    <w:rsid w:val="00676EAF"/>
    <w:rsid w:val="00690877"/>
    <w:rsid w:val="00697685"/>
    <w:rsid w:val="006A7426"/>
    <w:rsid w:val="006A7F93"/>
    <w:rsid w:val="006B081D"/>
    <w:rsid w:val="006C0402"/>
    <w:rsid w:val="006E2077"/>
    <w:rsid w:val="006E4E59"/>
    <w:rsid w:val="006E701C"/>
    <w:rsid w:val="006F2CB3"/>
    <w:rsid w:val="00705A13"/>
    <w:rsid w:val="00707A9B"/>
    <w:rsid w:val="00710905"/>
    <w:rsid w:val="00713984"/>
    <w:rsid w:val="00716080"/>
    <w:rsid w:val="00722471"/>
    <w:rsid w:val="007423C5"/>
    <w:rsid w:val="00763716"/>
    <w:rsid w:val="00777745"/>
    <w:rsid w:val="0078153D"/>
    <w:rsid w:val="007C1B84"/>
    <w:rsid w:val="007D4586"/>
    <w:rsid w:val="007D5C9B"/>
    <w:rsid w:val="007E1F4F"/>
    <w:rsid w:val="007E538D"/>
    <w:rsid w:val="007E7537"/>
    <w:rsid w:val="00803169"/>
    <w:rsid w:val="00812325"/>
    <w:rsid w:val="00812E2F"/>
    <w:rsid w:val="0082335F"/>
    <w:rsid w:val="00831561"/>
    <w:rsid w:val="008342A0"/>
    <w:rsid w:val="0084641B"/>
    <w:rsid w:val="00850BA2"/>
    <w:rsid w:val="00851052"/>
    <w:rsid w:val="0085127E"/>
    <w:rsid w:val="008553C9"/>
    <w:rsid w:val="008603F0"/>
    <w:rsid w:val="00864AEC"/>
    <w:rsid w:val="00872317"/>
    <w:rsid w:val="00874411"/>
    <w:rsid w:val="0087572E"/>
    <w:rsid w:val="008760AA"/>
    <w:rsid w:val="00882520"/>
    <w:rsid w:val="00890B34"/>
    <w:rsid w:val="00896435"/>
    <w:rsid w:val="00897C5B"/>
    <w:rsid w:val="008A57A0"/>
    <w:rsid w:val="008B25C9"/>
    <w:rsid w:val="008E6770"/>
    <w:rsid w:val="008E7198"/>
    <w:rsid w:val="008F5ECE"/>
    <w:rsid w:val="009007D0"/>
    <w:rsid w:val="00904B08"/>
    <w:rsid w:val="0091504C"/>
    <w:rsid w:val="009258FD"/>
    <w:rsid w:val="00925F6B"/>
    <w:rsid w:val="009314BE"/>
    <w:rsid w:val="009341D7"/>
    <w:rsid w:val="00935EDE"/>
    <w:rsid w:val="009439D9"/>
    <w:rsid w:val="00946E8E"/>
    <w:rsid w:val="00950C21"/>
    <w:rsid w:val="009552E2"/>
    <w:rsid w:val="009905DB"/>
    <w:rsid w:val="00991A87"/>
    <w:rsid w:val="009B5DA1"/>
    <w:rsid w:val="009B65E4"/>
    <w:rsid w:val="009B7C25"/>
    <w:rsid w:val="009C1F5C"/>
    <w:rsid w:val="009C2972"/>
    <w:rsid w:val="009D1C68"/>
    <w:rsid w:val="009D6DCA"/>
    <w:rsid w:val="009E036C"/>
    <w:rsid w:val="009F50C7"/>
    <w:rsid w:val="00A14A05"/>
    <w:rsid w:val="00A271B5"/>
    <w:rsid w:val="00A411D8"/>
    <w:rsid w:val="00A46916"/>
    <w:rsid w:val="00A64F39"/>
    <w:rsid w:val="00A71754"/>
    <w:rsid w:val="00A7396B"/>
    <w:rsid w:val="00A8154D"/>
    <w:rsid w:val="00A902B9"/>
    <w:rsid w:val="00A95032"/>
    <w:rsid w:val="00AC1714"/>
    <w:rsid w:val="00AC2C3C"/>
    <w:rsid w:val="00AF031A"/>
    <w:rsid w:val="00AF24B1"/>
    <w:rsid w:val="00AF25FC"/>
    <w:rsid w:val="00AF2E73"/>
    <w:rsid w:val="00AF37A5"/>
    <w:rsid w:val="00AF451A"/>
    <w:rsid w:val="00B16E8E"/>
    <w:rsid w:val="00B316E5"/>
    <w:rsid w:val="00B427B8"/>
    <w:rsid w:val="00B52615"/>
    <w:rsid w:val="00B54F2F"/>
    <w:rsid w:val="00B64E28"/>
    <w:rsid w:val="00B70820"/>
    <w:rsid w:val="00B9203F"/>
    <w:rsid w:val="00B94421"/>
    <w:rsid w:val="00BA100C"/>
    <w:rsid w:val="00BA62BC"/>
    <w:rsid w:val="00BB6A54"/>
    <w:rsid w:val="00BD56B4"/>
    <w:rsid w:val="00C03239"/>
    <w:rsid w:val="00C14DFA"/>
    <w:rsid w:val="00C15107"/>
    <w:rsid w:val="00C1632F"/>
    <w:rsid w:val="00C22F44"/>
    <w:rsid w:val="00C258EC"/>
    <w:rsid w:val="00C270BD"/>
    <w:rsid w:val="00C30943"/>
    <w:rsid w:val="00C35B5C"/>
    <w:rsid w:val="00C36B83"/>
    <w:rsid w:val="00C40252"/>
    <w:rsid w:val="00C45926"/>
    <w:rsid w:val="00C4639F"/>
    <w:rsid w:val="00C51A1A"/>
    <w:rsid w:val="00C56307"/>
    <w:rsid w:val="00C60539"/>
    <w:rsid w:val="00C749C6"/>
    <w:rsid w:val="00C74EDE"/>
    <w:rsid w:val="00C82DD7"/>
    <w:rsid w:val="00C9619C"/>
    <w:rsid w:val="00CA670A"/>
    <w:rsid w:val="00CB24A3"/>
    <w:rsid w:val="00CC2C9F"/>
    <w:rsid w:val="00CD1A02"/>
    <w:rsid w:val="00CD61FE"/>
    <w:rsid w:val="00CE3664"/>
    <w:rsid w:val="00CE40F1"/>
    <w:rsid w:val="00CE5604"/>
    <w:rsid w:val="00CF6938"/>
    <w:rsid w:val="00D1006E"/>
    <w:rsid w:val="00D22EF4"/>
    <w:rsid w:val="00D51B67"/>
    <w:rsid w:val="00D57F18"/>
    <w:rsid w:val="00D6432C"/>
    <w:rsid w:val="00D73719"/>
    <w:rsid w:val="00D7719A"/>
    <w:rsid w:val="00DA2E6A"/>
    <w:rsid w:val="00DA3730"/>
    <w:rsid w:val="00DA3F83"/>
    <w:rsid w:val="00DB0BE6"/>
    <w:rsid w:val="00DC2538"/>
    <w:rsid w:val="00DD3EF9"/>
    <w:rsid w:val="00DE4D54"/>
    <w:rsid w:val="00DE70B6"/>
    <w:rsid w:val="00DF4834"/>
    <w:rsid w:val="00DF613B"/>
    <w:rsid w:val="00E010E0"/>
    <w:rsid w:val="00E034DA"/>
    <w:rsid w:val="00E0555F"/>
    <w:rsid w:val="00E05F22"/>
    <w:rsid w:val="00E0700E"/>
    <w:rsid w:val="00E078C4"/>
    <w:rsid w:val="00E12F1B"/>
    <w:rsid w:val="00E244F6"/>
    <w:rsid w:val="00E37B85"/>
    <w:rsid w:val="00E400D2"/>
    <w:rsid w:val="00E43947"/>
    <w:rsid w:val="00E4571A"/>
    <w:rsid w:val="00E55F6D"/>
    <w:rsid w:val="00E64763"/>
    <w:rsid w:val="00E8680C"/>
    <w:rsid w:val="00E86900"/>
    <w:rsid w:val="00E93462"/>
    <w:rsid w:val="00EA0504"/>
    <w:rsid w:val="00ED17E3"/>
    <w:rsid w:val="00ED366F"/>
    <w:rsid w:val="00F00C2B"/>
    <w:rsid w:val="00F053B3"/>
    <w:rsid w:val="00F1221F"/>
    <w:rsid w:val="00F17F62"/>
    <w:rsid w:val="00F24037"/>
    <w:rsid w:val="00F24D37"/>
    <w:rsid w:val="00F27EA7"/>
    <w:rsid w:val="00F3143E"/>
    <w:rsid w:val="00F35C8F"/>
    <w:rsid w:val="00F41ADB"/>
    <w:rsid w:val="00F4407D"/>
    <w:rsid w:val="00F47336"/>
    <w:rsid w:val="00F660F8"/>
    <w:rsid w:val="00F84C1A"/>
    <w:rsid w:val="00F92681"/>
    <w:rsid w:val="00F979FB"/>
    <w:rsid w:val="00FA4648"/>
    <w:rsid w:val="00FA6DD0"/>
    <w:rsid w:val="00FC1C6F"/>
    <w:rsid w:val="00FC399D"/>
    <w:rsid w:val="00FD3F42"/>
    <w:rsid w:val="00FE59A1"/>
    <w:rsid w:val="00FE5E78"/>
    <w:rsid w:val="00FE7CA2"/>
    <w:rsid w:val="00FF2593"/>
    <w:rsid w:val="00FF4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CE366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qFormat/>
    <w:rsid w:val="00E0700E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styleId="Podnoje" w:type="paragraph">
    <w:name w:val="footer"/>
    <w:basedOn w:val="Normal"/>
    <w:rsid w:val="00DE70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E70B6"/>
  </w:style>
  <w:style w:styleId="Zaglavlje" w:type="paragraph">
    <w:name w:val="header"/>
    <w:basedOn w:val="Normal"/>
    <w:rsid w:val="00301538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869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69C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69C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69C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69C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CE366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qFormat/>
    <w:rsid w:val="00E0700E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styleId="Podnoje" w:type="paragraph">
    <w:name w:val="footer"/>
    <w:basedOn w:val="Normal"/>
    <w:rsid w:val="00DE70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E70B6"/>
  </w:style>
  <w:style w:styleId="Zaglavlje" w:type="paragraph">
    <w:name w:val="header"/>
    <w:basedOn w:val="Normal"/>
    <w:rsid w:val="00301538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869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69C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69C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69C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69C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0A5C68-6AAF-4036-B934-0BFD66826C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TPK EPO d.d.</properties:Company>
  <properties:Pages>4</properties:Pages>
  <properties:Words>751</properties:Words>
  <properties:Characters>4932</properties:Characters>
  <properties:Lines>537</properties:Lines>
  <properties:Paragraphs>310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OBRAZAC 19</vt:lpstr>
      <vt:lpstr>OBRAZAC 19</vt:lpstr>
    </vt:vector>
  </properties:TitlesOfParts>
  <properties:LinksUpToDate>false</properties:LinksUpToDate>
  <properties:CharactersWithSpaces>5462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2018-12-14T11:43:00Z</dcterms:created>
  <dc:creator>***</dc:creator>
  <cp:lastModifiedBy>Matea Bizjak</cp:lastModifiedBy>
  <cp:lastPrinted>2018-12-12T08:48:00Z</cp:lastPrinted>
  <dcterms:modified xmlns:xsi="http://www.w3.org/2001/XMLSchema-instance" xsi:type="dcterms:W3CDTF">2018-12-14T11:43:00Z</dcterms:modified>
  <cp:revision>3</cp:revision>
  <dc:title>OBRAZAC 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St-6820/2016-37 / Podnesak - Tablica prijavljenih i osporenih tražbina (Elmos dizala - Obrazac 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