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b690" w14:paraId="225b690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012C52">
        <w:t>684</w:t>
      </w:r>
      <w:r w:rsidR="00185E4F">
        <w:t>4</w:t>
      </w:r>
      <w:r w:rsidR="006F5ADE">
        <w:t>/2016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185E4F">
        <w:t xml:space="preserve">BeautyPed </w:t>
      </w:r>
      <w:r w:rsidR="00012C52">
        <w:t>j.</w:t>
      </w:r>
      <w:r w:rsidR="002F6E32">
        <w:t>d.o.o.</w:t>
      </w:r>
      <w:r>
        <w:t>,</w:t>
      </w:r>
      <w:r w:rsidR="00F34A64">
        <w:t xml:space="preserve"> </w:t>
      </w:r>
      <w:r w:rsidR="00012C52">
        <w:t>Zagreb</w:t>
      </w:r>
      <w:r w:rsidR="00F34A64">
        <w:t xml:space="preserve">, </w:t>
      </w:r>
      <w:r w:rsidR="00185E4F">
        <w:t>Vrtnjakovečka 3</w:t>
      </w:r>
      <w:r>
        <w:t>, OIB:</w:t>
      </w:r>
      <w:r w:rsidR="00012C52">
        <w:t xml:space="preserve"> </w:t>
      </w:r>
      <w:r w:rsidR="00185E4F">
        <w:t>67369309711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185E4F">
        <w:t>44.342,66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>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F34A64">
      <w:t>68</w:t>
    </w:r>
    <w:r w:rsidR="00012C52">
      <w:t>4</w:t>
    </w:r>
    <w:r w:rsidR="00185E4F">
      <w:t>4</w:t>
    </w:r>
    <w:r w:rsidR="006F5AD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12C5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5E4F"/>
    <w:rsid w:val="00186109"/>
    <w:rsid w:val="00190B14"/>
    <w:rsid w:val="001B0D5B"/>
    <w:rsid w:val="001B191E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35D7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6844</izvorni_sadrzaj>
    <derivirana_varijabla naziv="DomainObject.Predmet.Broj_1">6844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St-6844/2016</izvorni_sadrzaj>
    <derivirana_varijabla naziv="DomainObject.Predmet.OznakaBroj_1">St-6844/2016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BeautyPed j.d.o.o. za djelatnosti za njegu i održavanje tijela</izvorni_sadrzaj>
    <derivirana_varijabla naziv="DomainObject.Predmet.ProtustrankaFormated_1">  BeautyPed j.d.o.o. za djelatnosti za njegu i održavanje tijela</derivirana_varijabla>
  </DomainObject.Predmet.ProtustrankaFormated>
  <DomainObject.Predmet.ProtustrankaFormatedOIB>
    <izvorni_sadrzaj>  BeautyPed j.d.o.o. za djelatnosti za njegu i održavanje tijela, OIB 67369309711</izvorni_sadrzaj>
    <derivirana_varijabla naziv="DomainObject.Predmet.ProtustrankaFormatedOIB_1">  BeautyPed j.d.o.o. za djelatnosti za njegu i održavanje tijela, OIB 67369309711</derivirana_varijabla>
  </DomainObject.Predmet.ProtustrankaFormatedOIB>
  <DomainObject.Predmet.ProtustrankaFormatedWithAdress>
    <izvorni_sadrzaj> BeautyPed j.d.o.o. za djelatnosti za njegu i održavanje tijela, Vrtnjakovečka 3, 10000 Zagreb</izvorni_sadrzaj>
    <derivirana_varijabla naziv="DomainObject.Predmet.ProtustrankaFormatedWithAdress_1"> BeautyPed j.d.o.o. za djelatnosti za njegu i održavanje tijela, Vrtnjakovečka 3, 10000 Zagreb</derivirana_varijabla>
  </DomainObject.Predmet.ProtustrankaFormatedWithAdress>
  <DomainObject.Predmet.ProtustrankaFormatedWithAdressOIB>
    <izvorni_sadrzaj> BeautyPed j.d.o.o. za djelatnosti za njegu i održavanje tijela, OIB 67369309711, Vrtnjakovečka 3, 10000 Zagreb</izvorni_sadrzaj>
    <derivirana_varijabla naziv="DomainObject.Predmet.ProtustrankaFormatedWithAdressOIB_1"> BeautyPed j.d.o.o. za djelatnosti za njegu i održavanje tijela, OIB 67369309711, Vrtnjakovečka 3, 10000 Zagreb</derivirana_varijabla>
  </DomainObject.Predmet.ProtustrankaFormatedWithAdressOIB>
  <DomainObject.Predmet.ProtustrankaWithAdress>
    <izvorni_sadrzaj>BeautyPed j.d.o.o. za djelatnosti za njegu i održavanje tijela Vrtnjakovečka 3, 10000 Zagreb</izvorni_sadrzaj>
    <derivirana_varijabla naziv="DomainObject.Predmet.ProtustrankaWithAdress_1">BeautyPed j.d.o.o. za djelatnosti za njegu i održavanje tijela Vrtnjakovečka 3, 10000 Zagreb</derivirana_varijabla>
  </DomainObject.Predmet.ProtustrankaWithAdress>
  <DomainObject.Predmet.ProtustrankaWithAdressOIB>
    <izvorni_sadrzaj>BeautyPed j.d.o.o. za djelatnosti za njegu i održavanje tijela, OIB 67369309711, Vrtnjakovečka 3, 10000 Zagreb</izvorni_sadrzaj>
    <derivirana_varijabla naziv="DomainObject.Predmet.ProtustrankaWithAdressOIB_1">BeautyPed j.d.o.o. za djelatnosti za njegu i održavanje tijela, OIB 67369309711, Vrtnjakovečka 3, 10000 Zagreb</derivirana_varijabla>
  </DomainObject.Predmet.ProtustrankaWithAdressOIB>
  <DomainObject.Predmet.ProtustrankaNazivFormated>
    <izvorni_sadrzaj>BeautyPed j.d.o.o. za djelatnosti za njegu i održavanje tijela</izvorni_sadrzaj>
    <derivirana_varijabla naziv="DomainObject.Predmet.ProtustrankaNazivFormated_1">BeautyPed j.d.o.o. za djelatnosti za njegu i održavanje tijela</derivirana_varijabla>
  </DomainObject.Predmet.ProtustrankaNazivFormated>
  <DomainObject.Predmet.ProtustrankaNazivFormatedOIB>
    <izvorni_sadrzaj>BeautyPed j.d.o.o. za djelatnosti za njegu i održavanje tijela, OIB 67369309711</izvorni_sadrzaj>
    <derivirana_varijabla naziv="DomainObject.Predmet.ProtustrankaNazivFormatedOIB_1">BeautyPed j.d.o.o. za djelatnosti za njegu i održavanje tijela, OIB 67369309711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BeautyPed j.d.o.o. za djelatnosti za njegu i održavanje tijela</item>
    </izvorni_sadrzaj>
    <derivirana_varijabla naziv="DomainObject.Predmet.ProtuStrankaListFormated_1">
      <item>BeautyPed j.d.o.o. za djelatnosti za njegu i održavanje tijela</item>
    </derivirana_varijabla>
  </DomainObject.Predmet.ProtuStrankaListFormated>
  <DomainObject.Predmet.ProtuStrankaListFormatedOIB>
    <izvorni_sadrzaj>
      <item>BeautyPed j.d.o.o. za djelatnosti za njegu i održavanje tijela, OIB 67369309711</item>
    </izvorni_sadrzaj>
    <derivirana_varijabla naziv="DomainObject.Predmet.ProtuStrankaListFormatedOIB_1">
      <item>BeautyPed j.d.o.o. za djelatnosti za njegu i održavanje tijela, OIB 67369309711</item>
    </derivirana_varijabla>
  </DomainObject.Predmet.ProtuStrankaListFormatedOIB>
  <DomainObject.Predmet.ProtuStrankaListFormatedWithAdress>
    <izvorni_sadrzaj>
      <item>BeautyPed j.d.o.o. za djelatnosti za njegu i održavanje tijela, Vrtnjakovečka 3, 10000 Zagreb</item>
    </izvorni_sadrzaj>
    <derivirana_varijabla naziv="DomainObject.Predmet.ProtuStrankaListFormatedWithAdress_1">
      <item>BeautyPed j.d.o.o. za djelatnosti za njegu i održavanje tijela, Vrtnjakovečka 3, 10000 Zagreb</item>
    </derivirana_varijabla>
  </DomainObject.Predmet.ProtuStrankaListFormatedWithAdress>
  <DomainObject.Predmet.ProtuStrankaListFormatedWithAdressOIB>
    <izvorni_sadrzaj>
      <item>BeautyPed j.d.o.o. za djelatnosti za njegu i održavanje tijela, OIB 67369309711, Vrtnjakovečka 3, 10000 Zagreb</item>
    </izvorni_sadrzaj>
    <derivirana_varijabla naziv="DomainObject.Predmet.ProtuStrankaListFormatedWithAdressOIB_1">
      <item>BeautyPed j.d.o.o. za djelatnosti za njegu i održavanje tijela, OIB 67369309711, Vrtnjakovečka 3, 10000 Zagreb</item>
    </derivirana_varijabla>
  </DomainObject.Predmet.ProtuStrankaListFormatedWithAdressOIB>
  <DomainObject.Predmet.ProtuStrankaListNazivFormated>
    <izvorni_sadrzaj>
      <item>BeautyPed j.d.o.o. za djelatnosti za njegu i održavanje tijela</item>
    </izvorni_sadrzaj>
    <derivirana_varijabla naziv="DomainObject.Predmet.ProtuStrankaListNazivFormated_1">
      <item>BeautyPed j.d.o.o. za djelatnosti za njegu i održavanje tijela</item>
    </derivirana_varijabla>
  </DomainObject.Predmet.ProtuStrankaListNazivFormated>
  <DomainObject.Predmet.ProtuStrankaListNazivFormatedOIB>
    <izvorni_sadrzaj>
      <item>BeautyPed j.d.o.o. za djelatnosti za njegu i održavanje tijela, OIB 67369309711</item>
    </izvorni_sadrzaj>
    <derivirana_varijabla naziv="DomainObject.Predmet.ProtuStrankaListNazivFormatedOIB_1">
      <item>BeautyPed j.d.o.o. za djelatnosti za njegu i održavanje tijela, OIB 67369309711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BeautyPed j.d.o.o. za djelatnosti za njegu i održavanje tijela</izvorni_sadrzaj>
    <derivirana_varijabla naziv="DomainObject.Predmet.ProtustrankaIDrugi_1">BeautyPed j.d.o.o. za djelatnosti za njegu i održavanje tijela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BeautyPed j.d.o.o. za djelatnosti za njegu i održavanje tijela, OIB 67369309711, Vrtnjakovečka 3, 10000 Zagreb</izvorni_sadrzaj>
    <derivirana_varijabla naziv="DomainObject.Predmet.ProtustrankaIDrugiAdressOIB_1">BeautyPed j.d.o.o. za djelatnosti za njegu i održavanje tijela, OIB 67369309711, Vrtnjakovečka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BeautyPed j.d.o.o. za djelatnosti za njegu i održavanje tijela</item>
    </izvorni_sadrzaj>
    <derivirana_varijabla naziv="DomainObject.Predmet.SudioniciListNaziv_1">
      <item>FINA Regionalni centar Zagreb</item>
      <item>BeautyPed j.d.o.o. za djelatnosti za njegu i održavanje tijela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BeautyPed j.d.o.o. za djelatnosti za njegu i održavanje tijela, OIB 67369309711, Vrtnjakovečka 3,10000 Zagreb</item>
    </izvorni_sadrzaj>
    <derivirana_varijabla naziv="DomainObject.Predmet.SudioniciListAdressOIB_1">
      <item>FINA Regionalni centar Zagreb, OIB 85821130368, Trg svibanjskih žrtava 1995. 1,10000 Zagreb</item>
      <item>BeautyPed j.d.o.o. za djelatnosti za njegu i održavanje tijela, OIB 67369309711, Vrtnjakovečka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67369309711</item>
    </izvorni_sadrzaj>
    <derivirana_varijabla naziv="DomainObject.Predmet.SudioniciListNazivOIB_1">
      <item>, OIB 85821130368</item>
      <item>, OIB 67369309711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1347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2017-07-06T13:01:00Z</dcterms:created>
  <dc:creator>Korisnik</dc:creator>
  <cp:lastModifiedBy>Anđelka Mandarić</cp:lastModifiedBy>
  <cp:lastPrinted>2017-07-06T13:00:00Z</cp:lastPrinted>
  <dcterms:modified xmlns:xsi="http://www.w3.org/2001/XMLSchema-instance" xsi:type="dcterms:W3CDTF">2017-07-10T13:03:00Z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