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dfe3" w14:paraId="4b4dfe3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620EDF">
        <w:t xml:space="preserve">VINJOLE j.d.o.o. Pavićini, Pavićini 5 A, </w:t>
      </w:r>
      <w:r w:rsidR="003A5432">
        <w:t xml:space="preserve">OIB: </w:t>
      </w:r>
      <w:r w:rsidR="00620EDF">
        <w:t>41044056891</w:t>
      </w:r>
      <w:r w:rsidR="003A5432">
        <w:t xml:space="preserve">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620EDF">
        <w:t>VINJOLE j.d.o.o. Pavićini, Pavićini 5 A, OIB: 41044056891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620EDF">
        <w:t>Nikola Delić, Pula, Kranjčevićeva 16, OIB: 58474163165</w:t>
      </w:r>
      <w:r w:rsidR="00B62BB2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620EDF">
        <w:t>VINJOLE j.d.o.o. Pavićini, Pavićini 5 A, OIB: 41044056891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620EDF">
        <w:t xml:space="preserve">520/16-4 od 08. travnja 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20EDF">
        <w:t>08</w:t>
      </w:r>
      <w:r w:rsidR="003A5432">
        <w:t xml:space="preserve">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B62BB2">
        <w:t>1</w:t>
      </w:r>
      <w:r w:rsidR="00620EDF">
        <w:t>8</w:t>
      </w:r>
      <w:r w:rsidR="00B62BB2">
        <w:t>. svibnja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vrijednije</w:t>
      </w:r>
      <w:r w:rsidRPr="005347E1">
        <w:t xml:space="preserve"> imovine (potvrda z.k. odjela Općinskog suda u Puli, Zemljišnoknjižnog odjela </w:t>
      </w:r>
      <w:r w:rsidR="003A5432">
        <w:t>Pula</w:t>
      </w:r>
      <w:r w:rsidR="00A910B6" w:rsidRPr="005347E1">
        <w:t xml:space="preserve"> (list </w:t>
      </w:r>
      <w:r w:rsidR="00FC6FA9">
        <w:t>1</w:t>
      </w:r>
      <w:r w:rsidR="00620EDF">
        <w:t>1</w:t>
      </w:r>
      <w:r w:rsidRPr="005347E1">
        <w:t xml:space="preserve"> spisa), uvjerenje Policijske uprave istarske (list </w:t>
      </w:r>
      <w:r w:rsidR="000C3BF7">
        <w:t>1</w:t>
      </w:r>
      <w:r w:rsidR="00620EDF">
        <w:t>5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620EDF">
        <w:t>520/16-12</w:t>
      </w:r>
      <w:r w:rsidR="003A5432">
        <w:t xml:space="preserve"> od 1</w:t>
      </w:r>
      <w:r w:rsidR="00620EDF">
        <w:t>8</w:t>
      </w:r>
      <w:r w:rsidR="003A5432">
        <w:t>. svibnja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62BB2">
        <w:t>1</w:t>
      </w:r>
      <w:r w:rsidR="00620EDF">
        <w:t>8</w:t>
      </w:r>
      <w:r w:rsidR="00B62BB2">
        <w:t>. svibnja</w:t>
      </w:r>
      <w:r w:rsidRPr="005347E1">
        <w:t xml:space="preserve"> 2016. godine, a skinuto je sa oglasne </w:t>
      </w:r>
      <w:r w:rsidR="00B62BB2">
        <w:t>2</w:t>
      </w:r>
      <w:r w:rsidR="00620EDF">
        <w:t>5</w:t>
      </w:r>
      <w:r w:rsidR="00B62BB2">
        <w:t>. svibnja</w:t>
      </w:r>
      <w:r w:rsidR="0089087E" w:rsidRPr="005347E1">
        <w:t xml:space="preserve"> 2016. godine. U roku od 15 dana, koji rok je istekao </w:t>
      </w:r>
      <w:r w:rsidR="00620EDF">
        <w:t>09</w:t>
      </w:r>
      <w:r w:rsidR="00CD6BBB">
        <w:t xml:space="preserve">. </w:t>
      </w:r>
      <w:r w:rsidR="00B62BB2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01.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077DA2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3A5432">
        <w:t>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80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620EDF">
      <w:rPr>
        <w:sz w:val="23"/>
        <w:szCs w:val="23"/>
      </w:rPr>
      <w:t>520</w:t>
    </w:r>
    <w:r w:rsidR="002F7598">
      <w:rPr>
        <w:sz w:val="23"/>
        <w:szCs w:val="23"/>
      </w:rPr>
      <w:t>/16</w:t>
    </w:r>
    <w:r w:rsidR="00077DA2">
      <w:rPr>
        <w:sz w:val="23"/>
        <w:szCs w:val="23"/>
      </w:rPr>
      <w:t>-13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620EDF">
      <w:rPr>
        <w:sz w:val="23"/>
        <w:szCs w:val="23"/>
      </w:rPr>
      <w:t>520</w:t>
    </w:r>
    <w:r w:rsidR="002F7598">
      <w:rPr>
        <w:sz w:val="23"/>
        <w:szCs w:val="23"/>
      </w:rPr>
      <w:t>/16</w:t>
    </w:r>
    <w:r w:rsidR="00077DA2">
      <w:rPr>
        <w:sz w:val="23"/>
        <w:szCs w:val="23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7DA2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3A5432"/>
    <w:rsid w:val="00423AB7"/>
    <w:rsid w:val="004277F1"/>
    <w:rsid w:val="00441CBA"/>
    <w:rsid w:val="004478D5"/>
    <w:rsid w:val="0045218A"/>
    <w:rsid w:val="00453E5D"/>
    <w:rsid w:val="00457A11"/>
    <w:rsid w:val="004B1A7D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20EDF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A3808"/>
    <w:rsid w:val="00AB2162"/>
    <w:rsid w:val="00AB4E57"/>
    <w:rsid w:val="00AC7D23"/>
    <w:rsid w:val="00AE38BC"/>
    <w:rsid w:val="00AE7233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A1732"/>
    <w:rsid w:val="00DB14A7"/>
    <w:rsid w:val="00DC7997"/>
    <w:rsid w:val="00DD1175"/>
    <w:rsid w:val="00DE48E9"/>
    <w:rsid w:val="00E17C47"/>
    <w:rsid w:val="00E22432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VINJOLE j.d.o.o. PAVIĆINI zastupanog po punomoćniku Marko Buić</izvorni_sadrzaj>
    <derivirana_varijabla naziv="DomainObject.Predmet.ProtustrankaFormated_1">  VINJOLE j.d.o.o. PAVIĆINI zastupanog po punomoćniku Marko Buić</derivirana_varijabla>
  </DomainObject.Predmet.ProtustrankaFormated>
  <DomainObject.Predmet.ProtustrankaFormatedOIB>
    <izvorni_sadrzaj>  VINJOLE j.d.o.o. PAVIĆINI, OIB 41044056891 zastupanog po punomoćniku Marko Buić</izvorni_sadrzaj>
    <derivirana_varijabla naziv="DomainObject.Predmet.ProtustrankaFormatedOIB_1">  VINJOLE j.d.o.o. PAVIĆINI, OIB 41044056891 zastupanog po punomoćniku Marko Buić</derivirana_varijabla>
  </DomainObject.Predmet.ProtustrankaFormatedOIB>
  <DomainObject.Predmet.ProtustrankaFormatedWithAdress>
    <izvorni_sadrzaj> VINJOLE j.d.o.o. PAVIĆINI, Pavićini 5 A, 52207 Pavićini zastupanog po punomoćniku Marko Buić</izvorni_sadrzaj>
    <derivirana_varijabla naziv="DomainObject.Predmet.ProtustrankaFormatedWithAdress_1"> VINJOLE j.d.o.o. PAVIĆINI, Pavićini 5 A, 52207 Pavićini zastupanog po punomoćniku Marko Buić</derivirana_varijabla>
  </DomainObject.Predmet.ProtustrankaFormatedWithAdress>
  <DomainObject.Predmet.ProtustrankaFormatedWithAdressOIB>
    <izvorni_sadrzaj> VINJOLE j.d.o.o. PAVIĆINI, OIB 41044056891, Pavićini 5 A, 52207 Pavićini zastupanog po punomoćniku Marko Buić</izvorni_sadrzaj>
    <derivirana_varijabla naziv="DomainObject.Predmet.ProtustrankaFormatedWithAdressOIB_1"> VINJOLE j.d.o.o. PAVIĆINI, OIB 41044056891, Pavićini 5 A, 52207 Pavićini zastupanog po punomoćniku Marko Buić</derivirana_varijabla>
  </DomainObject.Predmet.ProtustrankaFormatedWithAdressOIB>
  <DomainObject.Predmet.ProtustrankaWithAdress>
    <izvorni_sadrzaj>VINJOLE j.d.o.o. PAVIĆINI Pavićini 5 A, 52207 Pavićini</izvorni_sadrzaj>
    <derivirana_varijabla naziv="DomainObject.Predmet.ProtustrankaWithAdress_1">VINJOLE j.d.o.o. PAVIĆINI Pavićini 5 A, 52207 Pavićini</derivirana_varijabla>
  </DomainObject.Predmet.ProtustrankaWithAdress>
  <DomainObject.Predmet.ProtustrankaWithAdressOIB>
    <izvorni_sadrzaj>VINJOLE j.d.o.o. PAVIĆINI, OIB 41044056891, Pavićini 5 A, 52207 Pavićini</izvorni_sadrzaj>
    <derivirana_varijabla naziv="DomainObject.Predmet.ProtustrankaWithAdressOIB_1">VINJOLE j.d.o.o. PAVIĆINI, OIB 41044056891, Pavićini 5 A, 52207 Pavićini</derivirana_varijabla>
  </DomainObject.Predmet.ProtustrankaWithAdressOIB>
  <DomainObject.Predmet.ProtustrankaNazivFormated>
    <izvorni_sadrzaj>VINJOLE j.d.o.o. PAVIĆINI</izvorni_sadrzaj>
    <derivirana_varijabla naziv="DomainObject.Predmet.ProtustrankaNazivFormated_1">VINJOLE j.d.o.o. PAVIĆINI</derivirana_varijabla>
  </DomainObject.Predmet.ProtustrankaNazivFormated>
  <DomainObject.Predmet.ProtustrankaNazivFormatedOIB>
    <izvorni_sadrzaj>VINJOLE j.d.o.o. PAVIĆINI, OIB 41044056891</izvorni_sadrzaj>
    <derivirana_varijabla naziv="DomainObject.Predmet.ProtustrankaNazivFormatedOIB_1">VINJOLE j.d.o.o. PAVIĆINI, OIB 41044056891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8433.44</izvorni_sadrzaj>
    <derivirana_varijabla naziv="DomainObject.Predmet.TrenutnaVrijednost_1">8433.44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VINJOLE j.d.o.o. PAVIĆINI zastupanog po punomoćniku Marko Buić</item>
    </izvorni_sadrzaj>
    <derivirana_varijabla naziv="DomainObject.Predmet.ProtuStrankaListFormated_1">
      <item>VINJOLE j.d.o.o. PAVIĆINI zastupanog po punomoćniku Marko Buić</item>
    </derivirana_varijabla>
  </DomainObject.Predmet.ProtuStrankaListFormated>
  <DomainObject.Predmet.ProtuStrankaListFormatedOIB>
    <izvorni_sadrzaj>
      <item>VINJOLE j.d.o.o. PAVIĆINI, OIB 41044056891 zastupanog po punomoćniku Marko Buić</item>
    </izvorni_sadrzaj>
    <derivirana_varijabla naziv="DomainObject.Predmet.ProtuStrankaListFormatedOIB_1">
      <item>VINJOLE j.d.o.o. PAVIĆINI, OIB 41044056891 zastupanog po punomoćniku Marko Buić</item>
    </derivirana_varijabla>
  </DomainObject.Predmet.ProtuStrankaListFormatedOIB>
  <DomainObject.Predmet.ProtuStrankaListFormatedWithAdress>
    <izvorni_sadrzaj>
      <item>VINJOLE j.d.o.o. PAVIĆINI, Pavićini 5 A, 52207 Pavićini zastupanog po punomoćniku Marko Buić</item>
    </izvorni_sadrzaj>
    <derivirana_varijabla naziv="DomainObject.Predmet.ProtuStrankaListFormatedWithAdress_1">
      <item>VINJOLE j.d.o.o. PAVIĆINI, Pavićini 5 A, 52207 Pavićini zastupanog po punomoćniku Marko Buić</item>
    </derivirana_varijabla>
  </DomainObject.Predmet.ProtuStrankaListFormatedWithAdress>
  <DomainObject.Predmet.ProtuStrankaListFormatedWithAdressOIB>
    <izvorni_sadrzaj>
      <item>VINJOLE j.d.o.o. PAVIĆINI, OIB 41044056891, Pavićini 5 A, 52207 Pavićini zastupanog po punomoćniku Marko Buić</item>
    </izvorni_sadrzaj>
    <derivirana_varijabla naziv="DomainObject.Predmet.ProtuStrankaListFormatedWithAdressOIB_1">
      <item>VINJOLE j.d.o.o. PAVIĆINI, OIB 41044056891, Pavićini 5 A, 52207 Pavićini zastupanog po punomoćniku Marko Buić</item>
    </derivirana_varijabla>
  </DomainObject.Predmet.ProtuStrankaListFormatedWithAdressOIB>
  <DomainObject.Predmet.ProtuStrankaListNazivFormated>
    <izvorni_sadrzaj>
      <item>VINJOLE j.d.o.o. PAVIĆINI</item>
    </izvorni_sadrzaj>
    <derivirana_varijabla naziv="DomainObject.Predmet.ProtuStrankaListNazivFormated_1">
      <item>VINJOLE j.d.o.o. PAVIĆINI</item>
    </derivirana_varijabla>
  </DomainObject.Predmet.ProtuStrankaListNazivFormated>
  <DomainObject.Predmet.ProtuStrankaListNazivFormatedOIB>
    <izvorni_sadrzaj>
      <item>VINJOLE j.d.o.o. PAVIĆINI, OIB 41044056891</item>
    </izvorni_sadrzaj>
    <derivirana_varijabla naziv="DomainObject.Predmet.ProtuStrankaListNazivFormatedOIB_1">
      <item>VINJOLE j.d.o.o. PAVIĆINI, OIB 41044056891</item>
    </derivirana_varijabla>
  </DomainObject.Predmet.ProtuStrankaListNazivFormatedOIB>
  <DomainObject.Predmet.OstaliListFormated>
    <izvorni_sadrzaj>
      <item>Marko Buić punomoćnik sudionika u postupku VINJOLE j.d.o.o. PAVIĆINI</item>
    </izvorni_sadrzaj>
    <derivirana_varijabla naziv="DomainObject.Predmet.OstaliListFormated_1">
      <item>Marko Buić punomoćnik sudionika u postupku VINJOLE j.d.o.o. PAVIĆINI</item>
    </derivirana_varijabla>
  </DomainObject.Predmet.OstaliListFormated>
  <DomainObject.Predmet.OstaliListFormatedOIB>
    <izvorni_sadrzaj>
      <item>Marko Buić, OIB 90880474263 punomoćnik sudionika u postupku VINJOLE j.d.o.o. PAVIĆINI</item>
    </izvorni_sadrzaj>
    <derivirana_varijabla naziv="DomainObject.Predmet.OstaliListFormatedOIB_1">
      <item>Marko Buić, OIB 90880474263 punomoćnik sudionika u postupku VINJOLE j.d.o.o. PAVIĆINI</item>
    </derivirana_varijabla>
  </DomainObject.Predmet.OstaliListFormatedOIB>
  <DomainObject.Predmet.OstaliListFormatedWithAdress>
    <izvorni_sadrzaj>
      <item>Marko Buić, Pavićini 5, 52207 Pavićini punomoćnik sudionika u postupku VINJOLE j.d.o.o. PAVIĆINI</item>
    </izvorni_sadrzaj>
    <derivirana_varijabla naziv="DomainObject.Predmet.OstaliListFormatedWithAdress_1">
      <item>Marko Buić, Pavićini 5, 52207 Pavićini punomoćnik sudionika u postupku VINJOLE j.d.o.o. PAVIĆINI</item>
    </derivirana_varijabla>
  </DomainObject.Predmet.OstaliListFormatedWithAdress>
  <DomainObject.Predmet.OstaliListFormatedWithAdressOIB>
    <izvorni_sadrzaj>
      <item>Marko Buić, OIB 90880474263, Pavićini 5, 52207 Pavićini punomoćnik sudionika u postupku VINJOLE j.d.o.o. PAVIĆINI</item>
    </izvorni_sadrzaj>
    <derivirana_varijabla naziv="DomainObject.Predmet.OstaliListFormatedWithAdressOIB_1">
      <item>Marko Buić, OIB 90880474263, Pavićini 5, 52207 Pavićini punomoćnik sudionika u postupku VINJOLE j.d.o.o. PAVIĆINI</item>
    </derivirana_varijabla>
  </DomainObject.Predmet.OstaliListFormatedWithAdressOIB>
  <DomainObject.Predmet.OstaliListNazivFormated>
    <izvorni_sadrzaj>
      <item>Marko Buić</item>
    </izvorni_sadrzaj>
    <derivirana_varijabla naziv="DomainObject.Predmet.OstaliListNazivFormated_1">
      <item>Marko Buić</item>
    </derivirana_varijabla>
  </DomainObject.Predmet.OstaliListNazivFormated>
  <DomainObject.Predmet.OstaliListNazivFormatedOIB>
    <izvorni_sadrzaj>
      <item>Marko Buić, OIB 90880474263</item>
    </izvorni_sadrzaj>
    <derivirana_varijabla naziv="DomainObject.Predmet.OstaliListNazivFormatedOIB_1">
      <item>Marko Buić, OIB 90880474263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VINJOLE j.d.o.o. PAVIĆINI</izvorni_sadrzaj>
    <derivirana_varijabla naziv="DomainObject.Predmet.ProtustrankaIDrugi_1">VINJOLE j.d.o.o. PAVIĆINI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VINJOLE j.d.o.o. PAVIĆINI, OIB 41044056891, Pavićini 5 A, 52207 Pavićini</izvorni_sadrzaj>
    <derivirana_varijabla naziv="DomainObject.Predmet.ProtustrankaIDrugiAdressOIB_1">VINJOLE j.d.o.o. PAVIĆINI, OIB 41044056891, Pavićini 5 A, 52207 Pavićini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VINJOLE j.d.o.o. PAVIĆINI</item>
      <item>Marko Buić</item>
    </izvorni_sadrzaj>
    <derivirana_varijabla naziv="DomainObject.Predmet.SudioniciListNaziv_1">
      <item>FINANCIJSKA AGENCIJA, RC RIJEKA, PODRUŽNICA PULA, PULA</item>
      <item>VINJOLE j.d.o.o. PAVIĆINI</item>
      <item>Marko Buić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izvorni_sadrzaj>
    <derivirana_varijabla naziv="DomainObject.Predmet.SudioniciListAdressOIB_1"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41044056891</item>
      <item>, OIB 90880474263</item>
    </izvorni_sadrzaj>
    <derivirana_varijabla naziv="DomainObject.Predmet.SudioniciListNazivOIB_1">
      <item>, OIB 85821130368</item>
      <item>, OIB 41044056891</item>
      <item>, OIB 90880474263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3172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2016-08-01T10:57:00Z</dcterms:created>
  <dc:creator>msimicic</dc:creator>
  <cp:lastModifiedBy>Jasmina Matika</cp:lastModifiedBy>
  <cp:lastPrinted>2016-08-02T06:11:00Z</cp:lastPrinted>
  <dcterms:modified xmlns:xsi="http://www.w3.org/2001/XMLSchema-instance" xsi:type="dcterms:W3CDTF">2016-08-02T08:10:00Z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