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16b7" w14:paraId="2a616b7" w:rsidRDefault="00056A75" w:rsidP="00BD3394" w:rsidR="00056A75" w:rsidRPr="005D4AFC">
      <w:pPr>
        <w:jc w:val="center"/>
        <w15:collapsed w:val="false"/>
      </w:pPr>
      <w:bookmarkStart w:name="_GoBack" w:id="0"/>
      <w:bookmarkEnd w:id="0"/>
      <w:r w:rsidRPr="005D4AFC">
        <w:t xml:space="preserve">                                                                                                           </w:t>
      </w:r>
      <w:r w:rsidR="00A77BB3" w:rsidRPr="005D4AFC">
        <w:t xml:space="preserve">                </w:t>
      </w:r>
      <w:r w:rsidRPr="005D4AFC">
        <w:t xml:space="preserve">  </w:t>
      </w:r>
    </w:p>
    <w:p w:rsidRDefault="000C46EC" w:rsidP="000C46EC" w:rsidR="006B0440" w:rsidRPr="005D4AFC">
      <w:pPr>
        <w:tabs>
          <w:tab w:pos="395" w:val="left"/>
        </w:tabs>
      </w:pPr>
      <w:r w:rsidRPr="005D4AFC">
        <w:tab/>
      </w:r>
      <w:r w:rsidRPr="005D4AFC">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5D4AFC">
      <w:pPr>
        <w:jc w:val="both"/>
      </w:pPr>
      <w:r w:rsidRPr="005D4AFC">
        <w:t>REPUBLIKA HRVATSKA</w:t>
      </w:r>
    </w:p>
    <w:p w:rsidRDefault="00C83EDF" w:rsidP="00C83EDF" w:rsidR="00056A75" w:rsidRPr="005D4AFC">
      <w:pPr>
        <w:jc w:val="both"/>
      </w:pPr>
      <w:r w:rsidRPr="005D4AFC">
        <w:t>TRGOVAČKI SUD U ZAGREBU</w:t>
      </w:r>
    </w:p>
    <w:p w:rsidRDefault="00C83EDF" w:rsidP="00C83EDF" w:rsidR="00056A75" w:rsidRPr="005D4AFC">
      <w:pPr>
        <w:jc w:val="both"/>
      </w:pPr>
      <w:r w:rsidRPr="005D4AFC">
        <w:t>STALNA SLUŽBA</w:t>
      </w:r>
      <w:r w:rsidR="005D4AFC" w:rsidRPr="005D4AFC">
        <w:t xml:space="preserve"> U KARLOVCU</w:t>
      </w:r>
      <w:r w:rsidRPr="005D4AFC">
        <w:t xml:space="preserve"> </w:t>
      </w:r>
    </w:p>
    <w:p w:rsidRDefault="005C24C0" w:rsidP="005D4AFC" w:rsidR="005C24C0" w:rsidRPr="005D4AFC">
      <w:pPr>
        <w:tabs>
          <w:tab w:pos="7000" w:val="left"/>
        </w:tabs>
        <w:jc w:val="both"/>
      </w:pPr>
      <w:r w:rsidRPr="005D4AFC">
        <w:t xml:space="preserve">Karlovac, </w:t>
      </w:r>
      <w:r w:rsidR="00030D75" w:rsidRPr="005D4AFC">
        <w:t>Trg hrvatskih branitelja 1</w:t>
      </w:r>
      <w:r w:rsidR="005D4AFC" w:rsidRPr="005D4AFC">
        <w:tab/>
        <w:t>4 St-142/2017-75</w:t>
      </w:r>
    </w:p>
    <w:p w:rsidRDefault="005C24C0" w:rsidP="00C83EDF" w:rsidR="005C24C0" w:rsidRPr="005D4AFC">
      <w:pPr>
        <w:jc w:val="both"/>
      </w:pPr>
    </w:p>
    <w:p w:rsidRDefault="005C24C0" w:rsidP="00A77BB3" w:rsidR="00A77BB3" w:rsidRPr="005D4AFC">
      <w:pPr>
        <w:jc w:val="center"/>
      </w:pPr>
      <w:r w:rsidRPr="005D4AFC">
        <w:t>R</w:t>
      </w:r>
      <w:r w:rsidR="005D4AFC" w:rsidRPr="005D4AFC">
        <w:t xml:space="preserve"> </w:t>
      </w:r>
      <w:r w:rsidRPr="005D4AFC">
        <w:t>E</w:t>
      </w:r>
      <w:r w:rsidR="005D4AFC" w:rsidRPr="005D4AFC">
        <w:t xml:space="preserve"> </w:t>
      </w:r>
      <w:r w:rsidRPr="005D4AFC">
        <w:t>P</w:t>
      </w:r>
      <w:r w:rsidR="005D4AFC" w:rsidRPr="005D4AFC">
        <w:t xml:space="preserve"> </w:t>
      </w:r>
      <w:r w:rsidRPr="005D4AFC">
        <w:t>U</w:t>
      </w:r>
      <w:r w:rsidR="005D4AFC" w:rsidRPr="005D4AFC">
        <w:t xml:space="preserve"> </w:t>
      </w:r>
      <w:r w:rsidRPr="005D4AFC">
        <w:t>B</w:t>
      </w:r>
      <w:r w:rsidR="005D4AFC" w:rsidRPr="005D4AFC">
        <w:t xml:space="preserve"> </w:t>
      </w:r>
      <w:r w:rsidRPr="005D4AFC">
        <w:t>L</w:t>
      </w:r>
      <w:r w:rsidR="005D4AFC" w:rsidRPr="005D4AFC">
        <w:t xml:space="preserve"> </w:t>
      </w:r>
      <w:r w:rsidRPr="005D4AFC">
        <w:t>I</w:t>
      </w:r>
      <w:r w:rsidR="005D4AFC" w:rsidRPr="005D4AFC">
        <w:t xml:space="preserve"> </w:t>
      </w:r>
      <w:r w:rsidRPr="005D4AFC">
        <w:t>K</w:t>
      </w:r>
      <w:r w:rsidR="005D4AFC" w:rsidRPr="005D4AFC">
        <w:t xml:space="preserve"> </w:t>
      </w:r>
      <w:r w:rsidRPr="005D4AFC">
        <w:t>A</w:t>
      </w:r>
      <w:r w:rsidR="005D4AFC" w:rsidRPr="005D4AFC">
        <w:t xml:space="preserve">  </w:t>
      </w:r>
      <w:r w:rsidRPr="005D4AFC">
        <w:t xml:space="preserve"> H</w:t>
      </w:r>
      <w:r w:rsidR="005D4AFC" w:rsidRPr="005D4AFC">
        <w:t xml:space="preserve"> </w:t>
      </w:r>
      <w:r w:rsidRPr="005D4AFC">
        <w:t>R</w:t>
      </w:r>
      <w:r w:rsidR="005D4AFC" w:rsidRPr="005D4AFC">
        <w:t xml:space="preserve"> </w:t>
      </w:r>
      <w:r w:rsidRPr="005D4AFC">
        <w:t>V</w:t>
      </w:r>
      <w:r w:rsidR="005D4AFC" w:rsidRPr="005D4AFC">
        <w:t xml:space="preserve"> </w:t>
      </w:r>
      <w:r w:rsidRPr="005D4AFC">
        <w:t>A</w:t>
      </w:r>
      <w:r w:rsidR="005D4AFC" w:rsidRPr="005D4AFC">
        <w:t xml:space="preserve"> </w:t>
      </w:r>
      <w:r w:rsidRPr="005D4AFC">
        <w:t>T</w:t>
      </w:r>
      <w:r w:rsidR="005D4AFC" w:rsidRPr="005D4AFC">
        <w:t xml:space="preserve"> </w:t>
      </w:r>
      <w:r w:rsidRPr="005D4AFC">
        <w:t>S</w:t>
      </w:r>
      <w:r w:rsidR="005D4AFC" w:rsidRPr="005D4AFC">
        <w:t xml:space="preserve"> </w:t>
      </w:r>
      <w:r w:rsidRPr="005D4AFC">
        <w:t>K</w:t>
      </w:r>
      <w:r w:rsidR="005D4AFC" w:rsidRPr="005D4AFC">
        <w:t xml:space="preserve"> </w:t>
      </w:r>
      <w:r w:rsidRPr="005D4AFC">
        <w:t>A</w:t>
      </w:r>
    </w:p>
    <w:p w:rsidRDefault="00A77BB3" w:rsidP="00A77BB3" w:rsidR="002E71E9" w:rsidRPr="005D4AFC">
      <w:pPr>
        <w:jc w:val="center"/>
      </w:pPr>
      <w:r w:rsidRPr="005D4AFC">
        <w:t>R J E Š E N J E</w:t>
      </w:r>
    </w:p>
    <w:p w:rsidRDefault="000C46EC" w:rsidP="00BD3394" w:rsidR="000C46EC" w:rsidRPr="005D4AFC">
      <w:pPr>
        <w:jc w:val="both"/>
      </w:pPr>
    </w:p>
    <w:p w:rsidRDefault="00096A6C" w:rsidP="001E21B6" w:rsidR="006007B5" w:rsidRPr="005D4AFC">
      <w:pPr>
        <w:ind w:firstLine="708"/>
        <w:jc w:val="both"/>
      </w:pPr>
      <w:r w:rsidRPr="005D4AFC">
        <w:t>T</w:t>
      </w:r>
      <w:r w:rsidR="00CD6CDA" w:rsidRPr="005D4AFC">
        <w:t>rgovački sud u Zagrebu, Stalna služba</w:t>
      </w:r>
      <w:r w:rsidR="005D4AFC" w:rsidRPr="005D4AFC">
        <w:t xml:space="preserve"> u Karlovcu</w:t>
      </w:r>
      <w:r w:rsidR="00CD6CDA" w:rsidRPr="005D4AFC">
        <w:t>,</w:t>
      </w:r>
      <w:r w:rsidR="00A77BB3" w:rsidRPr="005D4AFC">
        <w:rPr>
          <w:b/>
        </w:rPr>
        <w:t xml:space="preserve"> </w:t>
      </w:r>
      <w:r w:rsidRPr="005D4AFC">
        <w:t>po sucu</w:t>
      </w:r>
      <w:r w:rsidR="00C120CE" w:rsidRPr="005D4AFC">
        <w:t xml:space="preserve"> </w:t>
      </w:r>
      <w:r w:rsidR="009237A9" w:rsidRPr="005D4AFC">
        <w:t>Goranki</w:t>
      </w:r>
      <w:r w:rsidR="009F0937" w:rsidRPr="005D4AFC">
        <w:t xml:space="preserve"> Boljkovac</w:t>
      </w:r>
      <w:r w:rsidRPr="005D4AFC">
        <w:t xml:space="preserve">, kao </w:t>
      </w:r>
      <w:r w:rsidR="00153D87" w:rsidRPr="005D4AFC">
        <w:t>s</w:t>
      </w:r>
      <w:r w:rsidR="00056A75" w:rsidRPr="005D4AFC">
        <w:t xml:space="preserve">tečajnom sucu, u stečajnom </w:t>
      </w:r>
      <w:r w:rsidR="008E1CB9" w:rsidRPr="005D4AFC">
        <w:t>post</w:t>
      </w:r>
      <w:r w:rsidR="001E21B6" w:rsidRPr="005D4AFC">
        <w:t>upku nad stečajnim</w:t>
      </w:r>
      <w:r w:rsidR="00F77ECE" w:rsidRPr="005D4AFC">
        <w:t xml:space="preserve"> dužnikom</w:t>
      </w:r>
      <w:r w:rsidR="0080578E" w:rsidRPr="005D4AFC">
        <w:t xml:space="preserve"> </w:t>
      </w:r>
      <w:r w:rsidR="005D4AFC" w:rsidRPr="00D3696D">
        <w:t>MODESTUS d.o.o.</w:t>
      </w:r>
      <w:r w:rsidR="005D4AFC">
        <w:t xml:space="preserve"> u stečaju,</w:t>
      </w:r>
      <w:r w:rsidR="005D4AFC" w:rsidRPr="00D3696D">
        <w:t xml:space="preserve"> Zagreb, Mesnička 24, OIB 97639984461</w:t>
      </w:r>
      <w:r w:rsidR="00871FD3" w:rsidRPr="005D4AFC">
        <w:t>,</w:t>
      </w:r>
      <w:r w:rsidR="00056A75" w:rsidRPr="005D4AFC">
        <w:t xml:space="preserve"> n</w:t>
      </w:r>
      <w:r w:rsidR="006007B5" w:rsidRPr="005D4AFC">
        <w:t>akon</w:t>
      </w:r>
      <w:r w:rsidR="00056A75" w:rsidRPr="005D4AFC">
        <w:t xml:space="preserve"> ispitno</w:t>
      </w:r>
      <w:r w:rsidR="006007B5" w:rsidRPr="005D4AFC">
        <w:t>g</w:t>
      </w:r>
      <w:r w:rsidR="00056A75" w:rsidRPr="005D4AFC">
        <w:t xml:space="preserve"> ročišt</w:t>
      </w:r>
      <w:r w:rsidR="006007B5" w:rsidRPr="005D4AFC">
        <w:t>a održanog</w:t>
      </w:r>
      <w:r w:rsidR="00056A75" w:rsidRPr="005D4AFC">
        <w:t xml:space="preserve"> dana</w:t>
      </w:r>
      <w:r w:rsidR="00505ABF" w:rsidRPr="005D4AFC">
        <w:t xml:space="preserve"> </w:t>
      </w:r>
      <w:r w:rsidR="005D4AFC">
        <w:t>19. ožujka 2019</w:t>
      </w:r>
      <w:r w:rsidR="009C6750" w:rsidRPr="005D4AFC">
        <w:t>.</w:t>
      </w:r>
    </w:p>
    <w:p w:rsidRDefault="00056A75" w:rsidP="001E21B6" w:rsidR="00CD6CDA" w:rsidRPr="005D4AFC">
      <w:pPr>
        <w:ind w:firstLine="708"/>
        <w:jc w:val="both"/>
      </w:pPr>
      <w:r w:rsidRPr="005D4AFC">
        <w:t xml:space="preserve"> </w:t>
      </w:r>
    </w:p>
    <w:p w:rsidRDefault="009F0937" w:rsidP="00056A75" w:rsidR="002E71E9" w:rsidRPr="005D4AFC">
      <w:pPr>
        <w:jc w:val="center"/>
      </w:pPr>
      <w:r w:rsidRPr="005D4AFC">
        <w:t>r</w:t>
      </w:r>
      <w:r w:rsidR="00056A75" w:rsidRPr="005D4AFC">
        <w:t xml:space="preserve"> i j e š i o   j e</w:t>
      </w:r>
    </w:p>
    <w:p w:rsidRDefault="00CD6CDA" w:rsidP="00CD6CDA" w:rsidR="00CD6CDA" w:rsidRPr="005D4AFC">
      <w:pPr>
        <w:jc w:val="both"/>
      </w:pPr>
    </w:p>
    <w:p w:rsidRDefault="005D4AFC" w:rsidP="005D4AFC" w:rsidR="005D4AFC" w:rsidRPr="005D4AFC">
      <w:pPr>
        <w:jc w:val="both"/>
      </w:pPr>
      <w:r w:rsidRPr="005D4AFC">
        <w:t>I. Utvrđene su sljedeće tražbine drugog višeg isplatnog reda:</w:t>
      </w:r>
    </w:p>
    <w:p w:rsidRDefault="005D4AFC" w:rsidP="005D4AFC" w:rsidR="005D4AFC" w:rsidRPr="005D4AFC">
      <w:pPr>
        <w:jc w:val="both"/>
      </w:pPr>
    </w:p>
    <w:p w:rsidRDefault="005D4AFC" w:rsidP="005D4AFC" w:rsidR="005D4AFC" w:rsidRPr="005D4AFC">
      <w:pPr>
        <w:tabs>
          <w:tab w:pos="7849" w:val="left"/>
        </w:tabs>
        <w:jc w:val="both"/>
      </w:pPr>
      <w:r w:rsidRPr="005D4AFC">
        <w:t xml:space="preserve">I.1. Nova ljubljanska banka d.d., Ljubljana, Trg republike 2, </w:t>
      </w:r>
    </w:p>
    <w:p w:rsidRDefault="005D4AFC" w:rsidP="005D4AFC" w:rsidR="005D4AFC" w:rsidRPr="005D4AFC">
      <w:pPr>
        <w:tabs>
          <w:tab w:pos="7849" w:val="left"/>
        </w:tabs>
        <w:jc w:val="both"/>
      </w:pPr>
      <w:r w:rsidRPr="005D4AFC">
        <w:t xml:space="preserve">        Republika Slovenija, OIB 17719334242                                                  39.122.830,14 kn</w:t>
      </w:r>
    </w:p>
    <w:p w:rsidRDefault="005D4AFC" w:rsidP="005D4AFC" w:rsidR="005D4AFC" w:rsidRPr="005D4AFC">
      <w:pPr>
        <w:tabs>
          <w:tab w:pos="7849" w:val="left"/>
        </w:tabs>
        <w:jc w:val="both"/>
      </w:pPr>
    </w:p>
    <w:p w:rsidRDefault="005D4AFC" w:rsidP="005D4AFC" w:rsidR="005D4AFC" w:rsidRPr="005D4AFC">
      <w:pPr>
        <w:jc w:val="both"/>
      </w:pPr>
      <w:r w:rsidRPr="005D4AFC">
        <w:t xml:space="preserve">I.2. Republika Hrvatska, Ministarstvo financija, Porezna uprava, </w:t>
      </w:r>
    </w:p>
    <w:p w:rsidRDefault="005D4AFC" w:rsidP="005D4AFC" w:rsidR="005D4AFC" w:rsidRPr="005D4AFC">
      <w:pPr>
        <w:jc w:val="both"/>
      </w:pPr>
      <w:r w:rsidRPr="005D4AFC">
        <w:t xml:space="preserve">        OIB 18683136487   </w:t>
      </w:r>
      <w:r w:rsidRPr="005D4AFC">
        <w:tab/>
        <w:t xml:space="preserve">                                                                                   2.405,67 kn</w:t>
      </w:r>
    </w:p>
    <w:p w:rsidRDefault="005D4AFC" w:rsidP="005D4AFC" w:rsidR="005D4AFC" w:rsidRPr="005D4AFC">
      <w:pPr>
        <w:tabs>
          <w:tab w:pos="7849" w:val="left"/>
        </w:tabs>
        <w:jc w:val="both"/>
      </w:pPr>
    </w:p>
    <w:p w:rsidRDefault="005D4AFC" w:rsidP="005D4AFC" w:rsidR="005D4AFC" w:rsidRPr="005D4AFC">
      <w:pPr>
        <w:tabs>
          <w:tab w:pos="7849" w:val="left"/>
        </w:tabs>
        <w:jc w:val="both"/>
      </w:pPr>
    </w:p>
    <w:p w:rsidRDefault="005D4AFC" w:rsidP="005D4AFC" w:rsidR="005D4AFC" w:rsidRPr="005D4AFC">
      <w:pPr>
        <w:jc w:val="both"/>
      </w:pPr>
      <w:r w:rsidRPr="005D4AFC">
        <w:t>II. Osporene su sljedeće tražbine drugog višeg isplatnog reda:</w:t>
      </w:r>
    </w:p>
    <w:p w:rsidRDefault="005D4AFC" w:rsidP="005D4AFC" w:rsidR="005D4AFC" w:rsidRPr="005D4AFC">
      <w:pPr>
        <w:jc w:val="both"/>
      </w:pPr>
    </w:p>
    <w:p w:rsidRDefault="005D4AFC" w:rsidP="005D4AFC" w:rsidR="005D4AFC" w:rsidRPr="005D4AFC">
      <w:pPr>
        <w:jc w:val="both"/>
      </w:pPr>
      <w:r w:rsidRPr="005D4AFC">
        <w:t xml:space="preserve">II.1. Tomislav Marinov, Zagreb, Labudovac 2, OIB 95296374813, </w:t>
      </w:r>
    </w:p>
    <w:p w:rsidRDefault="005D4AFC" w:rsidP="005D4AFC" w:rsidR="005D4AFC" w:rsidRPr="005D4AFC">
      <w:pPr>
        <w:jc w:val="both"/>
      </w:pPr>
      <w:r w:rsidRPr="005D4AFC">
        <w:t xml:space="preserve">        Karolina Marinov, Zagreb, Bukovačka cesta 160 b, </w:t>
      </w:r>
    </w:p>
    <w:p w:rsidRDefault="005D4AFC" w:rsidP="005D4AFC" w:rsidR="005D4AFC" w:rsidRPr="005D4AFC">
      <w:pPr>
        <w:jc w:val="both"/>
      </w:pPr>
      <w:r w:rsidRPr="005D4AFC">
        <w:t xml:space="preserve">        OIB 37033940765,                                                                                             9.501,57 kn</w:t>
      </w:r>
    </w:p>
    <w:p w:rsidRDefault="005D4AFC" w:rsidP="005D4AFC" w:rsidR="005D4AFC" w:rsidRPr="005D4AFC">
      <w:pPr>
        <w:pStyle w:val="Odlomakpopisa"/>
        <w:numPr>
          <w:ilvl w:val="0"/>
          <w:numId w:val="14"/>
        </w:numPr>
        <w:jc w:val="both"/>
        <w:rPr>
          <w:rFonts w:hAnsi="Times New Roman" w:ascii="Times New Roman"/>
        </w:rPr>
      </w:pPr>
      <w:r w:rsidRPr="005D4AFC">
        <w:rPr>
          <w:rFonts w:hAnsi="Times New Roman" w:ascii="Times New Roman"/>
        </w:rPr>
        <w:t>osporila stečajna upraviteljica</w:t>
      </w:r>
    </w:p>
    <w:p w:rsidRDefault="005D4AFC" w:rsidP="005D4AFC" w:rsidR="005D4AFC" w:rsidRPr="005D4AFC">
      <w:pPr>
        <w:jc w:val="both"/>
      </w:pPr>
    </w:p>
    <w:p w:rsidRDefault="005D4AFC" w:rsidP="005D4AFC" w:rsidR="005D4AFC" w:rsidRPr="005D4AFC">
      <w:pPr>
        <w:jc w:val="both"/>
      </w:pPr>
    </w:p>
    <w:p w:rsidRDefault="005D4AFC" w:rsidP="005D4AFC" w:rsidR="005D4AFC" w:rsidRPr="005D4AFC">
      <w:pPr>
        <w:tabs>
          <w:tab w:pos="7849" w:val="left"/>
        </w:tabs>
        <w:jc w:val="both"/>
      </w:pPr>
      <w:r w:rsidRPr="005D4AFC">
        <w:t xml:space="preserve">II.2. Nova ljubljanska banka d.d., Ljubljana, Trg republike 2, </w:t>
      </w:r>
    </w:p>
    <w:p w:rsidRDefault="005D4AFC" w:rsidP="005D4AFC" w:rsidR="005D4AFC" w:rsidRPr="005D4AFC">
      <w:pPr>
        <w:tabs>
          <w:tab w:pos="7849" w:val="left"/>
        </w:tabs>
        <w:jc w:val="both"/>
      </w:pPr>
      <w:r w:rsidRPr="005D4AFC">
        <w:t xml:space="preserve">        Republika Slovenija, OIB 17719334242                                                       44.992,92 kn</w:t>
      </w:r>
    </w:p>
    <w:p w:rsidRDefault="005D4AFC" w:rsidP="005D4AFC" w:rsidR="005D4AFC" w:rsidRPr="005D4AFC">
      <w:pPr>
        <w:pStyle w:val="Odlomakpopisa"/>
        <w:numPr>
          <w:ilvl w:val="0"/>
          <w:numId w:val="14"/>
        </w:numPr>
        <w:tabs>
          <w:tab w:pos="7849" w:val="left"/>
        </w:tabs>
        <w:jc w:val="both"/>
        <w:rPr>
          <w:rFonts w:hAnsi="Times New Roman" w:ascii="Times New Roman"/>
        </w:rPr>
      </w:pPr>
      <w:r w:rsidRPr="005D4AFC">
        <w:rPr>
          <w:rFonts w:hAnsi="Times New Roman" w:ascii="Times New Roman"/>
        </w:rPr>
        <w:t>osporila stečajna upraviteljica</w:t>
      </w:r>
    </w:p>
    <w:p w:rsidRDefault="005D4AFC" w:rsidP="005D4AFC" w:rsidR="005D4AFC" w:rsidRPr="005D4AFC">
      <w:pPr>
        <w:tabs>
          <w:tab w:pos="2116" w:val="left"/>
        </w:tabs>
        <w:jc w:val="both"/>
      </w:pPr>
    </w:p>
    <w:p w:rsidRDefault="00CD6CDA" w:rsidP="00CD6CDA" w:rsidR="00CD6CDA" w:rsidRPr="005D4AFC">
      <w:pPr>
        <w:jc w:val="both"/>
      </w:pPr>
      <w:r w:rsidRPr="005D4AFC">
        <w:t xml:space="preserve">  </w:t>
      </w:r>
    </w:p>
    <w:p w:rsidRDefault="008B74E3" w:rsidP="00CC2F78" w:rsidR="00CC2F78" w:rsidRPr="00DB762E">
      <w:pPr>
        <w:jc w:val="both"/>
      </w:pPr>
      <w:r w:rsidRPr="005D4AFC">
        <w:lastRenderedPageBreak/>
        <w:t>I</w:t>
      </w:r>
      <w:r w:rsidR="00B00E85">
        <w:t>II</w:t>
      </w:r>
      <w:r w:rsidRPr="005D4AFC">
        <w:t>. Vjerovni</w:t>
      </w:r>
      <w:r w:rsidR="00B00E85">
        <w:t>ci</w:t>
      </w:r>
      <w:r w:rsidRPr="005D4AFC">
        <w:t xml:space="preserve"> pod rednim brojem II.1. </w:t>
      </w:r>
      <w:r w:rsidR="00B00E85" w:rsidRPr="005D4AFC">
        <w:t xml:space="preserve">Tomislav Marinov, Zagreb, Labudovac 2, OIB 95296374813, </w:t>
      </w:r>
      <w:r w:rsidR="00B00E85">
        <w:t xml:space="preserve">i </w:t>
      </w:r>
      <w:r w:rsidR="00B00E85" w:rsidRPr="005D4AFC">
        <w:t>Karolina Marinov, Zagreb, Bukovačka cesta 160 b, OIB 37033940765</w:t>
      </w:r>
      <w:r w:rsidR="00BF52EC" w:rsidRPr="005D4AFC">
        <w:t>,</w:t>
      </w:r>
      <w:r w:rsidRPr="005D4AFC">
        <w:t xml:space="preserve"> </w:t>
      </w:r>
      <w:r w:rsidR="00B00E85" w:rsidRPr="005D4AFC">
        <w:t>čija je tražbina osporena u iznosu od 9.501,57 kn</w:t>
      </w:r>
      <w:r w:rsidR="00B00E85">
        <w:t xml:space="preserve">, </w:t>
      </w:r>
      <w:r w:rsidR="00CC2F78" w:rsidRPr="00DB762E">
        <w:t>upućuj</w:t>
      </w:r>
      <w:r w:rsidR="00CC2F78">
        <w:t>u</w:t>
      </w:r>
      <w:r w:rsidR="00CC2F78" w:rsidRPr="00DB762E">
        <w:t xml:space="preserve"> se da </w:t>
      </w:r>
      <w:r w:rsidR="00CC2F78">
        <w:t xml:space="preserve">radi utvrđivanja osporene tražbine </w:t>
      </w:r>
      <w:r w:rsidR="00CC2F78" w:rsidRPr="00DB762E">
        <w:t>predlož</w:t>
      </w:r>
      <w:r w:rsidR="00CC2F78">
        <w:t>e</w:t>
      </w:r>
      <w:r w:rsidR="00CC2F78" w:rsidRPr="00DB762E">
        <w:t xml:space="preserve"> nastavak parnic</w:t>
      </w:r>
      <w:r w:rsidR="00CC2F78">
        <w:t>e</w:t>
      </w:r>
      <w:r w:rsidR="00CC2F78" w:rsidRPr="00CC2F78">
        <w:t xml:space="preserve"> </w:t>
      </w:r>
      <w:r w:rsidR="00666F23">
        <w:t>koja se vodi kod Županijskog suda u Bjelovaru povodom žalbe tužitelja protiv presude Općinskog suda u Dubrovniku posl.br. P-861/2017</w:t>
      </w:r>
      <w:r w:rsidR="00CC2F78">
        <w:t>, u roku od 8 dana</w:t>
      </w:r>
      <w:r w:rsidR="00CC2F78" w:rsidRPr="008F0BC1">
        <w:t xml:space="preserve"> </w:t>
      </w:r>
      <w:r w:rsidR="00CC2F78" w:rsidRPr="00F94EDE">
        <w:t>od dana pravomoćnosti rješenja o upućivanja na parnicu odnosno primitka drugostupanjske odluke</w:t>
      </w:r>
      <w:r w:rsidR="00CC2F78">
        <w:t xml:space="preserve">. Ako vjerovnik osporene tražbine koji je upućen na parnicu ne predloži nastavak parnice u određenom roku, smatrat će se da je odustao od prava na vođenje parnice.  </w:t>
      </w:r>
    </w:p>
    <w:p w:rsidRDefault="00CC2F78" w:rsidP="00B00E85" w:rsidR="00CC2F78">
      <w:pPr>
        <w:tabs>
          <w:tab w:pos="7849" w:val="left"/>
        </w:tabs>
        <w:jc w:val="both"/>
      </w:pPr>
    </w:p>
    <w:p w:rsidRDefault="00CC2F78" w:rsidP="00CC2F78" w:rsidR="00CC2F78">
      <w:pPr>
        <w:tabs>
          <w:tab w:pos="7849" w:val="left"/>
        </w:tabs>
        <w:jc w:val="both"/>
      </w:pPr>
      <w:r>
        <w:t xml:space="preserve">IV. Vjerovnik pod rednim brojem II.2. </w:t>
      </w:r>
      <w:r w:rsidRPr="005D4AFC">
        <w:t>Nova ljubljanska banka d.d., Ljubljana, Trg republike 2, Republika Slovenija, OIB 17719334242</w:t>
      </w:r>
      <w:r>
        <w:t xml:space="preserve">, </w:t>
      </w:r>
      <w:r w:rsidRPr="005D4AFC">
        <w:t>čija je tražbina osporena u iznosu od 44.992,92 kn, upućuje se na parnicu protiv stečajnog dužnika radi utvrđivanja osporene tražbine. Ako osoba koja je upućena na parnicu ne pokrene parnicu u roku od osam dana od dana pravomoćnosti rješenja o upućivanja na parnicu odnosno primitka drugostupanjske odluke, smatrat će se da je odustala od prava na vođenje parnice.</w:t>
      </w:r>
    </w:p>
    <w:p w:rsidRDefault="00B00E85" w:rsidP="00B00E85" w:rsidR="00B00E85">
      <w:pPr>
        <w:jc w:val="both"/>
      </w:pPr>
    </w:p>
    <w:p w:rsidRDefault="00287A3A" w:rsidP="00287A3A" w:rsidR="008A3BF4" w:rsidRPr="005D4AFC">
      <w:pPr>
        <w:jc w:val="center"/>
      </w:pPr>
      <w:r w:rsidRPr="005D4AFC">
        <w:t>Obrazloženje</w:t>
      </w:r>
    </w:p>
    <w:p w:rsidRDefault="00287A3A" w:rsidP="00287A3A" w:rsidR="00287A3A" w:rsidRPr="005D4AFC">
      <w:pPr>
        <w:jc w:val="both"/>
      </w:pPr>
    </w:p>
    <w:p w:rsidRDefault="00287A3A" w:rsidP="00287A3A" w:rsidR="00447244" w:rsidRPr="005D4AFC">
      <w:pPr>
        <w:jc w:val="both"/>
      </w:pPr>
      <w:r w:rsidRPr="005D4AFC">
        <w:tab/>
        <w:t xml:space="preserve">Na ispitnom ročištu </w:t>
      </w:r>
      <w:r w:rsidR="00B50EEB" w:rsidRPr="005D4AFC">
        <w:t xml:space="preserve">koje je održano dana </w:t>
      </w:r>
      <w:r w:rsidR="005D4AFC">
        <w:t>19. ožujka 2019</w:t>
      </w:r>
      <w:r w:rsidR="009C6750" w:rsidRPr="005D4AFC">
        <w:t>.</w:t>
      </w:r>
      <w:r w:rsidR="00B50EEB" w:rsidRPr="005D4AFC">
        <w:t xml:space="preserve"> ispitane su sve prijavljene tražbine prema svojim iznosima i redu. </w:t>
      </w:r>
      <w:r w:rsidR="00D26C39" w:rsidRPr="005D4AFC">
        <w:t>Stečajn</w:t>
      </w:r>
      <w:r w:rsidR="009C6750" w:rsidRPr="005D4AFC">
        <w:t>a</w:t>
      </w:r>
      <w:r w:rsidR="00D26C39" w:rsidRPr="005D4AFC">
        <w:t xml:space="preserve"> upravitelj</w:t>
      </w:r>
      <w:r w:rsidR="009C6750" w:rsidRPr="005D4AFC">
        <w:t>ica</w:t>
      </w:r>
      <w:r w:rsidR="00D26C39" w:rsidRPr="005D4AFC">
        <w:t xml:space="preserve"> prizna</w:t>
      </w:r>
      <w:r w:rsidR="009C6750" w:rsidRPr="005D4AFC">
        <w:t>la</w:t>
      </w:r>
      <w:r w:rsidR="00D26C39" w:rsidRPr="005D4AFC">
        <w:t xml:space="preserve"> je </w:t>
      </w:r>
      <w:r w:rsidR="00B50EEB" w:rsidRPr="005D4AFC">
        <w:t xml:space="preserve">tražbine </w:t>
      </w:r>
      <w:r w:rsidR="00B00E85">
        <w:t>drugog</w:t>
      </w:r>
      <w:r w:rsidR="008B74E3" w:rsidRPr="005D4AFC">
        <w:t xml:space="preserve"> višeg isplatnog reda, nave</w:t>
      </w:r>
      <w:r w:rsidR="00BF52EC" w:rsidRPr="005D4AFC">
        <w:t xml:space="preserve">dene u točki I. izreke rješenja, </w:t>
      </w:r>
      <w:r w:rsidR="008B74E3" w:rsidRPr="005D4AFC">
        <w:t xml:space="preserve">u ukupnom iznosu od </w:t>
      </w:r>
      <w:r w:rsidR="00B00E85">
        <w:t>39.125.235,</w:t>
      </w:r>
      <w:r w:rsidR="00441482">
        <w:t>81</w:t>
      </w:r>
      <w:r w:rsidR="009C6750" w:rsidRPr="005D4AFC">
        <w:t xml:space="preserve"> kn</w:t>
      </w:r>
      <w:r w:rsidR="008B74E3" w:rsidRPr="005D4AFC">
        <w:t>, a tako p</w:t>
      </w:r>
      <w:r w:rsidR="00447244" w:rsidRPr="005D4AFC">
        <w:t>riznate tražbine</w:t>
      </w:r>
      <w:r w:rsidR="008B74E3" w:rsidRPr="005D4AFC">
        <w:t xml:space="preserve"> vjerovnika </w:t>
      </w:r>
      <w:r w:rsidR="00B00E85">
        <w:t>drugog</w:t>
      </w:r>
      <w:r w:rsidR="008B74E3" w:rsidRPr="005D4AFC">
        <w:t xml:space="preserve"> višeg isplatnog reda </w:t>
      </w:r>
      <w:r w:rsidR="005C24C0" w:rsidRPr="005D4AFC">
        <w:t xml:space="preserve">nitko od vjerovnika </w:t>
      </w:r>
      <w:r w:rsidR="00447244" w:rsidRPr="005D4AFC">
        <w:t>nije osporio</w:t>
      </w:r>
      <w:r w:rsidR="00267DA6" w:rsidRPr="005D4AFC">
        <w:t xml:space="preserve">, </w:t>
      </w:r>
      <w:r w:rsidR="00B50EEB" w:rsidRPr="005D4AFC">
        <w:t xml:space="preserve">te se iste u smislu čl. </w:t>
      </w:r>
      <w:r w:rsidR="00FB291A" w:rsidRPr="005D4AFC">
        <w:t>263</w:t>
      </w:r>
      <w:r w:rsidR="00B50EEB" w:rsidRPr="005D4AFC">
        <w:t>. Stečajnog zakona (</w:t>
      </w:r>
      <w:r w:rsidR="00A77BB3" w:rsidRPr="005D4AFC">
        <w:t>Narodne novine broj</w:t>
      </w:r>
      <w:r w:rsidR="00B50EEB" w:rsidRPr="005D4AFC">
        <w:t xml:space="preserve"> </w:t>
      </w:r>
      <w:r w:rsidR="00FB291A" w:rsidRPr="005D4AFC">
        <w:t>71/15</w:t>
      </w:r>
      <w:r w:rsidR="00AE0E25" w:rsidRPr="005D4AFC">
        <w:t>,</w:t>
      </w:r>
      <w:r w:rsidR="00A77BB3" w:rsidRPr="005D4AFC">
        <w:t xml:space="preserve"> </w:t>
      </w:r>
      <w:r w:rsidR="009C6750" w:rsidRPr="005D4AFC">
        <w:t xml:space="preserve">104/17, </w:t>
      </w:r>
      <w:r w:rsidR="00A77BB3" w:rsidRPr="005D4AFC">
        <w:t>dalje u tekstu: SZ</w:t>
      </w:r>
      <w:r w:rsidR="00AE0E25" w:rsidRPr="005D4AFC">
        <w:t>-</w:t>
      </w:r>
      <w:r w:rsidR="00A77BB3" w:rsidRPr="005D4AFC">
        <w:t>a</w:t>
      </w:r>
      <w:r w:rsidR="00B50EEB" w:rsidRPr="005D4AFC">
        <w:t>) smatraju utvrđenima</w:t>
      </w:r>
      <w:r w:rsidR="00267DA6" w:rsidRPr="005D4AFC">
        <w:t xml:space="preserve">. </w:t>
      </w:r>
      <w:r w:rsidR="008E1CB9" w:rsidRPr="005D4AFC">
        <w:t>Stoga je riješeno kao pod točk</w:t>
      </w:r>
      <w:r w:rsidR="00AE0E25" w:rsidRPr="005D4AFC">
        <w:t>om</w:t>
      </w:r>
      <w:r w:rsidR="008E1CB9" w:rsidRPr="005D4AFC">
        <w:t xml:space="preserve"> I. izreke ovog rješenja. </w:t>
      </w:r>
    </w:p>
    <w:p w:rsidRDefault="008B74E3" w:rsidP="00287A3A" w:rsidR="008B74E3" w:rsidRPr="005D4AFC">
      <w:pPr>
        <w:jc w:val="both"/>
      </w:pPr>
    </w:p>
    <w:p w:rsidRDefault="008B74E3" w:rsidP="009C6750" w:rsidR="00DA7321" w:rsidRPr="005D4AFC">
      <w:pPr>
        <w:jc w:val="both"/>
      </w:pPr>
      <w:r w:rsidRPr="005D4AFC">
        <w:tab/>
        <w:t>Stečajn</w:t>
      </w:r>
      <w:r w:rsidR="009C6750" w:rsidRPr="005D4AFC">
        <w:t>a</w:t>
      </w:r>
      <w:r w:rsidRPr="005D4AFC">
        <w:t xml:space="preserve"> upravitelj</w:t>
      </w:r>
      <w:r w:rsidR="009C6750" w:rsidRPr="005D4AFC">
        <w:t>ica</w:t>
      </w:r>
      <w:r w:rsidRPr="005D4AFC">
        <w:t xml:space="preserve"> je na ispitnom ročištu od </w:t>
      </w:r>
      <w:r w:rsidR="00B00E85">
        <w:t>19. ožujka 2019</w:t>
      </w:r>
      <w:r w:rsidR="009C6750" w:rsidRPr="005D4AFC">
        <w:t>.</w:t>
      </w:r>
      <w:r w:rsidRPr="005D4AFC">
        <w:t xml:space="preserve"> ospori</w:t>
      </w:r>
      <w:r w:rsidR="009C6750" w:rsidRPr="005D4AFC">
        <w:t>la</w:t>
      </w:r>
      <w:r w:rsidRPr="005D4AFC">
        <w:t xml:space="preserve"> prijavljenu tražbinu vjerovnika drugog višeg isplatnog reda </w:t>
      </w:r>
      <w:r w:rsidR="00B00E85" w:rsidRPr="005D4AFC">
        <w:t>Tomislav</w:t>
      </w:r>
      <w:r w:rsidR="00B00E85">
        <w:t>a</w:t>
      </w:r>
      <w:r w:rsidR="00B00E85" w:rsidRPr="005D4AFC">
        <w:t xml:space="preserve"> Marinov</w:t>
      </w:r>
      <w:r w:rsidR="00B00E85">
        <w:t>a</w:t>
      </w:r>
      <w:r w:rsidR="00B00E85" w:rsidRPr="005D4AFC">
        <w:t xml:space="preserve">, Zagreb, Labudovac 2, OIB 95296374813, </w:t>
      </w:r>
      <w:r w:rsidR="00B00E85">
        <w:t xml:space="preserve">i </w:t>
      </w:r>
      <w:r w:rsidR="00B00E85" w:rsidRPr="005D4AFC">
        <w:t>Karolin</w:t>
      </w:r>
      <w:r w:rsidR="00B00E85">
        <w:t>e</w:t>
      </w:r>
      <w:r w:rsidR="00B00E85" w:rsidRPr="005D4AFC">
        <w:t xml:space="preserve"> Marinov, Zagreb, Bukovačka cesta 160 b, OIB 37033940765</w:t>
      </w:r>
      <w:r w:rsidR="009C6750" w:rsidRPr="005D4AFC">
        <w:t>,</w:t>
      </w:r>
      <w:r w:rsidRPr="005D4AFC">
        <w:t xml:space="preserve"> u iznosu od </w:t>
      </w:r>
      <w:r w:rsidR="00B00E85" w:rsidRPr="005D4AFC">
        <w:t xml:space="preserve">9.501,57 </w:t>
      </w:r>
      <w:r w:rsidRPr="005D4AFC">
        <w:t>kn. Naime, stečajn</w:t>
      </w:r>
      <w:r w:rsidR="009C6750" w:rsidRPr="005D4AFC">
        <w:t>a</w:t>
      </w:r>
      <w:r w:rsidRPr="005D4AFC">
        <w:t xml:space="preserve"> upravitelj</w:t>
      </w:r>
      <w:r w:rsidR="009C6750" w:rsidRPr="005D4AFC">
        <w:t>ica</w:t>
      </w:r>
      <w:r w:rsidRPr="005D4AFC">
        <w:t xml:space="preserve"> je </w:t>
      </w:r>
      <w:r w:rsidR="00B00E85">
        <w:t xml:space="preserve">navela da se predmetna tražbina odnosi na troškove parničnog postupka u predmetu P-861/2017 kod Općinskog suda u Dubrovniku, u kojem je donijeta prvostupanjska presuda kojom je odbijen tužbeni zahtjev u cijelosti, pa je neosnovana prijava tražbine temeljem parničnih troškova u tom postupku. Navodi da su protiv prvostupanjske presude tamo tužitelji podnijeli žalbu te se spis trenutno nalazi na odlučivanju kod </w:t>
      </w:r>
      <w:r w:rsidR="00666F23">
        <w:t>županijskog suda</w:t>
      </w:r>
      <w:r w:rsidR="00B00E85">
        <w:t>.</w:t>
      </w:r>
      <w:r w:rsidR="009C6750" w:rsidRPr="005D4AFC">
        <w:t xml:space="preserve"> </w:t>
      </w:r>
    </w:p>
    <w:p w:rsidRDefault="00666F23" w:rsidP="009C6750" w:rsidR="00666F23">
      <w:pPr>
        <w:jc w:val="both"/>
      </w:pPr>
    </w:p>
    <w:p w:rsidRDefault="00666F23" w:rsidP="00666F23" w:rsidR="00666F23">
      <w:pPr>
        <w:ind w:firstLine="708"/>
        <w:jc w:val="both"/>
      </w:pPr>
      <w:r>
        <w:t>Dakle, vezano uz osporenu tražbinu drugog višeg isplatnog reda vjerovnika Tomislava Marinova i Karoline Marinov u iznosu od 9.501,57 kn za osporeni iznos ne postoji ovršna isprava, a riječ je o tražbini koju su stečajni vjerovnici prijavili iz nepravomoćno okončanog parničnog predmeta, pa je valjalo uputiti vjerovnike da podnesu prijedlog za nastavak sudskog postupaka radi utvrđivanja osporene tražbine, a sve temeljem odredaba čl. 266. st. 1. i odredbe čl. 269. SZ-a te je riješeno kao pod točkama II.1. i III. izreke ovog rješenja.</w:t>
      </w:r>
    </w:p>
    <w:p w:rsidRDefault="00666F23" w:rsidP="009C6750" w:rsidR="00666F23" w:rsidRPr="005D4AFC">
      <w:pPr>
        <w:jc w:val="both"/>
      </w:pPr>
    </w:p>
    <w:p w:rsidRDefault="00DA7321" w:rsidP="00B00E85" w:rsidR="00B00E85">
      <w:pPr>
        <w:jc w:val="both"/>
      </w:pPr>
      <w:r w:rsidRPr="005D4AFC">
        <w:lastRenderedPageBreak/>
        <w:tab/>
      </w:r>
      <w:r w:rsidR="00666F23">
        <w:t>Nadalje, stečajna upraviteljica je na ispitnom ročištu osporila i prijavljenu tražbinu drugog višeg isplatnog reda stečajnog vjerovnika</w:t>
      </w:r>
      <w:r w:rsidR="005F1A06" w:rsidRPr="005F1A06">
        <w:t xml:space="preserve"> </w:t>
      </w:r>
      <w:r w:rsidR="005F1A06">
        <w:t>Nova ljubljanska banka d.d., Ljubljana i to djelomično u visini od 44.992,92 kn.</w:t>
      </w:r>
      <w:r w:rsidR="00666F23">
        <w:t xml:space="preserve"> </w:t>
      </w:r>
      <w:r w:rsidR="00B00E85">
        <w:t xml:space="preserve">U odnosu na djelomično osporenu tražbinu stečajnog vjerovnika Nova ljubljanska banka d.d., Ljubljana, stečajna upraviteljica je navela da je od ukupno prijavljenog iznosa od 39.167.823,06 kn osporila djelomično iznos od 44.992,92 kn. Naime, </w:t>
      </w:r>
      <w:r w:rsidR="005F1A06">
        <w:t>navodi</w:t>
      </w:r>
      <w:r w:rsidR="00B00E85">
        <w:t xml:space="preserve"> da iznos od 44.992,92 kn osporava jer za navedeni iznos stečajni vjerovnik Nova ljubljanska banka d.d. nije dostavio nikakvu relevantnu dokumentaciju, tj. isprave iz kojih bi proizlazila osnovanost prijave tražbine za navedeni iznos. Dakle, ističe da za osporeni iznos od 44.992,92 kn ne postoji ovršna isprava pa da na parnicu treba uputiti stečajnog vjerovnika radi utvrđivanja osnovanom prijavljene tražbine u visini od 44.992,92 kn. </w:t>
      </w:r>
    </w:p>
    <w:p w:rsidRDefault="00B00E85" w:rsidP="008B74E3" w:rsidR="00B00E85">
      <w:pPr>
        <w:tabs>
          <w:tab w:pos="862" w:val="left"/>
          <w:tab w:pos="7859" w:val="left"/>
        </w:tabs>
        <w:jc w:val="both"/>
      </w:pPr>
    </w:p>
    <w:p w:rsidRDefault="00B00E85" w:rsidP="008B74E3" w:rsidR="00DA7321" w:rsidRPr="005D4AFC">
      <w:pPr>
        <w:tabs>
          <w:tab w:pos="862" w:val="left"/>
          <w:tab w:pos="7859" w:val="left"/>
        </w:tabs>
        <w:jc w:val="both"/>
      </w:pPr>
      <w:r>
        <w:tab/>
      </w:r>
      <w:r w:rsidR="001A313A" w:rsidRPr="005D4AFC">
        <w:t>Slijedom gore navedenog, v</w:t>
      </w:r>
      <w:r w:rsidR="009C6750" w:rsidRPr="005D4AFC">
        <w:t>ezano uz osporenu</w:t>
      </w:r>
      <w:r w:rsidR="00DA7321" w:rsidRPr="005D4AFC">
        <w:t xml:space="preserve"> tražbin</w:t>
      </w:r>
      <w:r w:rsidR="009C6750" w:rsidRPr="005D4AFC">
        <w:t>u</w:t>
      </w:r>
      <w:r w:rsidR="00DA7321" w:rsidRPr="005D4AFC">
        <w:t xml:space="preserve"> </w:t>
      </w:r>
      <w:r w:rsidR="00666F23">
        <w:t>vjerovnika</w:t>
      </w:r>
      <w:r>
        <w:t xml:space="preserve"> </w:t>
      </w:r>
      <w:r w:rsidRPr="005D4AFC">
        <w:t>Nova ljubljanska banka d.d., Ljubljana, Trg republike 2, Republika Slovenija, OIB 17719334242</w:t>
      </w:r>
      <w:r w:rsidR="00666F23">
        <w:t xml:space="preserve"> u iznosu od 44.992,92 kn</w:t>
      </w:r>
      <w:r w:rsidR="009C6750" w:rsidRPr="005D4AFC">
        <w:t>,</w:t>
      </w:r>
      <w:r w:rsidR="001A313A" w:rsidRPr="005D4AFC">
        <w:t xml:space="preserve"> </w:t>
      </w:r>
      <w:r w:rsidR="000E4599" w:rsidRPr="005D4AFC">
        <w:t xml:space="preserve">sud je temeljem čl. 266. st. 1. i čl. 267. st. 1. SZ-a riješio kao pod </w:t>
      </w:r>
      <w:r w:rsidR="00487DCD" w:rsidRPr="005D4AFC">
        <w:t>točk</w:t>
      </w:r>
      <w:r>
        <w:t>ama II</w:t>
      </w:r>
      <w:r w:rsidR="00666F23">
        <w:t>.2</w:t>
      </w:r>
      <w:r w:rsidR="00487DCD" w:rsidRPr="005D4AFC">
        <w:t>.</w:t>
      </w:r>
      <w:r w:rsidR="00CC2F78">
        <w:t xml:space="preserve"> i IV.</w:t>
      </w:r>
      <w:r w:rsidR="00487DCD" w:rsidRPr="005D4AFC">
        <w:t xml:space="preserve"> </w:t>
      </w:r>
      <w:r w:rsidR="000E4599" w:rsidRPr="005D4AFC">
        <w:t>izreke ovog rješenja.</w:t>
      </w:r>
    </w:p>
    <w:p w:rsidRDefault="00B00E85" w:rsidP="008C51C3" w:rsidR="009468B0" w:rsidRPr="005D4AFC">
      <w:pPr>
        <w:ind w:firstLine="708"/>
        <w:jc w:val="both"/>
      </w:pPr>
      <w:r>
        <w:t xml:space="preserve"> </w:t>
      </w:r>
    </w:p>
    <w:p w:rsidRDefault="009468B0" w:rsidP="009468B0" w:rsidR="001A313A" w:rsidRPr="005D4AFC">
      <w:pPr>
        <w:jc w:val="center"/>
        <w:rPr>
          <w:b/>
        </w:rPr>
      </w:pPr>
      <w:r w:rsidRPr="005D4AFC">
        <w:t>U Karlovcu</w:t>
      </w:r>
      <w:r w:rsidR="004A201D" w:rsidRPr="005D4AFC">
        <w:t xml:space="preserve"> </w:t>
      </w:r>
      <w:r w:rsidR="005D4AFC">
        <w:t>19. ožujka 2019</w:t>
      </w:r>
      <w:r w:rsidR="009C6750" w:rsidRPr="005D4AFC">
        <w:t>.</w:t>
      </w:r>
      <w:r w:rsidRPr="005D4AFC">
        <w:t xml:space="preserve"> </w:t>
      </w:r>
      <w:r w:rsidR="009C6750" w:rsidRPr="005D4AFC">
        <w:t xml:space="preserve"> </w:t>
      </w:r>
    </w:p>
    <w:p w:rsidRDefault="009468B0" w:rsidP="009468B0" w:rsidR="00AE0E25" w:rsidRPr="005D4AFC">
      <w:pPr>
        <w:jc w:val="both"/>
      </w:pPr>
      <w:r w:rsidRPr="005D4AFC">
        <w:t xml:space="preserve">                                                                       </w:t>
      </w:r>
      <w:r w:rsidR="00923BEE" w:rsidRPr="005D4AFC">
        <w:t xml:space="preserve">                               </w:t>
      </w:r>
      <w:r w:rsidR="00A77BB3" w:rsidRPr="005D4AFC">
        <w:t xml:space="preserve">       </w:t>
      </w:r>
      <w:r w:rsidR="008A3BF4" w:rsidRPr="005D4AFC">
        <w:t xml:space="preserve">  </w:t>
      </w:r>
      <w:r w:rsidR="008C51C3" w:rsidRPr="005D4AFC">
        <w:t xml:space="preserve">   </w:t>
      </w:r>
      <w:r w:rsidR="000C46EC" w:rsidRPr="005D4AFC">
        <w:t xml:space="preserve">       S</w:t>
      </w:r>
      <w:r w:rsidRPr="005D4AFC">
        <w:t xml:space="preserve">udac:     </w:t>
      </w:r>
    </w:p>
    <w:p w:rsidRDefault="009468B0" w:rsidP="00495F92" w:rsidR="001C352A" w:rsidRPr="005D4AFC">
      <w:pPr>
        <w:jc w:val="both"/>
      </w:pPr>
      <w:r w:rsidRPr="005D4AFC">
        <w:t xml:space="preserve">                                                                </w:t>
      </w:r>
      <w:r w:rsidR="009237A9" w:rsidRPr="005D4AFC">
        <w:t xml:space="preserve">                       </w:t>
      </w:r>
      <w:r w:rsidR="008E1CB9" w:rsidRPr="005D4AFC">
        <w:t xml:space="preserve">          </w:t>
      </w:r>
      <w:r w:rsidR="006E5A28" w:rsidRPr="005D4AFC">
        <w:t xml:space="preserve">   </w:t>
      </w:r>
      <w:r w:rsidR="00AE0E25" w:rsidRPr="005D4AFC">
        <w:t xml:space="preserve"> </w:t>
      </w:r>
      <w:r w:rsidR="006E5A28" w:rsidRPr="005D4AFC">
        <w:t xml:space="preserve"> </w:t>
      </w:r>
      <w:r w:rsidR="002032E7" w:rsidRPr="005D4AFC">
        <w:t xml:space="preserve"> </w:t>
      </w:r>
      <w:r w:rsidR="008E1CB9" w:rsidRPr="005D4AFC">
        <w:t xml:space="preserve">  </w:t>
      </w:r>
      <w:r w:rsidR="00C567C0" w:rsidRPr="005D4AFC">
        <w:t xml:space="preserve">   </w:t>
      </w:r>
      <w:r w:rsidR="008A3BF4" w:rsidRPr="005D4AFC">
        <w:t xml:space="preserve">  </w:t>
      </w:r>
      <w:r w:rsidR="003D0B7D" w:rsidRPr="005D4AFC">
        <w:t>Goranka Boljkovac</w:t>
      </w:r>
      <w:r w:rsidR="006B02A2" w:rsidRPr="005D4AFC">
        <w:t>, v.r.</w:t>
      </w:r>
    </w:p>
    <w:p w:rsidRDefault="006B02A2" w:rsidP="00495F92" w:rsidR="006B02A2" w:rsidRPr="005D4AFC">
      <w:pPr>
        <w:jc w:val="both"/>
      </w:pPr>
    </w:p>
    <w:p w:rsidRDefault="006B02A2" w:rsidP="006B02A2" w:rsidR="006B02A2" w:rsidRPr="005D4AFC">
      <w:pPr>
        <w:tabs>
          <w:tab w:pos="6805" w:val="left"/>
        </w:tabs>
        <w:jc w:val="both"/>
      </w:pPr>
      <w:r w:rsidRPr="005D4AFC">
        <w:tab/>
        <w:t>Za točnost otpravka-</w:t>
      </w:r>
    </w:p>
    <w:p w:rsidRDefault="006B02A2" w:rsidP="006B02A2" w:rsidR="00483FA4" w:rsidRPr="005D4AFC">
      <w:pPr>
        <w:tabs>
          <w:tab w:pos="6805" w:val="left"/>
        </w:tabs>
        <w:jc w:val="both"/>
      </w:pPr>
      <w:r w:rsidRPr="005D4AFC">
        <w:tab/>
        <w:t>ovlašteni službenik:</w:t>
      </w:r>
    </w:p>
    <w:p w:rsidRDefault="006B02A2" w:rsidP="006B02A2" w:rsidR="006B02A2" w:rsidRPr="005D4AFC">
      <w:pPr>
        <w:tabs>
          <w:tab w:pos="6805" w:val="left"/>
        </w:tabs>
        <w:jc w:val="both"/>
      </w:pPr>
      <w:r w:rsidRPr="005D4AFC">
        <w:tab/>
        <w:t>Renata Klokočki</w:t>
      </w:r>
    </w:p>
    <w:p w:rsidRDefault="009C6750" w:rsidP="006B02A2" w:rsidR="009C6750" w:rsidRPr="005D4AFC">
      <w:pPr>
        <w:tabs>
          <w:tab w:pos="6805" w:val="left"/>
        </w:tabs>
        <w:jc w:val="both"/>
      </w:pPr>
    </w:p>
    <w:p w:rsidRDefault="009468B0" w:rsidP="009468B0" w:rsidR="009468B0" w:rsidRPr="005D4AFC">
      <w:pPr>
        <w:jc w:val="both"/>
      </w:pPr>
      <w:r w:rsidRPr="005D4AFC">
        <w:t>PRAVNA POUKA:</w:t>
      </w:r>
    </w:p>
    <w:p w:rsidRDefault="009468B0" w:rsidP="009C6750" w:rsidR="0091049A" w:rsidRPr="005D4AFC">
      <w:pPr>
        <w:jc w:val="both"/>
      </w:pPr>
      <w:r w:rsidRPr="005D4AFC">
        <w:t xml:space="preserve">Protiv ovog rješenja </w:t>
      </w:r>
      <w:r w:rsidR="004A201D" w:rsidRPr="005D4AFC">
        <w:t>prava na žalbu ima stečajni upravitelj i svaki vjerovnik u dijelu koji se tiče njegove prijavljene tražbine</w:t>
      </w:r>
      <w:r w:rsidR="00487DCD" w:rsidRPr="005D4AFC">
        <w:t>, odnosno tražbine koju je osporio</w:t>
      </w:r>
      <w:r w:rsidR="004A201D" w:rsidRPr="005D4AFC">
        <w:t xml:space="preserve"> (čl. </w:t>
      </w:r>
      <w:r w:rsidR="00FB291A" w:rsidRPr="005D4AFC">
        <w:t>265.</w:t>
      </w:r>
      <w:r w:rsidR="004A201D" w:rsidRPr="005D4AFC">
        <w:t xml:space="preserve"> st. </w:t>
      </w:r>
      <w:r w:rsidR="00FB291A" w:rsidRPr="005D4AFC">
        <w:t>3</w:t>
      </w:r>
      <w:r w:rsidR="004A201D" w:rsidRPr="005D4AFC">
        <w:t xml:space="preserve">. SZ-a). Rok </w:t>
      </w:r>
      <w:r w:rsidR="00845C3F" w:rsidRPr="005D4AFC">
        <w:t xml:space="preserve">za žalbu iznosi osam dana od dana dostave prijepisa ovog rješenja za vjerovnike kojima se rješenje posebno dostavlja, odnosno rok </w:t>
      </w:r>
      <w:r w:rsidR="004A201D" w:rsidRPr="005D4AFC">
        <w:t xml:space="preserve">za žalbu iznosi </w:t>
      </w:r>
      <w:r w:rsidR="00487DCD" w:rsidRPr="005D4AFC">
        <w:t xml:space="preserve">osam </w:t>
      </w:r>
      <w:r w:rsidR="004A201D" w:rsidRPr="005D4AFC">
        <w:t xml:space="preserve">dana računajući od isteka </w:t>
      </w:r>
      <w:r w:rsidR="000C46EC" w:rsidRPr="005D4AFC">
        <w:t>osmog</w:t>
      </w:r>
      <w:r w:rsidR="004A201D" w:rsidRPr="005D4AFC">
        <w:t xml:space="preserve"> dana od dana </w:t>
      </w:r>
      <w:r w:rsidR="009C6750" w:rsidRPr="005D4AFC">
        <w:t>objave ovog</w:t>
      </w:r>
      <w:r w:rsidR="004A201D" w:rsidRPr="005D4AFC">
        <w:t xml:space="preserve"> rješenja na</w:t>
      </w:r>
      <w:r w:rsidR="00C71058" w:rsidRPr="005D4AFC">
        <w:t xml:space="preserve"> mrežn</w:t>
      </w:r>
      <w:r w:rsidR="009C6750" w:rsidRPr="005D4AFC">
        <w:t>oj</w:t>
      </w:r>
      <w:r w:rsidR="00C71058" w:rsidRPr="005D4AFC">
        <w:t xml:space="preserve"> stranic</w:t>
      </w:r>
      <w:r w:rsidR="009C6750" w:rsidRPr="005D4AFC">
        <w:t>i</w:t>
      </w:r>
      <w:r w:rsidR="004A201D" w:rsidRPr="005D4AFC">
        <w:t xml:space="preserve"> </w:t>
      </w:r>
      <w:r w:rsidR="000C46EC" w:rsidRPr="005D4AFC">
        <w:t>e-O</w:t>
      </w:r>
      <w:r w:rsidR="00C71058" w:rsidRPr="005D4AFC">
        <w:t>glasna</w:t>
      </w:r>
      <w:r w:rsidR="004A201D" w:rsidRPr="005D4AFC">
        <w:t xml:space="preserve"> ploč</w:t>
      </w:r>
      <w:r w:rsidR="00C71058" w:rsidRPr="005D4AFC">
        <w:t>a</w:t>
      </w:r>
      <w:r w:rsidR="004A201D" w:rsidRPr="005D4AFC">
        <w:t xml:space="preserve"> suda</w:t>
      </w:r>
      <w:r w:rsidR="00845C3F" w:rsidRPr="005D4AFC">
        <w:t xml:space="preserve">. </w:t>
      </w:r>
      <w:r w:rsidR="004A201D" w:rsidRPr="005D4AFC">
        <w:t>Žalba se podnosi Visokom trgovačkom sudu R</w:t>
      </w:r>
      <w:r w:rsidR="00845C3F" w:rsidRPr="005D4AFC">
        <w:t>epublike Hrvatske</w:t>
      </w:r>
      <w:r w:rsidR="004A201D" w:rsidRPr="005D4AFC">
        <w:t xml:space="preserve">, putem ovog suda, u </w:t>
      </w:r>
      <w:r w:rsidR="00487DCD" w:rsidRPr="005D4AFC">
        <w:t>tri</w:t>
      </w:r>
      <w:r w:rsidR="004A201D" w:rsidRPr="005D4AFC">
        <w:t xml:space="preserve"> primjerka. </w:t>
      </w:r>
    </w:p>
    <w:sectPr w:rsidSect="00CC2F78" w:rsidR="0091049A" w:rsidRPr="005D4AFC">
      <w:headerReference w:type="even" r:id="rId11"/>
      <w:headerReference w:type="default" r:id="rId12"/>
      <w:pgSz w:h="16838" w:w="11906"/>
      <w:pgMar w:gutter="0" w:footer="708" w:header="708" w:left="1417" w:bottom="2552"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46AC">
      <w:rPr>
        <w:rStyle w:val="Brojstranice"/>
        <w:noProof/>
      </w:rPr>
      <w:t>3</w:t>
    </w:r>
    <w:r>
      <w:rPr>
        <w:rStyle w:val="Brojstranice"/>
      </w:rPr>
      <w:fldChar w:fldCharType="end"/>
    </w:r>
  </w:p>
  <w:p w:rsidRDefault="00871FD3" w:rsidP="00AE0E25" w:rsidR="00871FD3">
    <w:pPr>
      <w:pStyle w:val="Zaglavlje"/>
      <w:jc w:val="center"/>
    </w:pPr>
    <w:r>
      <w:t xml:space="preserve">                                                                                                                           </w:t>
    </w:r>
    <w:r w:rsidR="005D4AFC" w:rsidRPr="00937C5C">
      <w:t>4 St-</w:t>
    </w:r>
    <w:r w:rsidR="005D4AFC">
      <w:t>142/2017-75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2DE901B2"/>
    <w:multiLevelType w:val="hybridMultilevel"/>
    <w:tmpl w:val="946EAC60"/>
    <w:lvl w:tplc="7C30CD60" w:ilvl="0">
      <w:start w:val="2"/>
      <w:numFmt w:val="bullet"/>
      <w:lvlText w:val="-"/>
      <w:lvlJc w:val="left"/>
      <w:pPr>
        <w:ind w:hanging="360" w:left="780"/>
      </w:pPr>
      <w:rPr>
        <w:rFonts w:cs="Times New Roman" w:eastAsia="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5">
    <w:nsid w:val="3B881E36"/>
    <w:multiLevelType w:val="hybridMultilevel"/>
    <w:tmpl w:val="9208C58E"/>
    <w:lvl w:tplc="9DF07F7E"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7">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3"/>
  </w:num>
  <w:num w:numId="3">
    <w:abstractNumId w:val="3"/>
  </w:num>
  <w:num w:numId="4">
    <w:abstractNumId w:val="9"/>
  </w:num>
  <w:num w:numId="5">
    <w:abstractNumId w:val="2"/>
  </w:num>
  <w:num w:numId="6">
    <w:abstractNumId w:val="1"/>
  </w:num>
  <w:num w:numId="7">
    <w:abstractNumId w:val="8"/>
  </w:num>
  <w:num w:numId="8">
    <w:abstractNumId w:val="10"/>
  </w:num>
  <w:num w:numId="9">
    <w:abstractNumId w:val="11"/>
  </w:num>
  <w:num w:numId="10">
    <w:abstractNumId w:val="7"/>
  </w:num>
  <w:num w:numId="11">
    <w:abstractNumId w:val="12"/>
  </w:num>
  <w:num w:numId="12">
    <w:abstractNumId w:val="6"/>
  </w:num>
  <w:num w:numId="13">
    <w:abstractNumId w:val="5"/>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0D75"/>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046AC"/>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65B3"/>
    <w:rsid w:val="00374A53"/>
    <w:rsid w:val="00392297"/>
    <w:rsid w:val="003D0B7D"/>
    <w:rsid w:val="004268EE"/>
    <w:rsid w:val="004333B9"/>
    <w:rsid w:val="00441482"/>
    <w:rsid w:val="00447244"/>
    <w:rsid w:val="00483FA4"/>
    <w:rsid w:val="00487DCD"/>
    <w:rsid w:val="00495F92"/>
    <w:rsid w:val="004A201D"/>
    <w:rsid w:val="004A44BE"/>
    <w:rsid w:val="004B1B70"/>
    <w:rsid w:val="00504675"/>
    <w:rsid w:val="00505ABF"/>
    <w:rsid w:val="0050695B"/>
    <w:rsid w:val="00562398"/>
    <w:rsid w:val="005646C8"/>
    <w:rsid w:val="005C24C0"/>
    <w:rsid w:val="005D4AFC"/>
    <w:rsid w:val="005E3015"/>
    <w:rsid w:val="005F1A06"/>
    <w:rsid w:val="006007B5"/>
    <w:rsid w:val="00643621"/>
    <w:rsid w:val="00650897"/>
    <w:rsid w:val="00660B8E"/>
    <w:rsid w:val="00666F23"/>
    <w:rsid w:val="00686173"/>
    <w:rsid w:val="006A7683"/>
    <w:rsid w:val="006B02A2"/>
    <w:rsid w:val="006B0440"/>
    <w:rsid w:val="006D5A97"/>
    <w:rsid w:val="006D621E"/>
    <w:rsid w:val="006E19E2"/>
    <w:rsid w:val="006E4C5C"/>
    <w:rsid w:val="006E5A28"/>
    <w:rsid w:val="006F485F"/>
    <w:rsid w:val="00764B48"/>
    <w:rsid w:val="00770120"/>
    <w:rsid w:val="00783E03"/>
    <w:rsid w:val="007C1F4C"/>
    <w:rsid w:val="007D34E0"/>
    <w:rsid w:val="0080578E"/>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7F31"/>
    <w:rsid w:val="009468B0"/>
    <w:rsid w:val="00985DE2"/>
    <w:rsid w:val="009C6750"/>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B00E85"/>
    <w:rsid w:val="00B103D9"/>
    <w:rsid w:val="00B20D76"/>
    <w:rsid w:val="00B50EEB"/>
    <w:rsid w:val="00B81753"/>
    <w:rsid w:val="00B93ADE"/>
    <w:rsid w:val="00BA6ECF"/>
    <w:rsid w:val="00BD2065"/>
    <w:rsid w:val="00BD3394"/>
    <w:rsid w:val="00BE6956"/>
    <w:rsid w:val="00BF52EC"/>
    <w:rsid w:val="00C07070"/>
    <w:rsid w:val="00C120CE"/>
    <w:rsid w:val="00C14D9F"/>
    <w:rsid w:val="00C567C0"/>
    <w:rsid w:val="00C60A3B"/>
    <w:rsid w:val="00C65FCF"/>
    <w:rsid w:val="00C71058"/>
    <w:rsid w:val="00C71732"/>
    <w:rsid w:val="00C83DC2"/>
    <w:rsid w:val="00C83EDF"/>
    <w:rsid w:val="00C91549"/>
    <w:rsid w:val="00C951B7"/>
    <w:rsid w:val="00CA1F5B"/>
    <w:rsid w:val="00CA6C99"/>
    <w:rsid w:val="00CC2F78"/>
    <w:rsid w:val="00CC4222"/>
    <w:rsid w:val="00CD08C4"/>
    <w:rsid w:val="00CD6CDA"/>
    <w:rsid w:val="00D26C39"/>
    <w:rsid w:val="00D42104"/>
    <w:rsid w:val="00D4607D"/>
    <w:rsid w:val="00D66539"/>
    <w:rsid w:val="00D71AC9"/>
    <w:rsid w:val="00DA7321"/>
    <w:rsid w:val="00DC4E31"/>
    <w:rsid w:val="00E07968"/>
    <w:rsid w:val="00E10266"/>
    <w:rsid w:val="00E504F4"/>
    <w:rsid w:val="00E6357E"/>
    <w:rsid w:val="00EA39DD"/>
    <w:rsid w:val="00EB2C04"/>
    <w:rsid w:val="00EC0260"/>
    <w:rsid w:val="00F1017A"/>
    <w:rsid w:val="00F51122"/>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1046AC"/>
    <w:rPr>
      <w:color w:val="808080"/>
      <w:bdr w:space="0" w:sz="0" w:color="auto" w:val="none"/>
      <w:shd w:fill="auto" w:color="auto" w:val="clear"/>
    </w:rPr>
  </w:style>
  <w:style w:customStyle="true" w:styleId="eSPISCCParagraphDefaultFont" w:type="character">
    <w:name w:val="eSPIS_CC_Paragraph Default Font"/>
    <w:basedOn w:val="Zadanifontodlomka"/>
    <w:rsid w:val="001046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46AC"/>
    <w:rPr>
      <w:bdr w:space="0" w:sz="0" w:color="auto" w:val="none"/>
      <w:shd w:fill="FFFFCC" w:color="auto" w:val="clear"/>
      <w:lang w:val="hr-HR"/>
    </w:rPr>
  </w:style>
  <w:style w:customStyle="true" w:styleId="PozadinaSvijetloCrvena" w:type="character">
    <w:name w:val="Pozadina_SvijetloCrvena"/>
    <w:basedOn w:val="eSPISCCParagraphDefaultFont"/>
    <w:rsid w:val="001046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46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1046AC"/>
    <w:rPr>
      <w:color w:val="808080"/>
      <w:bdr w:color="auto" w:space="0" w:sz="0" w:val="none"/>
      <w:shd w:color="auto" w:fill="auto" w:val="clear"/>
    </w:rPr>
  </w:style>
  <w:style w:customStyle="1" w:styleId="eSPISCCParagraphDefaultFont" w:type="character">
    <w:name w:val="eSPIS_CC_Paragraph Default Font"/>
    <w:basedOn w:val="Zadanifontodlomka"/>
    <w:rsid w:val="001046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46AC"/>
    <w:rPr>
      <w:bdr w:color="auto" w:space="0" w:sz="0" w:val="none"/>
      <w:shd w:color="auto" w:fill="FFFFCC" w:val="clear"/>
      <w:lang w:val="hr-HR"/>
    </w:rPr>
  </w:style>
  <w:style w:customStyle="1" w:styleId="PozadinaSvijetloCrvena" w:type="character">
    <w:name w:val="Pozadina_SvijetloCrvena"/>
    <w:basedOn w:val="eSPISCCParagraphDefaultFont"/>
    <w:rsid w:val="001046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46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St-142/2017</izvorni_sadrzaj>
    <derivirana_varijabla naziv="DomainObject.Predmet.OznakaBroj_1">St-142/2017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MODESTUS d.o.o. za usluge u stečaju</izvorni_sadrzaj>
    <derivirana_varijabla naziv="DomainObject.Predmet.ProtustrankaFormated_1">  MODESTUS d.o.o. za usluge u stečaju</derivirana_varijabla>
  </DomainObject.Predmet.ProtustrankaFormated>
  <DomainObject.Predmet.ProtustrankaFormatedOIB>
    <izvorni_sadrzaj>  MODESTUS d.o.o. za usluge u stečaju, OIB 97639984461</izvorni_sadrzaj>
    <derivirana_varijabla naziv="DomainObject.Predmet.ProtustrankaFormatedOIB_1">  MODESTUS d.o.o. za usluge u stečaju, OIB 97639984461</derivirana_varijabla>
  </DomainObject.Predmet.ProtustrankaFormatedOIB>
  <DomainObject.Predmet.ProtustrankaFormatedWithAdress>
    <izvorni_sadrzaj> MODESTUS d.o.o. za usluge u stečaju, Mesnička 24, 10000 Zagreb</izvorni_sadrzaj>
    <derivirana_varijabla naziv="DomainObject.Predmet.ProtustrankaFormatedWithAdress_1"> MODESTUS d.o.o. za usluge u stečaju, Mesnička 24, 10000 Zagreb</derivirana_varijabla>
  </DomainObject.Predmet.ProtustrankaFormatedWithAdress>
  <DomainObject.Predmet.ProtustrankaFormatedWithAdressOIB>
    <izvorni_sadrzaj> MODESTUS d.o.o. za usluge u stečaju, OIB 97639984461, Mesnička 24, 10000 Zagreb</izvorni_sadrzaj>
    <derivirana_varijabla naziv="DomainObject.Predmet.ProtustrankaFormatedWithAdressOIB_1"> MODESTUS d.o.o. za usluge u stečaju, OIB 97639984461, Mesnička 24, 10000 Zagreb</derivirana_varijabla>
  </DomainObject.Predmet.ProtustrankaFormatedWithAdressOIB>
  <DomainObject.Predmet.ProtustrankaWithAdress>
    <izvorni_sadrzaj>MODESTUS d.o.o. za usluge u stečaju Mesnička 24, 10000 Zagreb</izvorni_sadrzaj>
    <derivirana_varijabla naziv="DomainObject.Predmet.ProtustrankaWithAdress_1">MODESTUS d.o.o. za usluge u stečaju Mesnička 24, 10000 Zagreb</derivirana_varijabla>
  </DomainObject.Predmet.ProtustrankaWithAdress>
  <DomainObject.Predmet.ProtustrankaWithAdressOIB>
    <izvorni_sadrzaj>MODESTUS d.o.o. za usluge u stečaju, OIB 97639984461, Mesnička 24, 10000 Zagreb</izvorni_sadrzaj>
    <derivirana_varijabla naziv="DomainObject.Predmet.ProtustrankaWithAdressOIB_1">MODESTUS d.o.o. za usluge u stečaju, OIB 97639984461, Mesnička 24, 10000 Zagreb</derivirana_varijabla>
  </DomainObject.Predmet.ProtustrankaWithAdressOIB>
  <DomainObject.Predmet.ProtustrankaNazivFormated>
    <izvorni_sadrzaj>MODESTUS d.o.o. za usluge u stečaju</izvorni_sadrzaj>
    <derivirana_varijabla naziv="DomainObject.Predmet.ProtustrankaNazivFormated_1">MODESTUS d.o.o. za usluge u stečaju</derivirana_varijabla>
  </DomainObject.Predmet.ProtustrankaNazivFormated>
  <DomainObject.Predmet.ProtustrankaNazivFormatedOIB>
    <izvorni_sadrzaj>MODESTUS d.o.o. za usluge u stečaju, OIB 97639984461</izvorni_sadrzaj>
    <derivirana_varijabla naziv="DomainObject.Predmet.ProtustrankaNazivFormatedOIB_1">MODESTUS d.o.o. za usluge u stečaju, OIB 97639984461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Nova ljubljanska banka d.d. zastupanog po punomoćniku ŽUPIĆ i PARTNERI, odvjetničko društvo d.o.o.</izvorni_sadrzaj>
    <derivirana_varijabla naziv="DomainObject.Predmet.StrankaFormated_1">  FINA Regionalni centar Zagreb; Nova ljubljanska banka d.d. zastupanog po punomoćniku ŽUPIĆ i PARTNERI, odvjetničko društvo d.o.o.</derivirana_varijabla>
  </DomainObject.Predmet.StrankaFormated>
  <DomainObject.Predmet.StrankaFormatedOIB>
    <izvorni_sadrzaj>  FINA Regionalni centar Zagreb, OIB 85821130368; Nova ljubljanska banka d.d., OIB 17719334242 zastupanog po punomoćniku ŽUPIĆ i PARTNERI, odvjetničko društvo d.o.o.</izvorni_sadrzaj>
    <derivirana_varijabla naziv="DomainObject.Predmet.StrankaFormatedOIB_1">  FINA Regionalni centar Zagreb, OIB 85821130368; Nova ljubljanska banka d.d., OIB 17719334242 zastupanog po punomoćniku ŽUPIĆ i PARTNERI, odvjetničko društvo d.o.o.</derivirana_varijabla>
  </DomainObject.Predmet.StrankaFormatedOIB>
  <DomainObject.Predmet.StrankaFormatedWithAdress>
    <izvorni_sadrzaj> FINA Regionalni centar Zagreb, Trg svibanjskih žrtava 1995. br. 1, 10000 Zagreb; Nova ljubljanska banka d.d., Trg republike 2, 1520 Ljubljana zastupanog po punomoćniku ŽUPIĆ i PARTNERI, odvjetničko društvo d.o.o.</izvorni_sadrzaj>
    <derivirana_varijabla naziv="DomainObject.Predmet.StrankaFormatedWithAdress_1"> FINA Regionalni centar Zagreb, Trg svibanjskih žrtava 1995. br. 1, 10000 Zagreb; Nova ljubljanska banka d.d., Trg republike 2, 1520 Ljubljana zastupanog po punomoćniku ŽUPIĆ i PARTNERI, odvjetničko društvo d.o.o.</derivirana_varijabla>
  </DomainObject.Predmet.StrankaFormatedWithAdress>
  <DomainObject.Predmet.StrankaFormatedWithAdressOIB>
    <izvorni_sadrzaj> FINA Regionalni centar Zagreb, OIB 85821130368, Trg svibanjskih žrtava 1995. br. 1, 10000 Zagreb; Nova ljubljanska banka d.d., OIB 17719334242, Trg republike 2, 1520 Ljubljana zastupanog po punomoćniku ŽUPIĆ i PARTNERI, odvjetničko društvo d.o.o.</izvorni_sadrzaj>
    <derivirana_varijabla naziv="DomainObject.Predmet.StrankaFormatedWithAdressOIB_1"> FINA Regionalni centar Zagreb, OIB 85821130368, Trg svibanjskih žrtava 1995. br. 1, 10000 Zagreb; Nova ljubljanska banka d.d., OIB 17719334242, Trg republike 2, 1520 Ljubljana zastupanog po punomoćniku ŽUPIĆ i PARTNERI, odvjetničko društvo d.o.o.</derivirana_varijabla>
  </DomainObject.Predmet.StrankaFormatedWithAdressOIB>
  <DomainObject.Predmet.StrankaWithAdress>
    <izvorni_sadrzaj>FINA Regionalni centar Zagreb Trg svibanjskih žrtava 1995. br. 1,10000 Zagreb,Nova ljubljanska banka d.d. Trg republike 2,1520 Ljubljana</izvorni_sadrzaj>
    <derivirana_varijabla naziv="DomainObject.Predmet.StrankaWithAdress_1">FINA Regionalni centar Zagreb Trg svibanjskih žrtava 1995. br. 1,10000 Zagreb,Nova ljubljanska banka d.d. Trg republike 2,1520 Ljubljana</derivirana_varijabla>
  </DomainObject.Predmet.StrankaWithAdress>
  <DomainObject.Predmet.StrankaWithAdressOIB>
    <izvorni_sadrzaj>FINA Regionalni centar Zagreb, OIB 85821130368, Trg svibanjskih žrtava 1995. br. 1,10000 Zagreb,Nova ljubljanska banka d.d., OIB 17719334242, Trg republike 2,1520 Ljubljana</izvorni_sadrzaj>
    <derivirana_varijabla naziv="DomainObject.Predmet.StrankaWithAdressOIB_1">FINA Regionalni centar Zagreb, OIB 85821130368, Trg svibanjskih žrtava 1995. br. 1,10000 Zagreb,Nova ljubljanska banka d.d., OIB 17719334242, Trg republike 2,1520 Ljubljana</derivirana_varijabla>
  </DomainObject.Predmet.StrankaWithAdressOIB>
  <DomainObject.Predmet.StrankaNazivFormated>
    <izvorni_sadrzaj>FINA Regionalni centar Zagreb,Nova ljubljanska banka d.d.</izvorni_sadrzaj>
    <derivirana_varijabla naziv="DomainObject.Predmet.StrankaNazivFormated_1">FINA Regionalni centar Zagreb,Nova ljubljanska banka d.d.</derivirana_varijabla>
  </DomainObject.Predmet.StrankaNazivFormated>
  <DomainObject.Predmet.StrankaNazivFormatedOIB>
    <izvorni_sadrzaj>FINA Regionalni centar Zagreb, OIB 85821130368,Nova ljubljanska banka d.d., OIB 17719334242</izvorni_sadrzaj>
    <derivirana_varijabla naziv="DomainObject.Predmet.StrankaNazivFormatedOIB_1">FINA Regionalni centar Zagreb, OIB 85821130368,Nova ljubljanska banka d.d., OIB 17719334242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Nova ljubljanska banka d.d. zastupanog po punomoćniku ŽUPIĆ i PARTNERI, odvjetničko društvo d.o.o.</item>
    </izvorni_sadrzaj>
    <derivirana_varijabla naziv="DomainObject.Predmet.StrankaListFormated_1">
      <item>FINA Regionalni centar Zagreb</item>
      <item>Nova ljubljanska banka d.d. zastupanog po punomoćniku ŽUPIĆ i PARTNERI, odvjetničko društvo d.o.o.</item>
    </derivirana_varijabla>
  </DomainObject.Predmet.StrankaListFormated>
  <DomainObject.Predmet.StrankaListFormatedOIB>
    <izvorni_sadrzaj>
      <item>FINA Regionalni centar Zagreb, OIB 85821130368</item>
      <item>Nova ljubljanska banka d.d., OIB 17719334242 zastupanog po punomoćniku ŽUPIĆ i PARTNERI, odvjetničko društvo d.o.o.</item>
    </izvorni_sadrzaj>
    <derivirana_varijabla naziv="DomainObject.Predmet.StrankaListFormatedOIB_1">
      <item>FINA Regionalni centar Zagreb, OIB 85821130368</item>
      <item>Nova ljubljanska banka d.d., OIB 17719334242 zastupanog po punomoćniku ŽUPIĆ i PARTNERI, odvjetničko društvo d.o.o.</item>
    </derivirana_varijabla>
  </DomainObject.Predmet.StrankaListFormatedOIB>
  <DomainObject.Predmet.StrankaListFormatedWithAdress>
    <izvorni_sadrzaj>
      <item>FINA Regionalni centar Zagreb, Trg svibanjskih žrtava 1995. br. 1, 10000 Zagreb</item>
      <item>Nova ljubljanska banka d.d., Trg republike 2, 1520 Ljubljana zastupanog po punomoćniku ŽUPIĆ i PARTNERI, odvjetničko društvo d.o.o.</item>
    </izvorni_sadrzaj>
    <derivirana_varijabla naziv="DomainObject.Predmet.StrankaListFormatedWithAdress_1">
      <item>FINA Regionalni centar Zagreb, Trg svibanjskih žrtava 1995. br. 1, 10000 Zagreb</item>
      <item>Nova ljubljanska banka d.d., Trg republike 2, 1520 Ljubljana zastupanog po punomoćniku ŽUPIĆ i PARTNERI, odvjetničko društvo d.o.o.</item>
    </derivirana_varijabla>
  </DomainObject.Predmet.StrankaListFormatedWithAdress>
  <DomainObject.Predmet.StrankaListFormatedWithAdressOIB>
    <izvorni_sadrzaj>
      <item>FINA Regionalni centar Zagreb, OIB 85821130368, Trg svibanjskih žrtava 1995. br. 1, 10000 Zagreb</item>
      <item>Nova ljubljanska banka d.d., OIB 17719334242, Trg republike 2, 1520 Ljubljana zastupanog po punomoćniku ŽUPIĆ i PARTNERI, odvjetničko društvo d.o.o.</item>
    </izvorni_sadrzaj>
    <derivirana_varijabla naziv="DomainObject.Predmet.StrankaListFormatedWithAdressOIB_1">
      <item>FINA Regionalni centar Zagreb, OIB 85821130368, Trg svibanjskih žrtava 1995. br. 1, 10000 Zagreb</item>
      <item>Nova ljubljanska banka d.d., OIB 17719334242, Trg republike 2, 1520 Ljubljana zastupanog po punomoćniku ŽUPIĆ i PARTNERI, odvjetničko društvo d.o.o.</item>
    </derivirana_varijabla>
  </DomainObject.Predmet.StrankaListFormatedWithAdressOIB>
  <DomainObject.Predmet.StrankaListNazivFormated>
    <izvorni_sadrzaj>
      <item>FINA Regionalni centar Zagreb</item>
      <item>Nova ljubljanska banka d.d.</item>
    </izvorni_sadrzaj>
    <derivirana_varijabla naziv="DomainObject.Predmet.StrankaListNazivFormated_1">
      <item>FINA Regionalni centar Zagreb</item>
      <item>Nova ljubljanska banka d.d.</item>
    </derivirana_varijabla>
  </DomainObject.Predmet.StrankaListNazivFormated>
  <DomainObject.Predmet.StrankaListNazivFormatedOIB>
    <izvorni_sadrzaj>
      <item>FINA Regionalni centar Zagreb, OIB 85821130368</item>
      <item>Nova ljubljanska banka d.d., OIB 17719334242</item>
    </izvorni_sadrzaj>
    <derivirana_varijabla naziv="DomainObject.Predmet.StrankaListNazivFormatedOIB_1">
      <item>FINA Regionalni centar Zagreb, OIB 85821130368</item>
      <item>Nova ljubljanska banka d.d., OIB 17719334242</item>
    </derivirana_varijabla>
  </DomainObject.Predmet.StrankaListNazivFormatedOIB>
  <DomainObject.Predmet.ProtuStrankaListFormated>
    <izvorni_sadrzaj>
      <item>MODESTUS d.o.o. za usluge u stečaju</item>
    </izvorni_sadrzaj>
    <derivirana_varijabla naziv="DomainObject.Predmet.ProtuStrankaListFormated_1">
      <item>MODESTUS d.o.o. za usluge u stečaju</item>
    </derivirana_varijabla>
  </DomainObject.Predmet.ProtuStrankaListFormated>
  <DomainObject.Predmet.ProtuStrankaListFormatedOIB>
    <izvorni_sadrzaj>
      <item>MODESTUS d.o.o. za usluge u stečaju, OIB 97639984461</item>
    </izvorni_sadrzaj>
    <derivirana_varijabla naziv="DomainObject.Predmet.ProtuStrankaListFormatedOIB_1">
      <item>MODESTUS d.o.o. za usluge u stečaju, OIB 97639984461</item>
    </derivirana_varijabla>
  </DomainObject.Predmet.ProtuStrankaListFormatedOIB>
  <DomainObject.Predmet.ProtuStrankaListFormatedWithAdress>
    <izvorni_sadrzaj>
      <item>MODESTUS d.o.o. za usluge u stečaju, Mesnička 24, 10000 Zagreb</item>
    </izvorni_sadrzaj>
    <derivirana_varijabla naziv="DomainObject.Predmet.ProtuStrankaListFormatedWithAdress_1">
      <item>MODESTUS d.o.o. za usluge u stečaju, Mesnička 24, 10000 Zagreb</item>
    </derivirana_varijabla>
  </DomainObject.Predmet.ProtuStrankaListFormatedWithAdress>
  <DomainObject.Predmet.ProtuStrankaListFormatedWithAdressOIB>
    <izvorni_sadrzaj>
      <item>MODESTUS d.o.o. za usluge u stečaju, OIB 97639984461, Mesnička 24, 10000 Zagreb</item>
    </izvorni_sadrzaj>
    <derivirana_varijabla naziv="DomainObject.Predmet.ProtuStrankaListFormatedWithAdressOIB_1">
      <item>MODESTUS d.o.o. za usluge u stečaju, OIB 97639984461, Mesnička 24, 10000 Zagreb</item>
    </derivirana_varijabla>
  </DomainObject.Predmet.ProtuStrankaListFormatedWithAdressOIB>
  <DomainObject.Predmet.ProtuStrankaListNazivFormated>
    <izvorni_sadrzaj>
      <item>MODESTUS d.o.o. za usluge u stečaju</item>
    </izvorni_sadrzaj>
    <derivirana_varijabla naziv="DomainObject.Predmet.ProtuStrankaListNazivFormated_1">
      <item>MODESTUS d.o.o. za usluge u stečaju</item>
    </derivirana_varijabla>
  </DomainObject.Predmet.ProtuStrankaListNazivFormated>
  <DomainObject.Predmet.ProtuStrankaListNazivFormatedOIB>
    <izvorni_sadrzaj>
      <item>MODESTUS d.o.o. za usluge u stečaju, OIB 97639984461</item>
    </izvorni_sadrzaj>
    <derivirana_varijabla naziv="DomainObject.Predmet.ProtuStrankaListNazivFormatedOIB_1">
      <item>MODESTUS d.o.o. za usluge u stečaju, OIB 97639984461</item>
    </derivirana_varijabla>
  </DomainObject.Predmet.ProtuStrankaListNazivFormatedOIB>
  <DomainObject.Predmet.OstaliListFormated>
    <izvorni_sadrzaj>
      <item>ŽUPIĆ i PARTNERI, odvjetničko društvo d.o.o. punomoćnik sudionika u postupku Nova ljubljanska banka d.d.</item>
      <item>Josip Džale</item>
      <item>Denis Marinković</item>
    </izvorni_sadrzaj>
    <derivirana_varijabla naziv="DomainObject.Predmet.OstaliListFormated_1">
      <item>ŽUPIĆ i PARTNERI, odvjetničko društvo d.o.o. punomoćnik sudionika u postupku Nova ljubljanska banka d.d.</item>
      <item>Josip Džale</item>
      <item>Denis Marinković</item>
    </derivirana_varijabla>
  </DomainObject.Predmet.OstaliListFormated>
  <DomainObject.Predmet.OstaliListFormatedOIB>
    <izvorni_sadrzaj>
      <item>ŽUPIĆ i PARTNERI, odvjetničko društvo d.o.o., OIB 03894745705 punomoćnik sudionika u postupku Nova ljubljanska banka d.d.</item>
      <item>Josip Džale, OIB 45759025339</item>
      <item>Denis Marinković, OIB 62703987634</item>
    </izvorni_sadrzaj>
    <derivirana_varijabla naziv="DomainObject.Predmet.OstaliListFormatedOIB_1">
      <item>ŽUPIĆ i PARTNERI, odvjetničko društvo d.o.o., OIB 03894745705 punomoćnik sudionika u postupku Nova ljubljanska banka d.d.</item>
      <item>Josip Džale, OIB 45759025339</item>
      <item>Denis Marinković, OIB 62703987634</item>
    </derivirana_varijabla>
  </DomainObject.Predmet.OstaliListFormatedOIB>
  <DomainObject.Predmet.OstaliListFormatedWithAdress>
    <izvorni_sadrzaj>
      <item>ŽUPIĆ i PARTNERI, odvjetničko društvo d.o.o., Ul grada Vukovara 269 f, 10000 Zagreb punomoćnik sudionika u postupku Nova ljubljanska banka d.d.</item>
      <item>Josip Džale, Ulica Ante Tomaševića 12, 22320 Drniš</item>
      <item>Denis Marinković, Draškovićeva 5, 10000 Zagreb</item>
    </izvorni_sadrzaj>
    <derivirana_varijabla naziv="DomainObject.Predmet.OstaliListFormatedWithAdress_1">
      <item>ŽUPIĆ i PARTNERI, odvjetničko društvo d.o.o., Ul grada Vukovara 269 f, 10000 Zagreb punomoćnik sudionika u postupku Nova ljubljanska banka d.d.</item>
      <item>Josip Džale, Ulica Ante Tomaševića 12, 22320 Drniš</item>
      <item>Denis Marinković, Draškovićeva 5, 10000 Zagreb</item>
    </derivirana_varijabla>
  </DomainObject.Predmet.OstaliListFormatedWithAdress>
  <DomainObject.Predmet.OstaliListFormatedWithAdressOIB>
    <izvorni_sadrzaj>
      <item>ŽUPIĆ i PARTNERI, odvjetničko društvo d.o.o., OIB 03894745705, Ul grada Vukovara 269 f, 10000 Zagreb punomoćnik sudionika u postupku Nova ljubljanska banka d.d.</item>
      <item>Josip Džale, OIB 45759025339, Ulica Ante Tomaševića 12, 22320 Drniš</item>
      <item>Denis Marinković, OIB 62703987634, Draškovićeva 5, 10000 Zagreb</item>
    </izvorni_sadrzaj>
    <derivirana_varijabla naziv="DomainObject.Predmet.OstaliListFormatedWithAdressOIB_1">
      <item>ŽUPIĆ i PARTNERI, odvjetničko društvo d.o.o., OIB 03894745705, Ul grada Vukovara 269 f, 10000 Zagreb punomoćnik sudionika u postupku Nova ljubljanska banka d.d.</item>
      <item>Josip Džale, OIB 45759025339, Ulica Ante Tomaševića 12, 22320 Drniš</item>
      <item>Denis Marinković, OIB 62703987634, Draškovićeva 5, 10000 Zagreb</item>
    </derivirana_varijabla>
  </DomainObject.Predmet.OstaliListFormatedWithAdressOIB>
  <DomainObject.Predmet.OstaliListNazivFormated>
    <izvorni_sadrzaj>
      <item>ŽUPIĆ i PARTNERI, odvjetničko društvo d.o.o.</item>
      <item>Josip Džale</item>
      <item>Denis Marinković</item>
    </izvorni_sadrzaj>
    <derivirana_varijabla naziv="DomainObject.Predmet.OstaliListNazivFormated_1">
      <item>ŽUPIĆ i PARTNERI, odvjetničko društvo d.o.o.</item>
      <item>Josip Džale</item>
      <item>Denis Marinković</item>
    </derivirana_varijabla>
  </DomainObject.Predmet.OstaliListNazivFormated>
  <DomainObject.Predmet.OstaliListNazivFormatedOIB>
    <izvorni_sadrzaj>
      <item>ŽUPIĆ i PARTNERI, odvjetničko društvo d.o.o., OIB 03894745705</item>
      <item>Josip Džale, OIB 45759025339</item>
      <item>Denis Marinković, OIB 62703987634</item>
    </izvorni_sadrzaj>
    <derivirana_varijabla naziv="DomainObject.Predmet.OstaliListNazivFormatedOIB_1">
      <item>ŽUPIĆ i PARTNERI, odvjetničko društvo d.o.o., OIB 03894745705</item>
      <item>Josip Džale, OIB 45759025339</item>
      <item>Denis Marinković, OIB 62703987634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MODESTUS d.o.o. za usluge u stečaju</izvorni_sadrzaj>
    <derivirana_varijabla naziv="DomainObject.Predmet.ProtustrankaIDrugi_1">MODESTUS d.o.o. za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MODESTUS d.o.o. za usluge u stečaju, OIB 97639984461, Mesnička 24, 10000 Zagreb</izvorni_sadrzaj>
    <derivirana_varijabla naziv="DomainObject.Predmet.ProtustrankaIDrugiAdressOIB_1">MODESTUS d.o.o. za usluge u stečaju, OIB 97639984461, Mesnička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MODESTUS d.o.o. za usluge u stečaju</item>
      <item>Nova ljubljanska banka d.d.</item>
      <item>ŽUPIĆ i PARTNERI, odvjetničko društvo d.o.o.</item>
      <item>Josip Džale</item>
      <item>Denis Marinković</item>
    </izvorni_sadrzaj>
    <derivirana_varijabla naziv="DomainObject.Predmet.SudioniciListNaziv_1">
      <item>FINA Regionalni centar Zagreb</item>
      <item>MODESTUS d.o.o. za usluge u stečaju</item>
      <item>Nova ljubljanska banka d.d.</item>
      <item>ŽUPIĆ i PARTNERI, odvjetničko društvo d.o.o.</item>
      <item>Josip Džale</item>
      <item>Denis Marinković</item>
    </derivirana_varijabla>
  </DomainObject.Predmet.SudioniciListNaziv>
  <DomainObject.Predmet.SudioniciListAdressOIB>
    <izvorni_sadrzaj>
      <item>FINA Regionalni centar Zagreb, OIB 85821130368, Trg svibanjskih žrtava 1995. br. 1,10000 Zagreb</item>
      <item>MODESTUS d.o.o. za usluge u stečaju, OIB 97639984461, Mesnička 24,10000 Zagreb</item>
      <item>Nova ljubljanska banka d.d., OIB 17719334242, Trg republike 2,1520 Ljubljana</item>
      <item>ŽUPIĆ i PARTNERI, odvjetničko društvo d.o.o., OIB 03894745705, Ul grada Vukovara 269 f,10000 Zagreb</item>
      <item>Josip Džale, OIB 45759025339, Ulica Ante Tomaševića 12,22320 Drniš</item>
      <item>Denis Marinković, OIB 62703987634, Draškovićeva 5,10000 Zagreb</item>
    </izvorni_sadrzaj>
    <derivirana_varijabla naziv="DomainObject.Predmet.SudioniciListAdressOIB_1">
      <item>FINA Regionalni centar Zagreb, OIB 85821130368, Trg svibanjskih žrtava 1995. br. 1,10000 Zagreb</item>
      <item>MODESTUS d.o.o. za usluge u stečaju, OIB 97639984461, Mesnička 24,10000 Zagreb</item>
      <item>Nova ljubljanska banka d.d., OIB 17719334242, Trg republike 2,1520 Ljubljana</item>
      <item>ŽUPIĆ i PARTNERI, odvjetničko društvo d.o.o., OIB 03894745705, Ul grada Vukovara 269 f,10000 Zagreb</item>
      <item>Josip Džale, OIB 45759025339, Ulica Ante Tomaševića 12,22320 Drniš</item>
      <item>Denis Marinković, OIB 62703987634, Draškovićeva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97639984461</item>
      <item>, OIB 17719334242</item>
      <item>, OIB 03894745705</item>
      <item>, OIB 45759025339</item>
      <item>, OIB 62703987634</item>
    </izvorni_sadrzaj>
    <derivirana_varijabla naziv="DomainObject.Predmet.SudioniciListNazivOIB_1">
      <item>, OIB 85821130368</item>
      <item>, OIB 97639984461</item>
      <item>, OIB 17719334242</item>
      <item>, OIB 03894745705</item>
      <item>, OIB 45759025339</item>
      <item>, OIB 62703987634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St-142/2017-58</izvorni_sadrzaj>
    <derivirana_varijabla naziv="DomainObject.PredzadnjaOdlukaIzPredmeta.Oznaka_1">St-142/2017-58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85372B-3FFF-46C1-9080-2480674698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5120</properties:Characters>
  <properties:Lines>113</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2019-03-20T08:49:00Z</dcterms:created>
  <dc:creator>Korisnik</dc:creator>
  <cp:lastModifiedBy>Renata Klokočki</cp:lastModifiedBy>
  <cp:lastPrinted>2017-01-27T09:29:00Z</cp:lastPrinted>
  <dcterms:modified xmlns:xsi="http://www.w3.org/2001/XMLSchema-instance" xsi:type="dcterms:W3CDTF">2019-03-20T12:11:00Z</dcterms:modified>
  <cp:revision>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TRAŽBINAMA-MODESTUS-priznato i osporeno-upućivanje vjerovnika na parnicu.docx)</vt:lpwstr>
  </prop:property>
  <prop:property name="CC_coloring" pid="4" fmtid="{D5CDD505-2E9C-101B-9397-08002B2CF9AE}">
    <vt:bool>false</vt:bool>
  </prop:property>
  <prop:property name="BrojStranica" pid="5" fmtid="{D5CDD505-2E9C-101B-9397-08002B2CF9AE}">
    <vt:i4>3</vt:i4>
  </prop:property>
</prop:Properties>
</file>