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8db1" w14:paraId="2978db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F7DE5">
        <w:rPr>
          <w:lang w:val="hr-HR"/>
        </w:rPr>
        <w:t>UGRINA, d.o.o., Solin,  Ulica Domovinskog Rata 13, OIB: 52061606552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F7DE5">
        <w:rPr>
          <w:lang w:val="hr-HR"/>
        </w:rPr>
        <w:t>UGRINA, d.o.o., Solin,  Ulica Domovinskog Rata 13, OIB: 52061606552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44677">
        <w:rPr>
          <w:color w:themeColor="text1" w:val="000000"/>
          <w:lang w:val="hr-HR"/>
        </w:rPr>
        <w:t>16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>. godine u</w:t>
      </w:r>
      <w:r w:rsidR="00D44677">
        <w:rPr>
          <w:color w:themeColor="text1" w:val="000000"/>
          <w:lang w:val="hr-HR"/>
        </w:rPr>
        <w:t xml:space="preserve"> </w:t>
      </w:r>
      <w:r w:rsidR="008F7DE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8F7DE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1B3E29">
        <w:t>Vencel</w:t>
      </w:r>
      <w:proofErr w:type="spellEnd"/>
      <w:r w:rsidR="001B3E29">
        <w:t xml:space="preserve"> </w:t>
      </w:r>
      <w:proofErr w:type="spellStart"/>
      <w:r w:rsidR="001B3E29">
        <w:t>Čuljak</w:t>
      </w:r>
      <w:proofErr w:type="spellEnd"/>
      <w:r w:rsidR="001B3E29">
        <w:t xml:space="preserve">, Osijek, </w:t>
      </w:r>
      <w:proofErr w:type="spellStart"/>
      <w:r w:rsidR="001B3E29">
        <w:t>Plješevička</w:t>
      </w:r>
      <w:proofErr w:type="spellEnd"/>
      <w:r w:rsidR="001B3E29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F7DE5">
        <w:rPr>
          <w:lang w:val="hr-HR"/>
        </w:rPr>
        <w:t>UGRINA, d.o.o., Solin,  Ulica Domovinskog Rata 13, OIB: 52061606552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F7DE5">
        <w:rPr>
          <w:lang w:val="hr-HR"/>
        </w:rPr>
        <w:t>UGRINA, d.o.o., Solin,  Ulica Domovinskog Rata 13, OIB: 52061606552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F7DE5">
        <w:rPr>
          <w:lang w:val="hr-HR"/>
        </w:rPr>
        <w:t>1580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F7DE5">
        <w:rPr>
          <w:lang w:val="hr-HR"/>
        </w:rPr>
        <w:t>281.788,24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8F7DE5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BA1405">
        <w:rPr>
          <w:lang w:val="hr-HR"/>
        </w:rPr>
        <w:t>12.</w:t>
      </w:r>
      <w:r w:rsidR="004F533F" w:rsidRPr="00275B05">
        <w:rPr>
          <w:lang w:val="hr-HR"/>
        </w:rPr>
        <w:t xml:space="preserve"> 201</w:t>
      </w:r>
      <w:r w:rsidR="00275B05" w:rsidRPr="00275B05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D44677">
        <w:rPr>
          <w:lang w:val="hr-HR"/>
        </w:rPr>
        <w:t>16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F7DE5">
      <w:rPr>
        <w:lang w:val="hr-HR"/>
      </w:rPr>
      <w:t>793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F7DE5">
      <w:rPr>
        <w:lang w:val="hr-HR"/>
      </w:rPr>
      <w:t>793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3E2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8F7DE5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677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31DA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St-793/2015</izvorni_sadrzaj>
    <derivirana_varijabla naziv="DomainObject.Predmet.OznakaBroj_1">St-793/2015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UGRINA, d.o.o. za građevinarstvo, ugostiteljstvo i trgovinu</izvorni_sadrzaj>
    <derivirana_varijabla naziv="DomainObject.Predmet.ProtustrankaFormated_1">  UGRINA, d.o.o. za građevinarstvo, ugostiteljstvo i trgovinu</derivirana_varijabla>
  </DomainObject.Predmet.ProtustrankaFormated>
  <DomainObject.Predmet.ProtustrankaFormatedOIB>
    <izvorni_sadrzaj>  UGRINA, d.o.o. za građevinarstvo, ugostiteljstvo i trgovinu, OIB 52061606552</izvorni_sadrzaj>
    <derivirana_varijabla naziv="DomainObject.Predmet.ProtustrankaFormatedOIB_1">  UGRINA, d.o.o. za građevinarstvo, ugostiteljstvo i trgovinu, OIB 52061606552</derivirana_varijabla>
  </DomainObject.Predmet.ProtustrankaFormatedOIB>
  <DomainObject.Predmet.ProtustrankaFormatedWithAdress>
    <izvorni_sadrzaj> UGRINA, d.o.o. za građevinarstvo, ugostiteljstvo i trgovinu, Ulica Domovinskog Rata 13, 21210 Solin</izvorni_sadrzaj>
    <derivirana_varijabla naziv="DomainObject.Predmet.ProtustrankaFormatedWithAdress_1"> UGRINA, d.o.o. za građevinarstvo, ugostiteljstvo i trgovinu, Ulica Domovinskog Rata 13, 21210 Solin</derivirana_varijabla>
  </DomainObject.Predmet.ProtustrankaFormatedWithAdress>
  <DomainObject.Predmet.ProtustrankaFormatedWithAdressOIB>
    <izvorni_sadrzaj> UGRINA, d.o.o. za građevinarstvo, ugostiteljstvo i trgovinu, OIB 52061606552, Ulica Domovinskog Rata 13, 21210 Solin</izvorni_sadrzaj>
    <derivirana_varijabla naziv="DomainObject.Predmet.ProtustrankaFormatedWithAdressOIB_1"> UGRINA, d.o.o. za građevinarstvo, ugostiteljstvo i trgovinu, OIB 52061606552, Ulica Domovinskog Rata 13, 21210 Solin</derivirana_varijabla>
  </DomainObject.Predmet.ProtustrankaFormatedWithAdressOIB>
  <DomainObject.Predmet.ProtustrankaWithAdress>
    <izvorni_sadrzaj>UGRINA, d.o.o. za građevinarstvo, ugostiteljstvo i trgovinu Ulica Domovinskog Rata 13, 21210 Solin</izvorni_sadrzaj>
    <derivirana_varijabla naziv="DomainObject.Predmet.ProtustrankaWithAdress_1">UGRINA, d.o.o. za građevinarstvo, ugostiteljstvo i trgovinu Ulica Domovinskog Rata 13, 21210 Solin</derivirana_varijabla>
  </DomainObject.Predmet.ProtustrankaWithAdress>
  <DomainObject.Predmet.ProtustrankaWithAdressOIB>
    <izvorni_sadrzaj>UGRINA, d.o.o. za građevinarstvo, ugostiteljstvo i trgovinu, OIB 52061606552, Ulica Domovinskog Rata 13, 21210 Solin</izvorni_sadrzaj>
    <derivirana_varijabla naziv="DomainObject.Predmet.ProtustrankaWithAdressOIB_1">UGRINA, d.o.o. za građevinarstvo, ugostiteljstvo i trgovinu, OIB 52061606552, Ulica Domovinskog Rata 13, 21210 Solin</derivirana_varijabla>
  </DomainObject.Predmet.ProtustrankaWithAdressOIB>
  <DomainObject.Predmet.ProtustrankaNazivFormated>
    <izvorni_sadrzaj>UGRINA, d.o.o. za građevinarstvo, ugostiteljstvo i trgovinu</izvorni_sadrzaj>
    <derivirana_varijabla naziv="DomainObject.Predmet.ProtustrankaNazivFormated_1">UGRINA, d.o.o. za građevinarstvo, ugostiteljstvo i trgovinu</derivirana_varijabla>
  </DomainObject.Predmet.ProtustrankaNazivFormated>
  <DomainObject.Predmet.ProtustrankaNazivFormatedOIB>
    <izvorni_sadrzaj>UGRINA, d.o.o. za građevinarstvo, ugostiteljstvo i trgovinu, OIB 52061606552</izvorni_sadrzaj>
    <derivirana_varijabla naziv="DomainObject.Predmet.ProtustrankaNazivFormatedOIB_1">UGRINA, d.o.o. za građevinarstvo, ugostiteljstvo i trgovinu, OIB 52061606552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281788.24</izvorni_sadrzaj>
    <derivirana_varijabla naziv="DomainObject.Predmet.TrenutnaVrijednost_1">281788.24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UGRINA, d.o.o. za građevinarstvo, ugostiteljstvo i trgovinu</item>
    </izvorni_sadrzaj>
    <derivirana_varijabla naziv="DomainObject.Predmet.ProtuStrankaListFormated_1">
      <item>UGRINA, d.o.o. za građevinarstvo, ugostiteljstvo i trgovinu</item>
    </derivirana_varijabla>
  </DomainObject.Predmet.ProtuStrankaListFormated>
  <DomainObject.Predmet.ProtuStrankaListFormatedOIB>
    <izvorni_sadrzaj>
      <item>UGRINA, d.o.o. za građevinarstvo, ugostiteljstvo i trgovinu, OIB 52061606552</item>
    </izvorni_sadrzaj>
    <derivirana_varijabla naziv="DomainObject.Predmet.ProtuStrankaListFormatedOIB_1">
      <item>UGRINA, d.o.o. za građevinarstvo, ugostiteljstvo i trgovinu, OIB 52061606552</item>
    </derivirana_varijabla>
  </DomainObject.Predmet.ProtuStrankaListFormatedOIB>
  <DomainObject.Predmet.ProtuStrankaListFormatedWithAdress>
    <izvorni_sadrzaj>
      <item>UGRINA, d.o.o. za građevinarstvo, ugostiteljstvo i trgovinu, Ulica Domovinskog Rata 13, 21210 Solin</item>
    </izvorni_sadrzaj>
    <derivirana_varijabla naziv="DomainObject.Predmet.ProtuStrankaListFormatedWithAdress_1">
      <item>UGRINA, d.o.o. za građevinarstvo, ugostiteljstvo i trgovinu, Ulica Domovinskog Rata 13, 21210 Solin</item>
    </derivirana_varijabla>
  </DomainObject.Predmet.ProtuStrankaListFormatedWithAdress>
  <DomainObject.Predmet.ProtuStrankaListFormatedWithAdressOIB>
    <izvorni_sadrzaj>
      <item>UGRINA, d.o.o. za građevinarstvo, ugostiteljstvo i trgovinu, OIB 52061606552, Ulica Domovinskog Rata 13, 21210 Solin</item>
    </izvorni_sadrzaj>
    <derivirana_varijabla naziv="DomainObject.Predmet.ProtuStrankaListFormatedWithAdressOIB_1">
      <item>UGRINA, d.o.o. za građevinarstvo, ugostiteljstvo i trgovinu, OIB 52061606552, Ulica Domovinskog Rata 13, 21210 Solin</item>
    </derivirana_varijabla>
  </DomainObject.Predmet.ProtuStrankaListFormatedWithAdressOIB>
  <DomainObject.Predmet.ProtuStrankaListNazivFormated>
    <izvorni_sadrzaj>
      <item>UGRINA, d.o.o. za građevinarstvo, ugostiteljstvo i trgovinu</item>
    </izvorni_sadrzaj>
    <derivirana_varijabla naziv="DomainObject.Predmet.ProtuStrankaListNazivFormated_1">
      <item>UGRINA, d.o.o. za građevinarstvo, ugostiteljstvo i trgovinu</item>
    </derivirana_varijabla>
  </DomainObject.Predmet.ProtuStrankaListNazivFormated>
  <DomainObject.Predmet.ProtuStrankaListNazivFormatedOIB>
    <izvorni_sadrzaj>
      <item>UGRINA, d.o.o. za građevinarstvo, ugostiteljstvo i trgovinu, OIB 52061606552</item>
    </izvorni_sadrzaj>
    <derivirana_varijabla naziv="DomainObject.Predmet.ProtuStrankaListNazivFormatedOIB_1">
      <item>UGRINA, d.o.o. za građevinarstvo, ugostiteljstvo i trgovinu, OIB 52061606552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UGRINA, d.o.o. za građevinarstvo, ugostiteljstvo i trgovinu</izvorni_sadrzaj>
    <derivirana_varijabla naziv="DomainObject.Predmet.ProtustrankaIDrugi_1">UGRINA, d.o.o. za građevinarstvo, ugostiteljstvo i trgovinu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UGRINA, d.o.o. za građevinarstvo, ugostiteljstvo i trgovinu, OIB 52061606552, Ulica Domovinskog Rata 13, 21210 Solin</izvorni_sadrzaj>
    <derivirana_varijabla naziv="DomainObject.Predmet.ProtustrankaIDrugiAdressOIB_1">UGRINA, d.o.o. za građevinarstvo, ugostiteljstvo i trgovinu, OIB 52061606552, Ulica Domovinskog Rata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UGRINA, d.o.o. za građevinarstvo, ugostiteljstvo i trgovinu</item>
      <item>FINANCIJSKA AGENCIJA, RC SPLIT</item>
    </izvorni_sadrzaj>
    <derivirana_varijabla naziv="DomainObject.Predmet.SudioniciListNaziv_1">
      <item>UGRINA, d.o.o. za građevinarstvo, ugostiteljstvo i trgovinu</item>
      <item>FINANCIJSKA AGENCIJA, RC SPLIT</item>
    </derivirana_varijabla>
  </DomainObject.Predmet.SudioniciListNaziv>
  <DomainObject.Predmet.SudioniciListAdressOIB>
    <izvorni_sadrzaj>
      <item>UGRINA, d.o.o. za građevinarstvo, ugostiteljstvo i trgovinu, OIB 52061606552, Ulica Domovinskog Rata 13,21210 Solin</item>
      <item>FINANCIJSKA AGENCIJA, RC SPLIT, OIB 85821130368, Mažuranićevo šetalište  24 b,21000 Split</item>
    </izvorni_sadrzaj>
    <derivirana_varijabla naziv="DomainObject.Predmet.SudioniciListAdressOIB_1">
      <item>UGRINA, d.o.o. za građevinarstvo, ugostiteljstvo i trgovinu, OIB 52061606552, Ulica Domovinskog Rata 13,21210 Solin</item>
      <item>FINANCIJSKA AGENCIJA, RC SPLIT, OIB 85821130368, Mažuranićevo šetalište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52061606552</item>
      <item>, OIB 85821130368</item>
    </izvorni_sadrzaj>
    <derivirana_varijabla naziv="DomainObject.Predmet.SudioniciListNazivOIB_1">
      <item>, OIB 52061606552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70186F-6C10-4CBF-B663-C8114EF4D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4191</properties:Characters>
  <properties:Lines>85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2016-05-16T06:32:00Z</cp:lastPrinted>
  <dcterms:modified xmlns:xsi="http://www.w3.org/2001/XMLSchema-instance" xsi:type="dcterms:W3CDTF">2016-05-16T06:47:00Z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