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4654" w14:paraId="52b4654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E60D1B">
        <w:rPr>
          <w:sz w:val="24"/>
          <w:szCs w:val="24"/>
          <w:lang w:val="hr-HR"/>
        </w:rPr>
        <w:t>76</w:t>
      </w:r>
      <w:r w:rsidR="00A9076F">
        <w:rPr>
          <w:sz w:val="24"/>
          <w:szCs w:val="24"/>
          <w:lang w:val="hr-HR"/>
        </w:rPr>
        <w:t>2</w:t>
      </w:r>
      <w:r w:rsidR="00190F02">
        <w:rPr>
          <w:sz w:val="24"/>
          <w:szCs w:val="24"/>
          <w:lang w:val="hr-HR"/>
        </w:rPr>
        <w:t>/16-</w:t>
      </w:r>
      <w:r w:rsidR="00E60D1B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A9076F">
        <w:t>VE-</w:t>
      </w:r>
      <w:r w:rsidR="00AC433C">
        <w:t>HA-EF d.o.o., Biograd na Moru, Z</w:t>
      </w:r>
      <w:r w:rsidR="00A9076F">
        <w:t>agrebačka bb,</w:t>
      </w:r>
      <w:r w:rsidR="000B5459">
        <w:t xml:space="preserve"> </w:t>
      </w:r>
      <w:r w:rsidR="00440A70">
        <w:t xml:space="preserve">OIB: </w:t>
      </w:r>
      <w:r w:rsidR="00A9076F">
        <w:t>37061572125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396A61">
        <w:rPr>
          <w:szCs w:val="24"/>
        </w:rPr>
        <w:t>17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A9076F">
        <w:rPr>
          <w:sz w:val="24"/>
          <w:szCs w:val="24"/>
          <w:lang w:val="hr-HR"/>
        </w:rPr>
        <w:t>ŽELJKO ZRILIĆ, Biograd na Moru, Savska 2</w:t>
      </w:r>
      <w:r w:rsidR="000B5459">
        <w:rPr>
          <w:sz w:val="24"/>
          <w:szCs w:val="24"/>
          <w:lang w:val="hr-HR"/>
        </w:rPr>
        <w:t xml:space="preserve">, OIB: </w:t>
      </w:r>
      <w:r w:rsidR="00A9076F">
        <w:rPr>
          <w:sz w:val="24"/>
          <w:szCs w:val="24"/>
          <w:lang w:val="hr-HR"/>
        </w:rPr>
        <w:t>61212843383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396A61">
        <w:rPr>
          <w:sz w:val="24"/>
          <w:szCs w:val="24"/>
          <w:lang w:val="hr-HR"/>
        </w:rPr>
        <w:t>76</w:t>
      </w:r>
      <w:r w:rsidR="00A9076F">
        <w:rPr>
          <w:sz w:val="24"/>
          <w:szCs w:val="24"/>
          <w:lang w:val="hr-HR"/>
        </w:rPr>
        <w:t>2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A9076F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A9076F" w:rsidRPr="00A9076F">
        <w:rPr>
          <w:sz w:val="24"/>
          <w:szCs w:val="24"/>
        </w:rPr>
        <w:t>VE-HA-EF d.o.o., Biograd na Moru</w:t>
      </w:r>
      <w:r w:rsidR="00883161" w:rsidRPr="00A9076F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396A61">
        <w:rPr>
          <w:sz w:val="24"/>
          <w:szCs w:val="24"/>
          <w:lang w:val="hr-HR"/>
        </w:rPr>
        <w:t>17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A9076F">
        <w:rPr>
          <w:szCs w:val="24"/>
        </w:rPr>
        <w:t>ŽELJKO ZRILIĆ, Biograd na Moru, Savska 2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96A6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60D1B">
      <w:rPr>
        <w:sz w:val="24"/>
        <w:szCs w:val="24"/>
        <w:lang w:val="hr-HR"/>
      </w:rPr>
      <w:t>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390C"/>
    <w:rsid w:val="006D7447"/>
    <w:rsid w:val="006E312F"/>
    <w:rsid w:val="006E43D5"/>
    <w:rsid w:val="00712B59"/>
    <w:rsid w:val="007379CB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076F"/>
    <w:rsid w:val="00A92C32"/>
    <w:rsid w:val="00AB3330"/>
    <w:rsid w:val="00AC433C"/>
    <w:rsid w:val="00AD38DE"/>
    <w:rsid w:val="00AE21DC"/>
    <w:rsid w:val="00AF2A8E"/>
    <w:rsid w:val="00B11191"/>
    <w:rsid w:val="00B17CD4"/>
    <w:rsid w:val="00B22FEB"/>
    <w:rsid w:val="00B307E5"/>
    <w:rsid w:val="00B76A41"/>
    <w:rsid w:val="00B83E7A"/>
    <w:rsid w:val="00BB68B9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37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9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9C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9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9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37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9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9C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9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9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St-762/2016-2</izvorni_sadrzaj>
    <derivirana_varijabla naziv="DomainObject.Oznaka_1">St-762/2016-2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St-762/2016</izvorni_sadrzaj>
    <derivirana_varijabla naziv="DomainObject.Predmet.OznakaBroj_1">St-762/2016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VE-HA-EF društvo za graditeljstvo, prijevoz robe i trgovinu d.o.o.</izvorni_sadrzaj>
    <derivirana_varijabla naziv="DomainObject.Predmet.ProtustrankaFormated_1">  VE-HA-EF društvo za graditeljstvo, prijevoz robe i trgovinu d.o.o.</derivirana_varijabla>
  </DomainObject.Predmet.ProtustrankaFormated>
  <DomainObject.Predmet.ProtustrankaFormatedOIB>
    <izvorni_sadrzaj>  VE-HA-EF društvo za graditeljstvo, prijevoz robe i trgovinu d.o.o., OIB 37061572125</izvorni_sadrzaj>
    <derivirana_varijabla naziv="DomainObject.Predmet.ProtustrankaFormatedOIB_1">  VE-HA-EF društvo za graditeljstvo, prijevoz robe i trgovinu d.o.o., OIB 37061572125</derivirana_varijabla>
  </DomainObject.Predmet.ProtustrankaFormatedOIB>
  <DomainObject.Predmet.ProtustrankaFormatedWithAdress>
    <izvorni_sadrzaj> VE-HA-EF društvo za graditeljstvo, prijevoz robe i trgovinu d.o.o., Zagrebačka/bb, 23210 Biograd Na Moru</izvorni_sadrzaj>
    <derivirana_varijabla naziv="DomainObject.Predmet.ProtustrankaFormatedWithAdress_1"> VE-HA-EF društvo za graditeljstvo, prijevoz robe i trgovinu d.o.o., Zagrebačka/bb, 23210 Biograd Na Moru</derivirana_varijabla>
  </DomainObject.Predmet.ProtustrankaFormatedWithAdress>
  <DomainObject.Predmet.ProtustrankaFormatedWithAdressOIB>
    <izvorni_sadrzaj> VE-HA-EF društvo za graditeljstvo, prijevoz robe i trgovinu d.o.o., OIB 37061572125, Zagrebačka/bb, 23210 Biograd Na Moru</izvorni_sadrzaj>
    <derivirana_varijabla naziv="DomainObject.Predmet.ProtustrankaFormatedWithAdressOIB_1"> VE-HA-EF društvo za graditeljstvo, prijevoz robe i trgovinu d.o.o., OIB 37061572125, Zagrebačka/bb, 23210 Biograd Na Moru</derivirana_varijabla>
  </DomainObject.Predmet.ProtustrankaFormatedWithAdressOIB>
  <DomainObject.Predmet.ProtustrankaWithAdress>
    <izvorni_sadrzaj>VE-HA-EF društvo za graditeljstvo, prijevoz robe i trgovinu d.o.o. Zagrebačka/bb, 23210 Biograd Na Moru</izvorni_sadrzaj>
    <derivirana_varijabla naziv="DomainObject.Predmet.ProtustrankaWithAdress_1">VE-HA-EF društvo za graditeljstvo, prijevoz robe i trgovinu d.o.o. Zagrebačka/bb, 23210 Biograd Na Moru</derivirana_varijabla>
  </DomainObject.Predmet.ProtustrankaWithAdress>
  <DomainObject.Predmet.ProtustrankaWithAdressOIB>
    <izvorni_sadrzaj>VE-HA-EF društvo za graditeljstvo, prijevoz robe i trgovinu d.o.o., OIB 37061572125, Zagrebačka/bb, 23210 Biograd Na Moru</izvorni_sadrzaj>
    <derivirana_varijabla naziv="DomainObject.Predmet.ProtustrankaWithAdressOIB_1">VE-HA-EF društvo za graditeljstvo, prijevoz robe i trgovinu d.o.o., OIB 37061572125, Zagrebačka/bb, 23210 Biograd Na Moru</derivirana_varijabla>
  </DomainObject.Predmet.ProtustrankaWithAdressOIB>
  <DomainObject.Predmet.ProtustrankaNazivFormated>
    <izvorni_sadrzaj>VE-HA-EF društvo za graditeljstvo, prijevoz robe i trgovinu d.o.o.</izvorni_sadrzaj>
    <derivirana_varijabla naziv="DomainObject.Predmet.ProtustrankaNazivFormated_1">VE-HA-EF društvo za graditeljstvo, prijevoz robe i trgovinu d.o.o.</derivirana_varijabla>
  </DomainObject.Predmet.ProtustrankaNazivFormated>
  <DomainObject.Predmet.ProtustrankaNazivFormatedOIB>
    <izvorni_sadrzaj>VE-HA-EF društvo za graditeljstvo, prijevoz robe i trgovinu d.o.o., OIB 37061572125</izvorni_sadrzaj>
    <derivirana_varijabla naziv="DomainObject.Predmet.ProtustrankaNazivFormatedOIB_1">VE-HA-EF društvo za graditeljstvo, prijevoz robe i trgovinu d.o.o., OIB 37061572125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522785.20</izvorni_sadrzaj>
    <derivirana_varijabla naziv="DomainObject.Predmet.TrenutnaVrijednost_1">522785.20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VE-HA-EF društvo za graditeljstvo, prijevoz robe i trgovinu d.o.o.</item>
    </izvorni_sadrzaj>
    <derivirana_varijabla naziv="DomainObject.Predmet.ProtuStrankaListFormated_1">
      <item>VE-HA-EF društvo za graditeljstvo, prijevoz robe i trgovinu d.o.o.</item>
    </derivirana_varijabla>
  </DomainObject.Predmet.ProtuStrankaListFormated>
  <DomainObject.Predmet.ProtuStrankaListFormatedOIB>
    <izvorni_sadrzaj>
      <item>VE-HA-EF društvo za graditeljstvo, prijevoz robe i trgovinu d.o.o., OIB 37061572125</item>
    </izvorni_sadrzaj>
    <derivirana_varijabla naziv="DomainObject.Predmet.ProtuStrankaListFormatedOIB_1">
      <item>VE-HA-EF društvo za graditeljstvo, prijevoz robe i trgovinu d.o.o., OIB 37061572125</item>
    </derivirana_varijabla>
  </DomainObject.Predmet.ProtuStrankaListFormatedOIB>
  <DomainObject.Predmet.ProtuStrankaListFormatedWithAdress>
    <izvorni_sadrzaj>
      <item>VE-HA-EF društvo za graditeljstvo, prijevoz robe i trgovinu d.o.o., Zagrebačka/bb, 23210 Biograd Na Moru</item>
    </izvorni_sadrzaj>
    <derivirana_varijabla naziv="DomainObject.Predmet.ProtuStrankaListFormatedWithAdress_1">
      <item>VE-HA-EF društvo za graditeljstvo, prijevoz robe i trgovinu d.o.o., Zagrebačka/bb, 23210 Biograd Na Moru</item>
    </derivirana_varijabla>
  </DomainObject.Predmet.ProtuStrankaListFormatedWithAdress>
  <DomainObject.Predmet.ProtuStrankaListFormatedWithAdressOIB>
    <izvorni_sadrzaj>
      <item>VE-HA-EF društvo za graditeljstvo, prijevoz robe i trgovinu d.o.o., OIB 37061572125, Zagrebačka/bb, 23210 Biograd Na Moru</item>
    </izvorni_sadrzaj>
    <derivirana_varijabla naziv="DomainObject.Predmet.ProtuStrankaListFormatedWithAdressOIB_1">
      <item>VE-HA-EF društvo za graditeljstvo, prijevoz robe i trgovinu d.o.o., OIB 37061572125, Zagrebačka/bb, 23210 Biograd Na Moru</item>
    </derivirana_varijabla>
  </DomainObject.Predmet.ProtuStrankaListFormatedWithAdressOIB>
  <DomainObject.Predmet.ProtuStrankaListNazivFormated>
    <izvorni_sadrzaj>
      <item>VE-HA-EF društvo za graditeljstvo, prijevoz robe i trgovinu d.o.o.</item>
    </izvorni_sadrzaj>
    <derivirana_varijabla naziv="DomainObject.Predmet.ProtuStrankaListNazivFormated_1">
      <item>VE-HA-EF društvo za graditeljstvo, prijevoz robe i trgovinu d.o.o.</item>
    </derivirana_varijabla>
  </DomainObject.Predmet.ProtuStrankaListNazivFormated>
  <DomainObject.Predmet.ProtuStrankaListNazivFormatedOIB>
    <izvorni_sadrzaj>
      <item>VE-HA-EF društvo za graditeljstvo, prijevoz robe i trgovinu d.o.o., OIB 37061572125</item>
    </izvorni_sadrzaj>
    <derivirana_varijabla naziv="DomainObject.Predmet.ProtuStrankaListNazivFormatedOIB_1">
      <item>VE-HA-EF društvo za graditeljstvo, prijevoz robe i trgovinu d.o.o., OIB 37061572125</item>
    </derivirana_varijabla>
  </DomainObject.Predmet.ProtuStrankaListNazivFormatedOIB>
  <DomainObject.Predmet.OstaliListFormated>
    <izvorni_sadrzaj>
      <item>Željko Zrilić</item>
    </izvorni_sadrzaj>
    <derivirana_varijabla naziv="DomainObject.Predmet.OstaliListFormated_1">
      <item>Željko Zrilić</item>
    </derivirana_varijabla>
  </DomainObject.Predmet.OstaliListFormated>
  <DomainObject.Predmet.OstaliListFormatedOIB>
    <izvorni_sadrzaj>
      <item>Željko Zrilić, OIB 61212843383</item>
    </izvorni_sadrzaj>
    <derivirana_varijabla naziv="DomainObject.Predmet.OstaliListFormatedOIB_1">
      <item>Željko Zrilić, OIB 61212843383</item>
    </derivirana_varijabla>
  </DomainObject.Predmet.OstaliListFormatedOIB>
  <DomainObject.Predmet.OstaliListFormatedWithAdress>
    <izvorni_sadrzaj>
      <item>Željko Zrilić, Savska 2, 23210 Biograd Na Moru</item>
    </izvorni_sadrzaj>
    <derivirana_varijabla naziv="DomainObject.Predmet.OstaliListFormatedWithAdress_1">
      <item>Željko Zrilić, Savska 2, 23210 Biograd Na Moru</item>
    </derivirana_varijabla>
  </DomainObject.Predmet.OstaliListFormatedWithAdress>
  <DomainObject.Predmet.OstaliListFormatedWithAdressOIB>
    <izvorni_sadrzaj>
      <item>Željko Zrilić, OIB 61212843383, Savska 2, 23210 Biograd Na Moru</item>
    </izvorni_sadrzaj>
    <derivirana_varijabla naziv="DomainObject.Predmet.OstaliListFormatedWithAdressOIB_1">
      <item>Željko Zrilić, OIB 61212843383, Savska 2, 23210 Biograd Na Moru</item>
    </derivirana_varijabla>
  </DomainObject.Predmet.OstaliListFormatedWithAdressOIB>
  <DomainObject.Predmet.OstaliListNazivFormated>
    <izvorni_sadrzaj>
      <item>Željko Zrilić</item>
    </izvorni_sadrzaj>
    <derivirana_varijabla naziv="DomainObject.Predmet.OstaliListNazivFormated_1">
      <item>Željko Zrilić</item>
    </derivirana_varijabla>
  </DomainObject.Predmet.OstaliListNazivFormated>
  <DomainObject.Predmet.OstaliListNazivFormatedOIB>
    <izvorni_sadrzaj>
      <item>Željko Zrilić, OIB 61212843383</item>
    </izvorni_sadrzaj>
    <derivirana_varijabla naziv="DomainObject.Predmet.OstaliListNazivFormatedOIB_1">
      <item>Željko Zrilić, OIB 61212843383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St-762/2016-2</izvorni_sadrzaj>
    <derivirana_varijabla naziv="DomainObject.PoslovniBrojDokumenta_1">St-762/2016-2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VE-HA-EF društvo za graditeljstvo, prijevoz robe i trgovinu d.o.o.</izvorni_sadrzaj>
    <derivirana_varijabla naziv="DomainObject.Predmet.ProtustrankaIDrugi_1">VE-HA-EF društvo za graditeljstvo, prijevoz robe i trgovinu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VE-HA-EF društvo za graditeljstvo, prijevoz robe i trgovinu d.o.o., OIB 37061572125, Zagrebačka/bb, 23210 Biograd Na Moru</izvorni_sadrzaj>
    <derivirana_varijabla naziv="DomainObject.Predmet.ProtustrankaIDrugiAdressOIB_1">VE-HA-EF društvo za graditeljstvo, prijevoz robe i trgovinu d.o.o., OIB 37061572125, Zagrebačka/bb,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VE-HA-EF društvo za graditeljstvo, prijevoz robe i trgovinu d.o.o.</item>
      <item>Željko Zrilić</item>
    </izvorni_sadrzaj>
    <derivirana_varijabla naziv="DomainObject.Predmet.SudioniciListNaziv_1">
      <item>Financijska agencija</item>
      <item>VE-HA-EF društvo za graditeljstvo, prijevoz robe i trgovinu d.o.o.</item>
      <item>Željko Zrilić</item>
    </derivirana_varijabla>
  </DomainObject.Predmet.SudioniciListNaziv>
  <DomainObject.Predmet.SudioniciListAdressOIB>
    <izvorni_sadrzaj>
      <item>Financijska agencija, OIB 85821130368, Ivana Danila 4,23000 Zadar</item>
      <item>VE-HA-EF društvo za graditeljstvo, prijevoz robe i trgovinu d.o.o., OIB 37061572125, Zagrebačka/bb,23210 Biograd Na Moru</item>
      <item>Željko Zrilić, OIB 61212843383, Savska 2,23210 Biograd Na Moru</item>
    </izvorni_sadrzaj>
    <derivirana_varijabla naziv="DomainObject.Predmet.SudioniciListAdressOIB_1">
      <item>Financijska agencija, OIB 85821130368, Ivana Danila 4,23000 Zadar</item>
      <item>VE-HA-EF društvo za graditeljstvo, prijevoz robe i trgovinu d.o.o., OIB 37061572125, Zagrebačka/bb,23210 Biograd Na Moru</item>
      <item>Željko Zrilić, OIB 61212843383, Savska 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37061572125</item>
      <item>, OIB 61212843383</item>
    </izvorni_sadrzaj>
    <derivirana_varijabla naziv="DomainObject.Predmet.SudioniciListNazivOIB_1">
      <item>, OIB 85821130368</item>
      <item>, OIB 37061572125</item>
      <item>, OIB 61212843383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25E0FD-BB89-4589-A5EC-5FAC33D60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322</properties:Words>
  <properties:Characters>1592</properties:Characters>
  <properties:Lines>52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2016-05-17T07:11:00Z</dcterms:created>
  <dc:creator>Ante Kačić</dc:creator>
  <cp:lastModifiedBy>Martina Kalmeta</cp:lastModifiedBy>
  <cp:lastPrinted>2016-05-18T09:14:00Z</cp:lastPrinted>
  <dcterms:modified xmlns:xsi="http://www.w3.org/2001/XMLSchema-instance" xsi:type="dcterms:W3CDTF">2016-05-19T09:13:00Z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St-762/2016-2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