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a333" w14:paraId="ee2a333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3C3445">
        <w:rPr>
          <w:b/>
        </w:rPr>
        <w:t>822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3C3445">
        <w:rPr>
          <w:b/>
        </w:rPr>
        <w:t>10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3C3445">
        <w:t>Osijek</w:t>
      </w:r>
      <w:r>
        <w:t xml:space="preserve"> za otvaranje stečajnog postupka nad stečajnim dužnikom </w:t>
      </w:r>
      <w:r w:rsidR="003C3445" w:rsidRPr="003C3445">
        <w:t>MATIJEVIĆ d.o.o. za ugostiteljstvo i usluge, skraćena tvrtka: MATIJEVIĆ d.o.o., Brodski Drenovac (Grad Pleternica), Brodski Drenovac 74, OIB: 96416832376</w:t>
      </w:r>
      <w:r>
        <w:t xml:space="preserve">, dana </w:t>
      </w:r>
      <w:r w:rsidR="003C3445">
        <w:t>12.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3C3445" w:rsidP="00EB3578" w:rsidR="003E0361" w:rsidRPr="00EB3578">
      <w:pPr>
        <w:jc w:val="center"/>
        <w:rPr>
          <w:b/>
        </w:rPr>
      </w:pPr>
      <w:r>
        <w:rPr>
          <w:b/>
        </w:rPr>
        <w:t>09.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08</w:t>
      </w:r>
      <w:r w:rsidR="00EB3578">
        <w:rPr>
          <w:b/>
        </w:rPr>
        <w:t>:</w:t>
      </w:r>
      <w:r w:rsidR="007B208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</w:t>
      </w:r>
      <w:r w:rsidR="00D80D17">
        <w:t>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C3445">
        <w:t>12. listopada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3C3445">
        <w:t>Mario Matijević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7/St-822/2016-10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C3445">
        <w:t>12.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86622C" w:rsidP="003C3445" w:rsidR="0086622C" w:rsidRPr="0086622C">
      <w:pPr>
        <w:rPr>
          <w:lang w:eastAsia="en-US"/>
        </w:rPr>
      </w:pP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Stečajna sutkinja: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         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</w:t>
      </w:r>
      <w:r w:rsidR="003C3445">
        <w:rPr>
          <w:lang w:eastAsia="en-US"/>
        </w:rPr>
        <w:t xml:space="preserve">  </w:t>
      </w:r>
      <w:r w:rsidRPr="0086622C">
        <w:rPr>
          <w:lang w:eastAsia="en-US"/>
        </w:rPr>
        <w:t xml:space="preserve">Mirna Vujčić 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1EB" w:rsidP="00FA6F7A" w:rsidR="005001EB">
      <w:r>
        <w:separator/>
      </w:r>
    </w:p>
  </w:endnote>
  <w:endnote w:id="0" w:type="continuationSeparator">
    <w:p w:rsidRDefault="005001EB" w:rsidP="00FA6F7A" w:rsidR="0050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1EB" w:rsidP="00FA6F7A" w:rsidR="005001EB">
      <w:r>
        <w:separator/>
      </w:r>
    </w:p>
  </w:footnote>
  <w:footnote w:id="0" w:type="continuationSeparator">
    <w:p w:rsidRDefault="005001EB" w:rsidP="00FA6F7A" w:rsidR="00500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7FF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1865E9"/>
    <w:rsid w:val="00200361"/>
    <w:rsid w:val="002D6A21"/>
    <w:rsid w:val="0037378B"/>
    <w:rsid w:val="003A434D"/>
    <w:rsid w:val="003B26AE"/>
    <w:rsid w:val="003B6960"/>
    <w:rsid w:val="003C3445"/>
    <w:rsid w:val="003E0361"/>
    <w:rsid w:val="00411FA0"/>
    <w:rsid w:val="00434ADB"/>
    <w:rsid w:val="00471CB1"/>
    <w:rsid w:val="004A47FF"/>
    <w:rsid w:val="004F77CE"/>
    <w:rsid w:val="005001EB"/>
    <w:rsid w:val="00575EB9"/>
    <w:rsid w:val="0067492A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A861F9"/>
    <w:rsid w:val="00AB1E19"/>
    <w:rsid w:val="00AB6119"/>
    <w:rsid w:val="00B33415"/>
    <w:rsid w:val="00B40BAA"/>
    <w:rsid w:val="00BE2175"/>
    <w:rsid w:val="00C14A76"/>
    <w:rsid w:val="00C46961"/>
    <w:rsid w:val="00CC05E7"/>
    <w:rsid w:val="00CF649F"/>
    <w:rsid w:val="00D80D17"/>
    <w:rsid w:val="00D83156"/>
    <w:rsid w:val="00E25B92"/>
    <w:rsid w:val="00EB13F8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A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A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A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A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A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A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A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A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d.o.o. za ugostiteljstvo i usluge</izvorni_sadrzaj>
    <derivirana_varijabla naziv="DomainObject.Predmet.ProtustrankaFormated_1">  MATIJEVIĆ d.o.o. za ugostiteljstvo i usluge</derivirana_varijabla>
  </DomainObject.Predmet.ProtustrankaFormated>
  <DomainObject.Predmet.ProtustrankaFormatedOIB>
    <izvorni_sadrzaj>  MATIJEVIĆ d.o.o. za ugostiteljstvo i usluge, OIB 96416832376</izvorni_sadrzaj>
    <derivirana_varijabla naziv="DomainObject.Predmet.ProtustrankaFormatedOIB_1">  MATIJEVIĆ d.o.o. za ugostiteljstvo i usluge, OIB 96416832376</derivirana_varijabla>
  </DomainObject.Predmet.ProtustrankaFormatedOIB>
  <DomainObject.Predmet.ProtustrankaFormatedWithAdress>
    <izvorni_sadrzaj> MATIJEVIĆ d.o.o. za ugostiteljstvo i usluge, Brodski Drenovac 74, 34310 Drenovac</izvorni_sadrzaj>
    <derivirana_varijabla naziv="DomainObject.Predmet.ProtustrankaFormatedWithAdress_1"> MATIJEVIĆ d.o.o. za ugostiteljstvo i usluge, Brodski Drenovac 74, 34310 Drenovac</derivirana_varijabla>
  </DomainObject.Predmet.ProtustrankaFormatedWithAdress>
  <DomainObject.Predmet.ProtustrankaFormatedWithAdressOIB>
    <izvorni_sadrzaj> MATIJEVIĆ d.o.o. za ugostiteljstvo i usluge, OIB 96416832376, Brodski Drenovac 74, 34310 Drenovac</izvorni_sadrzaj>
    <derivirana_varijabla naziv="DomainObject.Predmet.ProtustrankaFormatedWithAdressOIB_1"> MATIJEVIĆ d.o.o. za ugostiteljstvo i usluge, OIB 96416832376, Brodski Drenovac 74, 34310 Drenovac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</item>
    </izvorni_sadrzaj>
    <derivirana_varijabla naziv="DomainObject.Predmet.ProtuStrankaListFormated_1">
      <item>MATIJEVIĆ d.o.o. za ugostiteljstvo i usluge</item>
    </derivirana_varijabla>
  </DomainObject.Predmet.ProtuStrankaListFormated>
  <DomainObject.Predmet.ProtuStrankaListFormatedOIB>
    <izvorni_sadrzaj>
      <item>MATIJEVIĆ d.o.o. za ugostiteljstvo i usluge, OIB 96416832376</item>
    </izvorni_sadrzaj>
    <derivirana_varijabla naziv="DomainObject.Predmet.ProtuStrankaListFormatedOIB_1">
      <item>MATIJEVIĆ d.o.o. za ugostiteljstvo i usluge, OIB 96416832376</item>
    </derivirana_varijabla>
  </DomainObject.Predmet.ProtuStrankaListFormatedOIB>
  <DomainObject.Predmet.ProtuStrankaListFormatedWithAdress>
    <izvorni_sadrzaj>
      <item>MATIJEVIĆ d.o.o. za ugostiteljstvo i usluge, Brodski Drenovac 74, 34310 Drenovac</item>
    </izvorni_sadrzaj>
    <derivirana_varijabla naziv="DomainObject.Predmet.ProtuStrankaListFormatedWithAdress_1">
      <item>MATIJEVIĆ d.o.o. za ugostiteljstvo i usluge, Brodski Drenovac 74, 34310 Drenovac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</item>
    </izvorni_sadrzaj>
    <derivirana_varijabla naziv="DomainObject.Predmet.ProtuStrankaListFormatedWithAdressOIB_1">
      <item>MATIJEVIĆ d.o.o. za ugostiteljstvo i usluge, OIB 96416832376, Brodski Drenovac 74, 34310 Drenovac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</izvorni_sadrzaj>
    <derivirana_varijabla naziv="DomainObject.Predmet.OstaliListFormated_1">
      <item>Mario Matijević</item>
    </derivirana_varijabla>
  </DomainObject.Predmet.OstaliListFormated>
  <DomainObject.Predmet.OstaliListFormatedOIB>
    <izvorni_sadrzaj>
      <item>Mario Matijević, OIB 60591494585</item>
    </izvorni_sadrzaj>
    <derivirana_varijabla naziv="DomainObject.Predmet.OstaliListFormatedOIB_1">
      <item>Mario Matijević, OIB 60591494585</item>
    </derivirana_varijabla>
  </DomainObject.Predmet.OstaliListFormatedOIB>
  <DomainObject.Predmet.OstaliListFormatedWithAdress>
    <izvorni_sadrzaj>
      <item>Mario Matijević, Brodski Drenovac 74, 34310 Drenovac</item>
    </izvorni_sadrzaj>
    <derivirana_varijabla naziv="DomainObject.Predmet.OstaliListFormatedWithAdress_1">
      <item>Mario Matijević, Brodski Drenovac 74, 34310 Drenovac</item>
    </derivirana_varijabla>
  </DomainObject.Predmet.OstaliListFormatedWithAdress>
  <DomainObject.Predmet.OstaliListFormatedWithAdressOIB>
    <izvorni_sadrzaj>
      <item>Mario Matijević, OIB 60591494585, Brodski Drenovac 74, 34310 Drenovac</item>
    </izvorni_sadrzaj>
    <derivirana_varijabla naziv="DomainObject.Predmet.OstaliListFormatedWithAdressOIB_1">
      <item>Mario Matijević, OIB 60591494585, Brodski Drenovac 74, 34310 Drenovac</item>
    </derivirana_varijabla>
  </DomainObject.Predmet.OstaliListFormatedWithAdressOIB>
  <DomainObject.Predmet.OstaliListNazivFormated>
    <izvorni_sadrzaj>
      <item>Mario Matijević</item>
    </izvorni_sadrzaj>
    <derivirana_varijabla naziv="DomainObject.Predmet.OstaliListNazivFormated_1">
      <item>Mario Matijević</item>
    </derivirana_varijabla>
  </DomainObject.Predmet.OstaliListNazivFormated>
  <DomainObject.Predmet.OstaliListNazivFormatedOIB>
    <izvorni_sadrzaj>
      <item>Mario Matijević, OIB 60591494585</item>
    </izvorni_sadrzaj>
    <derivirana_varijabla naziv="DomainObject.Predmet.OstaliListNazivFormatedOIB_1">
      <item>Mario Matijević, OIB 60591494585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MATIJEVIĆ d.o.o. za ugostiteljstvo i usluge</item>
      <item>FINANCIJSKA AGENCIJA RC OSIJEK</item>
      <item>Mario Matijević</item>
    </izvorni_sadrzaj>
    <derivirana_varijabla naziv="DomainObject.Predmet.SudioniciListNaziv_1">
      <item>MATIJEVIĆ d.o.o. za ugostiteljstvo i usluge</item>
      <item>FINANCIJSKA AGENCIJA RC OSIJEK</item>
      <item>Mario Matijević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</izvorni_sadrzaj>
    <derivirana_varijabla naziv="DomainObject.Predmet.SudioniciListNazivOIB_1">
      <item>, OIB 96416832376</item>
      <item>, OIB 85821130368</item>
      <item>, OIB 60591494585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2143</properties:Characters>
  <properties:Lines>78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2016-10-12T08:57:00Z</dcterms:created>
  <dc:creator>alet</dc:creator>
  <cp:lastModifiedBy>wsadmin</cp:lastModifiedBy>
  <cp:lastPrinted>2016-10-12T09:06:00Z</cp:lastPrinted>
  <dcterms:modified xmlns:xsi="http://www.w3.org/2001/XMLSchema-instance" xsi:type="dcterms:W3CDTF">2016-10-12T09:20:00Z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