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9141" w14:paraId="3549141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3B1369">
        <w:rPr>
          <w:b/>
        </w:rPr>
        <w:t>1036</w:t>
      </w:r>
      <w:r w:rsidR="00B40908">
        <w:rPr>
          <w:b/>
        </w:rPr>
        <w:t>/201</w:t>
      </w:r>
      <w:r w:rsidR="00C7482B">
        <w:rPr>
          <w:b/>
        </w:rPr>
        <w:t>3</w:t>
      </w:r>
      <w:r w:rsidR="00B40908">
        <w:rPr>
          <w:b/>
        </w:rPr>
        <w:t>-</w:t>
      </w:r>
      <w:r w:rsidR="000F3157">
        <w:rPr>
          <w:b/>
        </w:rPr>
        <w:t>47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1442C1">
        <w:t xml:space="preserve">u odnosu na </w:t>
      </w:r>
      <w:r w:rsidR="000F3157" w:rsidRPr="000F3157">
        <w:t>Stečajn</w:t>
      </w:r>
      <w:r w:rsidR="001442C1">
        <w:t>u masu</w:t>
      </w:r>
      <w:r w:rsidR="000F3157" w:rsidRPr="000F3157">
        <w:t xml:space="preserve"> </w:t>
      </w:r>
      <w:r w:rsidR="001442C1">
        <w:t xml:space="preserve">iza </w:t>
      </w:r>
      <w:r w:rsidR="000F3157" w:rsidRPr="000F3157">
        <w:t xml:space="preserve">stečajnog dužnika VODOPRIVREDA-POŽEGA dioničko društvo za </w:t>
      </w:r>
      <w:proofErr w:type="spellStart"/>
      <w:r w:rsidR="000F3157" w:rsidRPr="000F3157">
        <w:t>vodnogospodarsku</w:t>
      </w:r>
      <w:proofErr w:type="spellEnd"/>
      <w:r w:rsidR="000F3157" w:rsidRPr="000F3157">
        <w:t xml:space="preserve"> djelatnost "u stečaju", Požega, Industrijska 13 d, OIB 91704154542</w:t>
      </w:r>
      <w:r w:rsidR="00FA3B1D">
        <w:t xml:space="preserve">, dana </w:t>
      </w:r>
      <w:r w:rsidR="00D17B4E">
        <w:t>3</w:t>
      </w:r>
      <w:r w:rsidR="000F3157">
        <w:t>1</w:t>
      </w:r>
      <w:r w:rsidR="00B40908">
        <w:t>. svibnja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0F3157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0F3157" w:rsidRPr="000F3157">
        <w:t>Joz</w:t>
      </w:r>
      <w:r w:rsidR="000F3157">
        <w:t>i</w:t>
      </w:r>
      <w:r w:rsidR="000F3157" w:rsidRPr="000F3157">
        <w:t xml:space="preserve"> Perić, dipl. </w:t>
      </w:r>
      <w:proofErr w:type="spellStart"/>
      <w:r w:rsidR="000F3157" w:rsidRPr="000F3157">
        <w:t>ecc</w:t>
      </w:r>
      <w:proofErr w:type="spellEnd"/>
      <w:r w:rsidR="000F3157" w:rsidRPr="000F3157">
        <w:t>. iz Velike, Dr. F. Tuđmana 28, OIB 83577001032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="001442C1">
        <w:t>pisano i</w:t>
      </w:r>
      <w:r w:rsidRPr="00B40908">
        <w:t xml:space="preserve">zvješće </w:t>
      </w:r>
      <w:r w:rsidR="00B078D1">
        <w:t>o</w:t>
      </w:r>
      <w:r w:rsidRPr="00B40908">
        <w:t xml:space="preserve"> </w:t>
      </w:r>
      <w:r w:rsidR="001442C1">
        <w:t>s</w:t>
      </w:r>
      <w:r w:rsidR="00B078D1" w:rsidRPr="00B078D1">
        <w:t>tanju stečajne mase</w:t>
      </w:r>
      <w:r w:rsidRP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0F3157" w:rsidRPr="000F3157">
        <w:t xml:space="preserve"> kako bi se isto moglo objaviti na mrežnoj </w:t>
      </w:r>
      <w:r w:rsidR="000F3157">
        <w:t>stranici e-Oglasn</w:t>
      </w:r>
      <w:r w:rsidR="001442C1">
        <w:t>a</w:t>
      </w:r>
      <w:r w:rsidR="000F3157">
        <w:t xml:space="preserve"> ploč</w:t>
      </w:r>
      <w:r w:rsidR="001442C1">
        <w:t>a</w:t>
      </w:r>
      <w:r w:rsidR="000F3157">
        <w:t xml:space="preserve"> sudov</w:t>
      </w:r>
      <w:r w:rsidR="001442C1">
        <w:t>a</w:t>
      </w:r>
      <w:r w:rsidR="000F3157">
        <w:t>.</w:t>
      </w:r>
    </w:p>
    <w:p w:rsidRDefault="000F3157" w:rsidP="00444B75" w:rsidR="00444B75" w:rsidRPr="00B078D1">
      <w:pPr>
        <w:ind w:firstLine="1440"/>
        <w:jc w:val="both"/>
      </w:pPr>
      <w:r>
        <w:t xml:space="preserve"> </w:t>
      </w:r>
      <w:r w:rsidR="00B078D1" w:rsidRPr="00B078D1">
        <w:t>Upozorava se</w:t>
      </w:r>
      <w:r w:rsidR="006E6865" w:rsidRPr="00B078D1">
        <w:t xml:space="preserve"> stečajni upravitelj </w:t>
      </w:r>
      <w:r w:rsidR="00B078D1" w:rsidRPr="00B078D1">
        <w:t>na dužnost podnošenja</w:t>
      </w:r>
      <w:r w:rsidR="001442C1">
        <w:t xml:space="preserve"> pisanog</w:t>
      </w:r>
      <w:r w:rsidR="00B078D1" w:rsidRPr="00B078D1">
        <w:t xml:space="preserve"> izvješća o</w:t>
      </w:r>
      <w:r w:rsidR="00B078D1">
        <w:t xml:space="preserve"> </w:t>
      </w:r>
      <w:r w:rsidR="00B078D1" w:rsidRPr="00B078D1">
        <w:t>stanju stečajne mase</w:t>
      </w:r>
      <w:r w:rsidR="00B078D1">
        <w:t xml:space="preserve"> u roku</w:t>
      </w:r>
      <w:r w:rsidR="00CC5D4A">
        <w:t xml:space="preserve"> i na način</w:t>
      </w:r>
      <w:r w:rsidR="00B078D1">
        <w:t xml:space="preserve"> propisan odredbom</w:t>
      </w:r>
      <w:r w:rsidR="00B078D1" w:rsidRPr="00B078D1">
        <w:t xml:space="preserve"> čl. </w:t>
      </w:r>
      <w:r w:rsidR="001442C1">
        <w:t>289</w:t>
      </w:r>
      <w:r w:rsidR="00B078D1">
        <w:t xml:space="preserve">. st. </w:t>
      </w:r>
      <w:r w:rsidR="001442C1">
        <w:t>6</w:t>
      </w:r>
      <w:r w:rsidR="00B078D1">
        <w:t>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D17B4E">
        <w:t>3</w:t>
      </w:r>
      <w:r w:rsidR="000F3157">
        <w:t>1</w:t>
      </w:r>
      <w:r w:rsidR="00B40908">
        <w:t>. svibnja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702BF7" w:rsidP="00A457F5" w:rsidR="00702BF7" w:rsidRPr="00A457F5">
      <w:pPr>
        <w:ind w:firstLine="720" w:left="720"/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6A4AB0">
        <w:t xml:space="preserve"> </w:t>
      </w:r>
      <w:r w:rsidR="00751468">
        <w:t>Stečajna sutkinja</w:t>
      </w:r>
    </w:p>
    <w:p w:rsidRDefault="00A457F5" w:rsidP="008C5920" w:rsidR="006A4AB0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E29D7">
        <w:t xml:space="preserve">  </w:t>
      </w:r>
      <w:r w:rsidR="004F0140">
        <w:t xml:space="preserve">  </w:t>
      </w:r>
      <w:r w:rsidR="008C5920">
        <w:t xml:space="preserve">    </w:t>
      </w:r>
      <w:r w:rsidRPr="00A457F5">
        <w:t>Mirna Vujčić</w:t>
      </w:r>
      <w:r w:rsidR="006A4AB0">
        <w:t xml:space="preserve"> </w:t>
      </w:r>
    </w:p>
    <w:p w:rsidRDefault="00ED3224" w:rsidP="00A457F5" w:rsidR="00ED3224">
      <w:pPr>
        <w:jc w:val="both"/>
      </w:pPr>
      <w:r>
        <w:t xml:space="preserve">                                                                            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A457F5" w:rsidP="00A457F5" w:rsidR="00A457F5">
      <w:pPr>
        <w:jc w:val="both"/>
      </w:pPr>
    </w:p>
    <w:p w:rsidRDefault="001442C1" w:rsidP="00A457F5" w:rsidR="001442C1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46F" w:rsidR="0019746F">
      <w:r>
        <w:separator/>
      </w:r>
    </w:p>
  </w:endnote>
  <w:endnote w:id="0" w:type="continuationSeparator">
    <w:p w:rsidRDefault="0019746F" w:rsidR="00197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46F" w:rsidR="0019746F">
      <w:r>
        <w:separator/>
      </w:r>
    </w:p>
  </w:footnote>
  <w:footnote w:id="0" w:type="continuationSeparator">
    <w:p w:rsidRDefault="0019746F" w:rsidR="001974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42C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96416"/>
    <w:rsid w:val="000C66C2"/>
    <w:rsid w:val="000D154C"/>
    <w:rsid w:val="000F3157"/>
    <w:rsid w:val="0010129E"/>
    <w:rsid w:val="00121764"/>
    <w:rsid w:val="0012631B"/>
    <w:rsid w:val="001442C1"/>
    <w:rsid w:val="0019746F"/>
    <w:rsid w:val="001A72C0"/>
    <w:rsid w:val="001E7A59"/>
    <w:rsid w:val="002758DC"/>
    <w:rsid w:val="002A325B"/>
    <w:rsid w:val="002A6275"/>
    <w:rsid w:val="002F7E19"/>
    <w:rsid w:val="003421AA"/>
    <w:rsid w:val="003432F8"/>
    <w:rsid w:val="00357202"/>
    <w:rsid w:val="003739C0"/>
    <w:rsid w:val="003835F8"/>
    <w:rsid w:val="003A03C2"/>
    <w:rsid w:val="003B1369"/>
    <w:rsid w:val="003B2F2D"/>
    <w:rsid w:val="004054A7"/>
    <w:rsid w:val="00417FA4"/>
    <w:rsid w:val="0042431A"/>
    <w:rsid w:val="00444B75"/>
    <w:rsid w:val="00465E60"/>
    <w:rsid w:val="00471FDD"/>
    <w:rsid w:val="0048108D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4AB0"/>
    <w:rsid w:val="006B373C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5754A"/>
    <w:rsid w:val="00973B9A"/>
    <w:rsid w:val="009771BA"/>
    <w:rsid w:val="009919EE"/>
    <w:rsid w:val="009A2664"/>
    <w:rsid w:val="00A15F91"/>
    <w:rsid w:val="00A457F5"/>
    <w:rsid w:val="00A57028"/>
    <w:rsid w:val="00A8047B"/>
    <w:rsid w:val="00AC7D96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C04546"/>
    <w:rsid w:val="00C53F4A"/>
    <w:rsid w:val="00C57AF1"/>
    <w:rsid w:val="00C7482B"/>
    <w:rsid w:val="00C906F4"/>
    <w:rsid w:val="00CB2E98"/>
    <w:rsid w:val="00CC5D4A"/>
    <w:rsid w:val="00CD0BC0"/>
    <w:rsid w:val="00CE1FE3"/>
    <w:rsid w:val="00D17B4E"/>
    <w:rsid w:val="00D36C03"/>
    <w:rsid w:val="00D45D45"/>
    <w:rsid w:val="00D676BC"/>
    <w:rsid w:val="00DA3F29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D3224"/>
    <w:rsid w:val="00EE7FA4"/>
    <w:rsid w:val="00F33009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2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2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2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2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3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2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2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2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2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2016.</izvorni_sadrzaj>
    <derivirana_varijabla naziv="DomainObject.Predmet.DatumRjesavanja_1">25.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 -111/2005 TS Slav. Brod</izvorni_sadrzaj>
    <derivirana_varijabla naziv="DomainObject.Predmet.Opis_1">spis ST -111/2005 TS Slav. Brod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St-1036/2013</izvorni_sadrzaj>
    <derivirana_varijabla naziv="DomainObject.Predmet.OznakaBroj_1">St-1036/2013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spis ST-111/2005 TS Slav. Brod priklopljnen</izvorni_sadrzaj>
    <derivirana_varijabla naziv="DomainObject.Predmet.PrimjedbaSuca_1">spis ST-111/2005 TS Slav. Brod priklopljnen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 masa VODOPRIVREDA-POŽEGA dioničko društvo za vodnogospodarsku djelatnost ˝u stečaju˝</izvorni_sadrzaj>
    <derivirana_varijabla naziv="DomainObject.Predmet.ProtustrankaFormated_1">  Stečajna  masa VODOPRIVREDA-POŽEGA dioničko društvo za vodnogospodarsku djelatnost ˝u stečaju˝</derivirana_varijabla>
  </DomainObject.Predmet.ProtustrankaFormated>
  <DomainObject.Predmet.ProtustrankaFormatedOIB>
    <izvorni_sadrzaj>  Stečajna  masa VODOPRIVREDA-POŽEGA dioničko društvo za vodnogospodarsku djelatnost ˝u stečaju˝, OIB 91704154542</izvorni_sadrzaj>
    <derivirana_varijabla naziv="DomainObject.Predmet.ProtustrankaFormatedOIB_1">  Stečajna  masa VODOPRIVREDA-POŽEGA dioničko društvo za vodnogospodarsku djelatnost ˝u stečaju˝, OIB 91704154542</derivirana_varijabla>
  </DomainObject.Predmet.ProtustrankaFormatedOIB>
  <DomainObject.Predmet.ProtustrankaFormatedWithAdress>
    <izvorni_sadrzaj> Stečajna  masa VODOPRIVREDA-POŽEGA dioničko društvo za vodnogospodarsku djelatnost ˝u stečaju˝, Industrijska 13/d, Požega</izvorni_sadrzaj>
    <derivirana_varijabla naziv="DomainObject.Predmet.ProtustrankaFormatedWithAdress_1"> Stečajna  masa VODOPRIVREDA-POŽEGA dioničko društvo za vodnogospodarsku djelatnost ˝u stečaju˝, Industrijska 13/d, Požega</derivirana_varijabla>
  </DomainObject.Predmet.ProtustrankaFormatedWithAdress>
  <DomainObject.Predmet.ProtustrankaFormatedWithAdressOIB>
    <izvorni_sadrzaj> Stečajna  masa VODOPRIVREDA-POŽEGA dioničko društvo za vodnogospodarsku djelatnost ˝u stečaju˝, OIB 91704154542, Industrijska 13/d, Požega</izvorni_sadrzaj>
    <derivirana_varijabla naziv="DomainObject.Predmet.ProtustrankaFormatedWithAdressOIB_1"> Stečajna  masa VODOPRIVREDA-POŽEGA dioničko društvo za vodnogospodarsku djelatnost ˝u stečaju˝, OIB 91704154542, Industrijska 13/d, Požega</derivirana_varijabla>
  </DomainObject.Predmet.ProtustrankaFormatedWithAdressOIB>
  <DomainObject.Predmet.ProtustrankaWithAdress>
    <izvorni_sadrzaj>Stečajna  masa VODOPRIVREDA-POŽEGA dioničko društvo za vodnogospodarsku djelatnost ˝u stečaju˝ Industrijska 13/d, Požega</izvorni_sadrzaj>
    <derivirana_varijabla naziv="DomainObject.Predmet.ProtustrankaWithAdress_1">Stečajna  masa VODOPRIVREDA-POŽEGA dioničko društvo za vodnogospodarsku djelatnost ˝u stečaju˝ Industrijska 13/d, Požega</derivirana_varijabla>
  </DomainObject.Predmet.ProtustrankaWithAdress>
  <DomainObject.Predmet.ProtustrankaWithAdressOIB>
    <izvorni_sadrzaj>Stečajna  masa VODOPRIVREDA-POŽEGA dioničko društvo za vodnogospodarsku djelatnost ˝u stečaju˝, OIB 91704154542, Industrijska 13/d, Požega</izvorni_sadrzaj>
    <derivirana_varijabla naziv="DomainObject.Predmet.ProtustrankaWithAdressOIB_1">Stečajna  masa VODOPRIVREDA-POŽEGA dioničko društvo za vodnogospodarsku djelatnost ˝u stečaju˝, OIB 91704154542, Industrijska 13/d, Požega</derivirana_varijabla>
  </DomainObject.Predmet.ProtustrankaWithAdressOIB>
  <DomainObject.Predmet.ProtustrankaNazivFormated>
    <izvorni_sadrzaj>Stečajna  masa VODOPRIVREDA-POŽEGA dioničko društvo za vodnogospodarsku djelatnost ˝u stečaju˝</izvorni_sadrzaj>
    <derivirana_varijabla naziv="DomainObject.Predmet.ProtustrankaNazivFormated_1">Stečajna  masa VODOPRIVREDA-POŽEGA dioničko društvo za vodnogospodarsku djelatnost ˝u stečaju˝</derivirana_varijabla>
  </DomainObject.Predmet.ProtustrankaNazivFormated>
  <DomainObject.Predmet.ProtustrankaNazivFormatedOIB>
    <izvorni_sadrzaj>Stečajna  masa VODOPRIVREDA-POŽEGA dioničko društvo za vodnogospodarsku djelatnost ˝u stečaju˝, OIB 91704154542</izvorni_sadrzaj>
    <derivirana_varijabla naziv="DomainObject.Predmet.ProtustrankaNazivFormatedOIB_1">Stečajna  masa VODOPRIVREDA-POŽEGA dioničko društvo za vodnogospodarsku djelatnost ˝u stečaju˝, OIB 91704154542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Radnici Vodoprivreda-Požega, zastupani po MATI STANKOVIĆ , SLAVONSKI BROD</izvorni_sadrzaj>
    <derivirana_varijabla naziv="DomainObject.Predmet.StrankaFormated_1">  Radnici Vodoprivreda-Požega, zastupani po MATI STANKOVIĆ , SLAVONSKI BROD</derivirana_varijabla>
  </DomainObject.Predmet.StrankaFormated>
  <DomainObject.Predmet.StrankaFormatedOIB>
    <izvorni_sadrzaj>  Radnici Vodoprivreda-Požega, zastupani po MATI STANKOVIĆ , SLAVONSKI BROD</izvorni_sadrzaj>
    <derivirana_varijabla naziv="DomainObject.Predmet.StrankaFormatedOIB_1">  Radnici Vodoprivreda-Požega, zastupani po MATI STANKOVIĆ , SLAVONSKI BROD</derivirana_varijabla>
  </DomainObject.Predmet.StrankaFormatedOIB>
  <DomainObject.Predmet.StrankaFormatedWithAdress>
    <izvorni_sadrzaj> Radnici Vodoprivreda-Požega, zastupani po MATI STANKOVIĆ , SLAVONSKI BROD, Slavonski Brod</izvorni_sadrzaj>
    <derivirana_varijabla naziv="DomainObject.Predmet.StrankaFormatedWithAdress_1"> Radnici Vodoprivreda-Požega, zastupani po MATI STANKOVIĆ , SLAVONSKI BROD, Slavonski Brod</derivirana_varijabla>
  </DomainObject.Predmet.StrankaFormatedWithAdress>
  <DomainObject.Predmet.StrankaFormatedWithAdressOIB>
    <izvorni_sadrzaj> Radnici Vodoprivreda-Požega, zastupani po MATI STANKOVIĆ , SLAVONSKI BROD, Slavonski Brod</izvorni_sadrzaj>
    <derivirana_varijabla naziv="DomainObject.Predmet.StrankaFormatedWithAdressOIB_1"> Radnici Vodoprivreda-Požega, zastupani po MATI STANKOVIĆ , SLAVONSKI BROD, Slavonski Brod</derivirana_varijabla>
  </DomainObject.Predmet.StrankaFormatedWithAdressOIB>
  <DomainObject.Predmet.StrankaWithAdress>
    <izvorni_sadrzaj>Radnici Vodoprivreda-Požega, zastupani po MATI STANKOVIĆ , SLAVONSKI BROD Slavonski Brod</izvorni_sadrzaj>
    <derivirana_varijabla naziv="DomainObject.Predmet.StrankaWithAdress_1">Radnici Vodoprivreda-Požega, zastupani po MATI STANKOVIĆ , SLAVONSKI BROD Slavonski Brod</derivirana_varijabla>
  </DomainObject.Predmet.StrankaWithAdress>
  <DomainObject.Predmet.StrankaWithAdressOIB>
    <izvorni_sadrzaj>Radnici Vodoprivreda-Požega, zastupani po MATI STANKOVIĆ , SLAVONSKI BROD, Slavonski Brod</izvorni_sadrzaj>
    <derivirana_varijabla naziv="DomainObject.Predmet.StrankaWithAdressOIB_1">Radnici Vodoprivreda-Požega, zastupani po MATI STANKOVIĆ , SLAVONSKI BROD, Slavonski Brod</derivirana_varijabla>
  </DomainObject.Predmet.StrankaWithAdressOIB>
  <DomainObject.Predmet.StrankaNazivFormated>
    <izvorni_sadrzaj>Radnici Vodoprivreda-Požega, zastupani po MATI STANKOVIĆ , SLAVONSKI BROD</izvorni_sadrzaj>
    <derivirana_varijabla naziv="DomainObject.Predmet.StrankaNazivFormated_1">Radnici Vodoprivreda-Požega, zastupani po MATI STANKOVIĆ , SLAVONSKI BROD</derivirana_varijabla>
  </DomainObject.Predmet.StrankaNazivFormated>
  <DomainObject.Predmet.StrankaNazivFormatedOIB>
    <izvorni_sadrzaj>Radnici Vodoprivreda-Požega, zastupani po MATI STANKOVIĆ , SLAVONSKI BROD</izvorni_sadrzaj>
    <derivirana_varijabla naziv="DomainObject.Predmet.StrankaNazivFormatedOIB_1">Radnici Vodoprivreda-Požega, zastupani po MATI STANKOVIĆ ,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Radnici Vodoprivreda-Požega, zastupani po MATI STANKOVIĆ , SLAVONSKI BROD</item>
    </izvorni_sadrzaj>
    <derivirana_varijabla naziv="DomainObject.Predmet.StrankaListFormated_1">
      <item>Radnici Vodoprivreda-Požega, zastupani po MATI STANKOVIĆ , SLAVONSKI BROD</item>
    </derivirana_varijabla>
  </DomainObject.Predmet.StrankaListFormated>
  <DomainObject.Predmet.StrankaListFormatedOIB>
    <izvorni_sadrzaj>
      <item>Radnici Vodoprivreda-Požega, zastupani po MATI STANKOVIĆ , SLAVONSKI BROD</item>
    </izvorni_sadrzaj>
    <derivirana_varijabla naziv="DomainObject.Predmet.StrankaListFormatedOIB_1">
      <item>Radnici Vodoprivreda-Požega, zastupani po MATI STANKOVIĆ , SLAVONSKI BROD</item>
    </derivirana_varijabla>
  </DomainObject.Predmet.StrankaListFormatedOIB>
  <DomainObject.Predmet.StrankaListFormatedWithAdress>
    <izvorni_sadrzaj>
      <item>Radnici Vodoprivreda-Požega, zastupani po MATI STANKOVIĆ , SLAVONSKI BROD, Slavonski Brod</item>
    </izvorni_sadrzaj>
    <derivirana_varijabla naziv="DomainObject.Predmet.StrankaListFormatedWithAdress_1">
      <item>Radnici Vodoprivreda-Požega, zastupani po MATI STANKOVIĆ , SLAVONSKI BROD, Slavonski Brod</item>
    </derivirana_varijabla>
  </DomainObject.Predmet.StrankaListFormatedWithAdress>
  <DomainObject.Predmet.StrankaListFormatedWithAdressOIB>
    <izvorni_sadrzaj>
      <item>Radnici Vodoprivreda-Požega, zastupani po MATI STANKOVIĆ , SLAVONSKI BROD, Slavonski Brod</item>
    </izvorni_sadrzaj>
    <derivirana_varijabla naziv="DomainObject.Predmet.StrankaListFormatedWithAdressOIB_1">
      <item>Radnici Vodoprivreda-Požega, zastupani po MATI STANKOVIĆ , SLAVONSKI BROD, Slavonski Brod</item>
    </derivirana_varijabla>
  </DomainObject.Predmet.StrankaListFormatedWithAdressOIB>
  <DomainObject.Predmet.StrankaListNazivFormated>
    <izvorni_sadrzaj>
      <item>Radnici Vodoprivreda-Požega, zastupani po MATI STANKOVIĆ , SLAVONSKI BROD</item>
    </izvorni_sadrzaj>
    <derivirana_varijabla naziv="DomainObject.Predmet.StrankaListNazivFormated_1">
      <item>Radnici Vodoprivreda-Požega, zastupani po MATI STANKOVIĆ , SLAVONSKI BROD</item>
    </derivirana_varijabla>
  </DomainObject.Predmet.StrankaListNazivFormated>
  <DomainObject.Predmet.StrankaListNazivFormatedOIB>
    <izvorni_sadrzaj>
      <item>Radnici Vodoprivreda-Požega, zastupani po MATI STANKOVIĆ , SLAVONSKI BROD</item>
    </izvorni_sadrzaj>
    <derivirana_varijabla naziv="DomainObject.Predmet.StrankaListNazivFormatedOIB_1">
      <item>Radnici Vodoprivreda-Požega, zastupani po MATI STANKOVIĆ , SLAVONSKI BROD</item>
    </derivirana_varijabla>
  </DomainObject.Predmet.StrankaListNazivFormatedOIB>
  <DomainObject.Predmet.ProtuStrankaListFormated>
    <izvorni_sadrzaj>
      <item>Stečajna  masa VODOPRIVREDA-POŽEGA dioničko društvo za vodnogospodarsku djelatnost ˝u stečaju˝</item>
    </izvorni_sadrzaj>
    <derivirana_varijabla naziv="DomainObject.Predmet.ProtuStrankaListFormated_1">
      <item>Stečajna  masa VODOPRIVREDA-POŽEGA dioničko društvo za vodnogospodarsku djelatnost ˝u stečaju˝</item>
    </derivirana_varijabla>
  </DomainObject.Predmet.ProtuStrankaListFormated>
  <DomainObject.Predmet.ProtuStrankaListFormatedOIB>
    <izvorni_sadrzaj>
      <item>Stečajna  masa VODOPRIVREDA-POŽEGA dioničko društvo za vodnogospodarsku djelatnost ˝u stečaju˝, OIB 91704154542</item>
    </izvorni_sadrzaj>
    <derivirana_varijabla naziv="DomainObject.Predmet.ProtuStrankaListFormatedOIB_1">
      <item>Stečajna  masa VODOPRIVREDA-POŽEGA dioničko društvo za vodnogospodarsku djelatnost ˝u stečaju˝, OIB 91704154542</item>
    </derivirana_varijabla>
  </DomainObject.Predmet.ProtuStrankaListFormatedOIB>
  <DomainObject.Predmet.ProtuStrankaListFormatedWithAdress>
    <izvorni_sadrzaj>
      <item>Stečajna  masa VODOPRIVREDA-POŽEGA dioničko društvo za vodnogospodarsku djelatnost ˝u stečaju˝, Industrijska 13/d, Požega</item>
    </izvorni_sadrzaj>
    <derivirana_varijabla naziv="DomainObject.Predmet.ProtuStrankaListFormatedWithAdress_1">
      <item>Stečajna  masa VODOPRIVREDA-POŽEGA dioničko društvo za vodnogospodarsku djelatnost ˝u stečaju˝, Industrijska 13/d, Požega</item>
    </derivirana_varijabla>
  </DomainObject.Predmet.ProtuStrankaListFormatedWithAdress>
  <DomainObject.Predmet.ProtuStrankaListFormatedWithAdressOIB>
    <izvorni_sadrzaj>
      <item>Stečajna  masa VODOPRIVREDA-POŽEGA dioničko društvo za vodnogospodarsku djelatnost ˝u stečaju˝, OIB 91704154542, Industrijska 13/d, Požega</item>
    </izvorni_sadrzaj>
    <derivirana_varijabla naziv="DomainObject.Predmet.ProtuStrankaListFormatedWithAdressOIB_1">
      <item>Stečajna  masa VODOPRIVREDA-POŽEGA dioničko društvo za vodnogospodarsku djelatnost ˝u stečaju˝, OIB 91704154542, Industrijska 13/d, Požega</item>
    </derivirana_varijabla>
  </DomainObject.Predmet.ProtuStrankaListFormatedWithAdressOIB>
  <DomainObject.Predmet.ProtuStrankaListNazivFormated>
    <izvorni_sadrzaj>
      <item>Stečajna  masa VODOPRIVREDA-POŽEGA dioničko društvo za vodnogospodarsku djelatnost ˝u stečaju˝</item>
    </izvorni_sadrzaj>
    <derivirana_varijabla naziv="DomainObject.Predmet.ProtuStrankaListNazivFormated_1">
      <item>Stečajna  masa VODOPRIVREDA-POŽEGA dioničko društvo za vodnogospodarsku djelatnost ˝u stečaju˝</item>
    </derivirana_varijabla>
  </DomainObject.Predmet.ProtuStrankaListNazivFormated>
  <DomainObject.Predmet.ProtuStrankaListNazivFormatedOIB>
    <izvorni_sadrzaj>
      <item>Stečajna  masa VODOPRIVREDA-POŽEGA dioničko društvo za vodnogospodarsku djelatnost ˝u stečaju˝, OIB 91704154542</item>
    </izvorni_sadrzaj>
    <derivirana_varijabla naziv="DomainObject.Predmet.ProtuStrankaListNazivFormatedOIB_1">
      <item>Stečajna  masa VODOPRIVREDA-POŽEGA dioničko društvo za vodnogospodarsku djelatnost ˝u stečaju˝, OIB 91704154542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Dr.franje Tuđmana 28, 34330 Velika</item>
    </izvorni_sadrzaj>
    <derivirana_varijabla naziv="DomainObject.Predmet.OstaliListFormatedWithAdress_1">
      <item>Jozo Perić, Dr.franje Tuđmana 28, 34330 Velika</item>
    </derivirana_varijabla>
  </DomainObject.Predmet.OstaliListFormatedWithAdress>
  <DomainObject.Predmet.OstaliListFormatedWithAdressOIB>
    <izvorni_sadrzaj>
      <item>Jozo Perić, OIB 83577001032, Dr.franje Tuđmana 28, 34330 Velika</item>
    </izvorni_sadrzaj>
    <derivirana_varijabla naziv="DomainObject.Predmet.OstaliListFormatedWithAdressOIB_1">
      <item>Jozo Perić, OIB 83577001032, Dr.franje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Radnici Vodoprivreda-Požega, zastupani po MATI STANKOVIĆ , SLAVONSKI BROD</izvorni_sadrzaj>
    <derivirana_varijabla naziv="DomainObject.Predmet.StrankaIDrugi_1">Radnici Vodoprivreda-Požega, zastupani po MATI STANKOVIĆ , SLAVONSKI BROD</derivirana_varijabla>
  </DomainObject.Predmet.StrankaIDrugi>
  <DomainObject.Predmet.ProtustrankaIDrugi>
    <izvorni_sadrzaj>Stečajna  masa VODOPRIVREDA-POŽEGA dioničko društvo za vodnogospodarsku djelatnost ˝u stečaju˝</izvorni_sadrzaj>
    <derivirana_varijabla naziv="DomainObject.Predmet.ProtustrankaIDrugi_1">Stečajna  masa VODOPRIVREDA-POŽEGA dioničko društvo za vodnogospodarsku djelatnost ˝u stečaju˝</derivirana_varijabla>
  </DomainObject.Predmet.ProtustrankaIDrugi>
  <DomainObject.Predmet.StrankaIDrugiAdressOIB>
    <izvorni_sadrzaj>Radnici Vodoprivreda-Požega, zastupani po MATI STANKOVIĆ , SLAVONSKI BROD, Slavonski Brod</izvorni_sadrzaj>
    <derivirana_varijabla naziv="DomainObject.Predmet.StrankaIDrugiAdressOIB_1">Radnici Vodoprivreda-Požega, zastupani po MATI STANKOVIĆ , SLAVONSKI BROD, Slavonski Brod</derivirana_varijabla>
  </DomainObject.Predmet.StrankaIDrugiAdressOIB>
  <DomainObject.Predmet.ProtustrankaIDrugiAdressOIB>
    <izvorni_sadrzaj>Stečajna  masa VODOPRIVREDA-POŽEGA dioničko društvo za vodnogospodarsku djelatnost ˝u stečaju˝, OIB 91704154542, Industrijska 13/d, Požega</izvorni_sadrzaj>
    <derivirana_varijabla naziv="DomainObject.Predmet.ProtustrankaIDrugiAdressOIB_1">Stečajna  masa VODOPRIVREDA-POŽEGA dioničko društvo za vodnogospodarsku djelatnost ˝u stečaju˝, OIB 91704154542, Industrijska 13/d,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2016.</izvorni_sadrzaj>
    <derivirana_varijabla naziv="DomainObject.Predmet.OdlukaRjesenje.DatumDonosenjaOdluke_1">25. veljače 2016.</derivirana_varijabla>
  </DomainObject.Predmet.OdlukaRjesenje.DatumDonosenjaOdluke>
  <DomainObject.Predmet.OdlukaRjesenje.DatumPravomocnosti>
    <izvorni_sadrzaj>15. ožujka 2016.</izvorni_sadrzaj>
    <derivirana_varijabla naziv="DomainObject.Predmet.OdlukaRjesenje.DatumPravomocnosti_1">15. ožujka 2016.</derivirana_varijabla>
  </DomainObject.Predmet.OdlukaRjesenje.DatumPravomocnosti>
  <DomainObject.Predmet.OdlukaRjesenje.Oznaka>
    <izvorni_sadrzaj>St-1036/2013-39</izvorni_sadrzaj>
    <derivirana_varijabla naziv="DomainObject.Predmet.OdlukaRjesenje.Oznaka_1">St-1036/2013-39</derivirana_varijabla>
  </DomainObject.Predmet.OdlukaRjesenje.Oznaka>
  <DomainObject.Predmet.SudioniciListNaziv>
    <izvorni_sadrzaj>
      <item>Radnici Vodoprivreda-Požega, zastupani po MATI STANKOVIĆ , SLAVONSKI BROD</item>
      <item>Stečajna  masa VODOPRIVREDA-POŽEGA dioničko društvo za vodnogospodarsku djelatnost ˝u stečaju˝</item>
      <item>Jozo Perić</item>
    </izvorni_sadrzaj>
    <derivirana_varijabla naziv="DomainObject.Predmet.SudioniciListNaziv_1">
      <item>Radnici Vodoprivreda-Požega, zastupani po MATI STANKOVIĆ , SLAVONSKI BROD</item>
      <item>Stečajna  masa VODOPRIVREDA-POŽEGA dioničko društvo za vodnogospodarsku djelatnost ˝u stečaju˝</item>
      <item>Jozo Perić</item>
    </derivirana_varijabla>
  </DomainObject.Predmet.SudioniciListNaziv>
  <DomainObject.Predmet.SudioniciListAdressOIB>
    <izvorni_sadrzaj>
      <item>Radnici Vodoprivreda-Požega, zastupani po MATI STANKOVIĆ , SLAVONSKI BROD, Slavonski Brod</item>
      <item>Stečajna  masa VODOPRIVREDA-POŽEGA dioničko društvo za vodnogospodarsku djelatnost ˝u stečaju˝, OIB 91704154542, Industrijska 13/d,Požega</item>
      <item>Jozo Perić, OIB 83577001032, Dr.franje Tuđmana 28,34330 Velika</item>
    </izvorni_sadrzaj>
    <derivirana_varijabla naziv="DomainObject.Predmet.SudioniciListAdressOIB_1">
      <item>Radnici Vodoprivreda-Požega, zastupani po MATI STANKOVIĆ , SLAVONSKI BROD, Slavonski Brod</item>
      <item>Stečajna  masa VODOPRIVREDA-POŽEGA dioničko društvo za vodnogospodarsku djelatnost ˝u stečaju˝, OIB 91704154542, Industrijska 13/d,Požega</item>
      <item>Jozo Perić, OIB 83577001032, Dr.franje Tuđmana 28,34330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91704154542</item>
      <item>, OIB 83577001032</item>
    </izvorni_sadrzaj>
    <derivirana_varijabla naziv="DomainObject.Predmet.SudioniciListNazivOIB_1">
      <item>, OIB null</item>
      <item>, OIB 91704154542</item>
      <item>, OIB 83577001032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A64DC9-5787-4D1B-AA76-C6DEF0497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211</properties:Words>
  <properties:Characters>1104</properties:Characters>
  <properties:Lines>44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2016-05-31T06:26:00Z</dcterms:created>
  <dc:creator>zbiondic</dc:creator>
  <cp:lastModifiedBy>wsadmin</cp:lastModifiedBy>
  <cp:lastPrinted>2016-05-31T07:54:00Z</cp:lastPrinted>
  <dcterms:modified xmlns:xsi="http://www.w3.org/2001/XMLSchema-instance" xsi:type="dcterms:W3CDTF">2016-05-31T07:58:00Z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