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75f8a" w14:paraId="2e75f8a" w:rsidRDefault="00D641DA" w:rsidP="00D641DA" w:rsidR="00D641DA" w:rsidRPr="00D3153A">
      <w:pPr>
        <w:jc w:val="both"/>
        <w15:collapsed w:val="false"/>
      </w:pPr>
    </w:p>
    <w:p w:rsidRDefault="00CD11A9" w:rsidP="00D641DA" w:rsidR="00D641DA" w:rsidRPr="00D3153A">
      <w:pPr>
        <w:pStyle w:val="Zaglavlje"/>
        <w:jc w:val="right"/>
      </w:pPr>
      <w:r w:rsidRPr="00D3153A">
        <w:t>3 St-</w:t>
      </w:r>
      <w:r w:rsidR="00DF24A6" w:rsidRPr="00D3153A">
        <w:t>24</w:t>
      </w:r>
      <w:r w:rsidR="00FE0175" w:rsidRPr="00D3153A">
        <w:t>34</w:t>
      </w:r>
      <w:r w:rsidR="00D641DA" w:rsidRPr="00D3153A">
        <w:t>/16-3</w:t>
      </w:r>
    </w:p>
    <w:p w:rsidRDefault="007B7F1F" w:rsidP="00D641DA" w:rsidR="00D641DA" w:rsidRPr="00D3153A">
      <w:pPr>
        <w:ind w:firstLine="708"/>
      </w:pPr>
      <w:r w:rsidRPr="00D3153A"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3153A"/>
    <w:p w:rsidRDefault="00D641DA" w:rsidP="00D641DA" w:rsidR="00D641DA" w:rsidRPr="00D3153A">
      <w:pPr>
        <w:ind w:hanging="720" w:left="360"/>
        <w:rPr>
          <w:b/>
        </w:rPr>
      </w:pPr>
      <w:r w:rsidRPr="00D3153A">
        <w:rPr>
          <w:b/>
        </w:rPr>
        <w:t xml:space="preserve">     REPUBLIKA HRVATSKA</w:t>
      </w:r>
    </w:p>
    <w:p w:rsidRDefault="00D641DA" w:rsidP="00D641DA" w:rsidR="00D641DA" w:rsidRPr="00D3153A">
      <w:pPr>
        <w:ind w:hanging="720" w:left="360"/>
      </w:pPr>
      <w:r w:rsidRPr="00D3153A">
        <w:t xml:space="preserve">     TRGOVAČKI SUD U OSIJEKU</w:t>
      </w:r>
    </w:p>
    <w:p w:rsidRDefault="00D641DA" w:rsidP="00D641DA" w:rsidR="00D641DA" w:rsidRPr="00D3153A">
      <w:pPr>
        <w:ind w:hanging="720" w:left="360"/>
      </w:pPr>
      <w:r w:rsidRPr="00D3153A">
        <w:t xml:space="preserve">  </w:t>
      </w:r>
    </w:p>
    <w:p w:rsidRDefault="00277C75" w:rsidP="004B14C7" w:rsidR="00277C75" w:rsidRPr="00D3153A">
      <w:pPr>
        <w:ind w:firstLine="708"/>
        <w:jc w:val="both"/>
      </w:pPr>
      <w:r w:rsidRPr="00D3153A">
        <w:t xml:space="preserve">Trgovački sud u Osijeku, po sucu Gordani Njari, u stečajnom predmetu povodom zahtjeva Financijske agencije OIB 85821130368, Regionalni centar Zagreb Podružnica </w:t>
      </w:r>
      <w:r w:rsidR="007941A5" w:rsidRPr="00D3153A">
        <w:t>Karlovac</w:t>
      </w:r>
      <w:r w:rsidRPr="00D3153A">
        <w:t xml:space="preserve">, </w:t>
      </w:r>
      <w:r w:rsidR="007941A5" w:rsidRPr="00D3153A">
        <w:t>Ulica Pavla Vitezovića 1</w:t>
      </w:r>
      <w:r w:rsidRPr="00D3153A">
        <w:t>,</w:t>
      </w:r>
      <w:r w:rsidR="002A15EC" w:rsidRPr="00D3153A">
        <w:t xml:space="preserve"> </w:t>
      </w:r>
      <w:r w:rsidR="007941A5" w:rsidRPr="00D3153A">
        <w:t>Karlovac</w:t>
      </w:r>
      <w:r w:rsidR="002A15EC" w:rsidRPr="00D3153A">
        <w:t>,</w:t>
      </w:r>
      <w:r w:rsidRPr="00D3153A">
        <w:t xml:space="preserve"> za pokretanje skraćenog stečajnog postupka nad dužnikom </w:t>
      </w:r>
      <w:r w:rsidR="009A1FE4" w:rsidRPr="00D3153A">
        <w:rPr>
          <w:b/>
        </w:rPr>
        <w:t>VS-ILA j.d.o.o.</w:t>
      </w:r>
      <w:r w:rsidRPr="00D3153A">
        <w:rPr>
          <w:b/>
        </w:rPr>
        <w:t xml:space="preserve">, </w:t>
      </w:r>
      <w:r w:rsidR="009A1FE4" w:rsidRPr="00D3153A">
        <w:rPr>
          <w:b/>
        </w:rPr>
        <w:t>Karlovac</w:t>
      </w:r>
      <w:r w:rsidR="004B14C7" w:rsidRPr="00D3153A">
        <w:rPr>
          <w:b/>
        </w:rPr>
        <w:t xml:space="preserve">, </w:t>
      </w:r>
      <w:r w:rsidR="009A1FE4" w:rsidRPr="00D3153A">
        <w:rPr>
          <w:b/>
        </w:rPr>
        <w:t>Banija 56</w:t>
      </w:r>
      <w:r w:rsidR="00C23B5D" w:rsidRPr="00D3153A">
        <w:rPr>
          <w:b/>
        </w:rPr>
        <w:t>/</w:t>
      </w:r>
      <w:r w:rsidR="009A1FE4" w:rsidRPr="00D3153A">
        <w:rPr>
          <w:b/>
        </w:rPr>
        <w:t>B</w:t>
      </w:r>
      <w:r w:rsidRPr="00D3153A">
        <w:rPr>
          <w:b/>
        </w:rPr>
        <w:t xml:space="preserve">, </w:t>
      </w:r>
      <w:r w:rsidR="00902D93" w:rsidRPr="00D3153A">
        <w:rPr>
          <w:b/>
        </w:rPr>
        <w:t>MBS: 080</w:t>
      </w:r>
      <w:r w:rsidR="009A1FE4" w:rsidRPr="00D3153A">
        <w:rPr>
          <w:b/>
        </w:rPr>
        <w:t>960907</w:t>
      </w:r>
      <w:r w:rsidRPr="00D3153A">
        <w:rPr>
          <w:b/>
        </w:rPr>
        <w:t xml:space="preserve">, </w:t>
      </w:r>
      <w:r w:rsidR="004B14C7" w:rsidRPr="00D3153A">
        <w:rPr>
          <w:b/>
        </w:rPr>
        <w:t xml:space="preserve">OIB: </w:t>
      </w:r>
      <w:r w:rsidR="009A1FE4" w:rsidRPr="00D3153A">
        <w:rPr>
          <w:b/>
        </w:rPr>
        <w:t>81914193251</w:t>
      </w:r>
      <w:r w:rsidRPr="00D3153A">
        <w:t xml:space="preserve">, temeljem članka 430. Stečajnog zakona („Narodne novine“ 71/15), dana </w:t>
      </w:r>
      <w:r w:rsidR="008E55E9" w:rsidRPr="00D3153A">
        <w:t>1</w:t>
      </w:r>
      <w:r w:rsidR="009A1FE4" w:rsidRPr="00D3153A">
        <w:t>9</w:t>
      </w:r>
      <w:r w:rsidRPr="00D3153A">
        <w:t xml:space="preserve">. </w:t>
      </w:r>
      <w:r w:rsidR="008E55E9" w:rsidRPr="00D3153A">
        <w:t>listopada</w:t>
      </w:r>
      <w:r w:rsidRPr="00D3153A">
        <w:t xml:space="preserve"> 2016. godine, objavljuje sljedeći</w:t>
      </w:r>
    </w:p>
    <w:p w:rsidRDefault="00D641DA" w:rsidP="00D641DA" w:rsidR="00D641DA" w:rsidRPr="00D3153A">
      <w:pPr>
        <w:jc w:val="both"/>
      </w:pPr>
    </w:p>
    <w:p w:rsidRDefault="00D641DA" w:rsidP="00D641DA" w:rsidR="00D641DA" w:rsidRPr="00D3153A">
      <w:pPr>
        <w:pStyle w:val="Naslov1"/>
        <w:rPr>
          <w:b w:val="false"/>
          <w:sz w:val="24"/>
        </w:rPr>
      </w:pPr>
      <w:r w:rsidRPr="00D3153A">
        <w:rPr>
          <w:b w:val="false"/>
          <w:sz w:val="24"/>
        </w:rPr>
        <w:t>O G L A S</w:t>
      </w:r>
    </w:p>
    <w:p w:rsidRDefault="00D641DA" w:rsidP="00D641DA" w:rsidR="00D641DA" w:rsidRPr="00D3153A">
      <w:pPr>
        <w:jc w:val="both"/>
        <w:rPr>
          <w:bCs/>
        </w:rPr>
      </w:pPr>
    </w:p>
    <w:p w:rsidRDefault="00D641DA" w:rsidP="00D641DA" w:rsidR="00D641DA" w:rsidRPr="00D3153A">
      <w:pPr>
        <w:ind w:left="708"/>
        <w:jc w:val="both"/>
      </w:pPr>
      <w:r w:rsidRPr="00D3153A">
        <w:rPr>
          <w:bCs/>
        </w:rPr>
        <w:t xml:space="preserve">I Utvrđuje se da ukupni iznos evidentiranog duga dužnika </w:t>
      </w:r>
      <w:r w:rsidR="00C23B5D" w:rsidRPr="00D3153A">
        <w:rPr>
          <w:b/>
        </w:rPr>
        <w:t>VS-ILA j.d.o.o., Karlovac, Banija 56</w:t>
      </w:r>
      <w:r w:rsidR="00487AD0">
        <w:rPr>
          <w:b/>
        </w:rPr>
        <w:t>/</w:t>
      </w:r>
      <w:bookmarkStart w:name="_GoBack" w:id="0"/>
      <w:bookmarkEnd w:id="0"/>
      <w:r w:rsidR="00C23B5D" w:rsidRPr="00D3153A">
        <w:rPr>
          <w:b/>
        </w:rPr>
        <w:t>B, MBS: 080960907, OIB: 81914193251</w:t>
      </w:r>
      <w:r w:rsidRPr="00D3153A">
        <w:t xml:space="preserve">, iznosi </w:t>
      </w:r>
      <w:r w:rsidR="00C23B5D" w:rsidRPr="00D3153A">
        <w:t>16.333,60</w:t>
      </w:r>
      <w:r w:rsidRPr="00D3153A">
        <w:t xml:space="preserve"> kn.</w:t>
      </w:r>
    </w:p>
    <w:p w:rsidRDefault="00D641DA" w:rsidP="00D641DA" w:rsidR="00D641DA" w:rsidRPr="00D3153A">
      <w:pPr>
        <w:autoSpaceDE w:val="false"/>
        <w:autoSpaceDN w:val="false"/>
        <w:adjustRightInd w:val="false"/>
        <w:ind w:left="708"/>
        <w:jc w:val="both"/>
      </w:pPr>
      <w:r w:rsidRPr="00D3153A">
        <w:t>II Poziva se osoba ovlaštena za zastupanje dužnika</w:t>
      </w:r>
      <w:r w:rsidR="00D67238" w:rsidRPr="00D3153A">
        <w:t xml:space="preserve"> </w:t>
      </w:r>
      <w:r w:rsidR="00C23B5D" w:rsidRPr="00D3153A">
        <w:t xml:space="preserve">Marko </w:t>
      </w:r>
      <w:proofErr w:type="spellStart"/>
      <w:r w:rsidR="00C23B5D" w:rsidRPr="00D3153A">
        <w:t>Mesec</w:t>
      </w:r>
      <w:proofErr w:type="spellEnd"/>
      <w:r w:rsidR="00C23B5D" w:rsidRPr="00D3153A">
        <w:t>, OIB: 36223034965</w:t>
      </w:r>
      <w:r w:rsidR="00D67238" w:rsidRPr="00D3153A">
        <w:t>,</w:t>
      </w:r>
      <w:r w:rsidR="007970F4" w:rsidRPr="00D3153A">
        <w:t xml:space="preserve"> </w:t>
      </w:r>
      <w:r w:rsidR="00C23B5D" w:rsidRPr="00D3153A">
        <w:t>Karlovac, Banija 56/B</w:t>
      </w:r>
      <w:r w:rsidR="007970F4" w:rsidRPr="00D3153A">
        <w:t>,</w:t>
      </w:r>
      <w:r w:rsidR="00D67238" w:rsidRPr="00D3153A">
        <w:t xml:space="preserve"> </w:t>
      </w:r>
      <w:r w:rsidRPr="00D3153A">
        <w:t xml:space="preserve">da u roku od 15 dana od dana objave ovog oglasa na e-oglasnoj ploči suda podnese ovom sudu, pozivom na gornji broj spisa, javnobilježnički ovjerovljeni </w:t>
      </w:r>
      <w:proofErr w:type="spellStart"/>
      <w:r w:rsidRPr="00D3153A">
        <w:t>prokazni</w:t>
      </w:r>
      <w:proofErr w:type="spellEnd"/>
      <w:r w:rsidRPr="00D3153A">
        <w:t xml:space="preserve"> popis imovine i obveza dužnika na propisanom obrascu.</w:t>
      </w:r>
    </w:p>
    <w:p w:rsidRDefault="00D641DA" w:rsidP="00D641DA" w:rsidR="00D641DA" w:rsidRPr="00D3153A">
      <w:pPr>
        <w:ind w:left="708"/>
        <w:jc w:val="both"/>
      </w:pPr>
      <w:r w:rsidRPr="00D3153A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</w:t>
      </w:r>
      <w:r w:rsidR="00CD11A9" w:rsidRPr="00D3153A">
        <w:t xml:space="preserve"> 0 s pozivom na broj HR05 272-</w:t>
      </w:r>
      <w:r w:rsidR="00DF24A6" w:rsidRPr="00D3153A">
        <w:t>24</w:t>
      </w:r>
      <w:r w:rsidR="00FE0175" w:rsidRPr="00D3153A">
        <w:t>34</w:t>
      </w:r>
      <w:r w:rsidRPr="00D3153A">
        <w:t>-16 (članak 430. Stečajnog zakona u vezi s člankom 132. Stečajnog zakona Narodne novine broj 71/15).</w:t>
      </w:r>
    </w:p>
    <w:p w:rsidRDefault="00D641DA" w:rsidP="00D641DA" w:rsidR="00D641DA" w:rsidRPr="00D3153A">
      <w:pPr>
        <w:ind w:left="708"/>
        <w:jc w:val="both"/>
      </w:pPr>
      <w:r w:rsidRPr="00D3153A">
        <w:t xml:space="preserve">IV Ako osobe iz točke II, ovlaštene za zastupanje dužnika po zakonu,  u roku od 15 dana od dana objave ovog oglasa na e-oglasnoj ploči suda ne podnesu </w:t>
      </w:r>
      <w:proofErr w:type="spellStart"/>
      <w:r w:rsidRPr="00D3153A">
        <w:t>prokazni</w:t>
      </w:r>
      <w:proofErr w:type="spellEnd"/>
      <w:r w:rsidRPr="00D3153A"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 w:rsidRPr="00D3153A">
      <w:pPr>
        <w:ind w:left="708"/>
        <w:jc w:val="both"/>
      </w:pPr>
    </w:p>
    <w:p w:rsidRDefault="00277C75" w:rsidP="00277C75" w:rsidR="00277C75" w:rsidRPr="00D3153A">
      <w:pPr>
        <w:ind w:left="708"/>
        <w:jc w:val="center"/>
      </w:pPr>
      <w:r w:rsidRPr="00D3153A">
        <w:t xml:space="preserve">U Osijeku, </w:t>
      </w:r>
      <w:r w:rsidR="008E55E9" w:rsidRPr="00D3153A">
        <w:t>1</w:t>
      </w:r>
      <w:r w:rsidR="00C23B5D" w:rsidRPr="00D3153A">
        <w:t>9</w:t>
      </w:r>
      <w:r w:rsidR="008E55E9" w:rsidRPr="00D3153A">
        <w:t>. listopada</w:t>
      </w:r>
      <w:r w:rsidRPr="00D3153A">
        <w:t xml:space="preserve"> 2016.</w:t>
      </w:r>
    </w:p>
    <w:p w:rsidRDefault="00277C75" w:rsidP="00277C75" w:rsidR="00277C75" w:rsidRPr="00D3153A">
      <w:pPr>
        <w:ind w:left="6372"/>
        <w:jc w:val="both"/>
        <w:rPr>
          <w:bCs/>
        </w:rPr>
      </w:pPr>
      <w:r w:rsidRPr="00D3153A">
        <w:rPr>
          <w:bCs/>
        </w:rPr>
        <w:t xml:space="preserve">               S U D A C</w:t>
      </w:r>
    </w:p>
    <w:p w:rsidRDefault="00277C75" w:rsidP="009F4E9F" w:rsidR="00EA5732" w:rsidRPr="00D3153A">
      <w:pPr>
        <w:ind w:left="6372"/>
        <w:jc w:val="both"/>
        <w:rPr>
          <w:bCs/>
        </w:rPr>
      </w:pPr>
      <w:r w:rsidRPr="00D3153A">
        <w:rPr>
          <w:bCs/>
        </w:rPr>
        <w:t xml:space="preserve">             Gordana Njari </w:t>
      </w:r>
    </w:p>
    <w:p w:rsidRDefault="00277C75" w:rsidP="00277C75" w:rsidR="00277C75" w:rsidRPr="00D3153A">
      <w:r w:rsidRPr="00D3153A">
        <w:t>DNA</w:t>
      </w:r>
    </w:p>
    <w:p w:rsidRDefault="00277C75" w:rsidP="00277C75" w:rsidR="00277C75" w:rsidRPr="00D3153A">
      <w:pPr>
        <w:numPr>
          <w:ilvl w:val="0"/>
          <w:numId w:val="2"/>
        </w:numPr>
        <w:jc w:val="both"/>
      </w:pPr>
      <w:r w:rsidRPr="00D3153A">
        <w:t>e-oglasna ploča</w:t>
      </w:r>
    </w:p>
    <w:p w:rsidRDefault="00277C75" w:rsidP="00277C75" w:rsidR="00277C75" w:rsidRPr="00D3153A">
      <w:pPr>
        <w:numPr>
          <w:ilvl w:val="0"/>
          <w:numId w:val="2"/>
        </w:numPr>
        <w:jc w:val="both"/>
      </w:pPr>
      <w:r w:rsidRPr="00D3153A">
        <w:t>oglasna ploča - zahtjev</w:t>
      </w:r>
    </w:p>
    <w:p w:rsidRDefault="00277C75" w:rsidP="00277C75" w:rsidR="00277C75" w:rsidRPr="00D3153A">
      <w:pPr>
        <w:numPr>
          <w:ilvl w:val="0"/>
          <w:numId w:val="2"/>
        </w:numPr>
      </w:pPr>
      <w:r w:rsidRPr="00D3153A">
        <w:t xml:space="preserve">kal. </w:t>
      </w:r>
      <w:r w:rsidR="008E55E9" w:rsidRPr="00D3153A">
        <w:t>15.12.</w:t>
      </w:r>
    </w:p>
    <w:p w:rsidRDefault="00277C75" w:rsidP="00277C75" w:rsidR="00277C75" w:rsidRPr="00D3153A"/>
    <w:p w:rsidRDefault="00532E0A" w:rsidP="00277C75" w:rsidR="00532E0A" w:rsidRPr="00D3153A">
      <w:pPr>
        <w:ind w:left="708"/>
        <w:jc w:val="center"/>
      </w:pPr>
    </w:p>
    <w:sectPr w:rsidSect="00F2165F" w:rsidR="00532E0A" w:rsidRPr="00D3153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7D26" w:rsidR="00697D26">
      <w:r>
        <w:separator/>
      </w:r>
    </w:p>
  </w:endnote>
  <w:endnote w:id="0" w:type="continuationSeparator">
    <w:p w:rsidRDefault="00697D26" w:rsidR="00697D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7D26" w:rsidR="00697D26">
      <w:r>
        <w:separator/>
      </w:r>
    </w:p>
  </w:footnote>
  <w:footnote w:id="0" w:type="continuationSeparator">
    <w:p w:rsidRDefault="00697D26" w:rsidR="00697D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2D94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87AD0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97D26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41A5"/>
    <w:rsid w:val="00796AED"/>
    <w:rsid w:val="007970F4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A8E"/>
    <w:rsid w:val="008F59F4"/>
    <w:rsid w:val="00901EF5"/>
    <w:rsid w:val="0090296B"/>
    <w:rsid w:val="00902D93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31E7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1FE4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1AD1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1E8D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3B5D"/>
    <w:rsid w:val="00C24697"/>
    <w:rsid w:val="00C24B5B"/>
    <w:rsid w:val="00C276E3"/>
    <w:rsid w:val="00C27E68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153A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175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7A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7A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A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A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A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7A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7A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A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A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A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2434</izvorni_sadrzaj>
    <derivirana_varijabla naziv="DomainObject.Predmet.Broj_1">2434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St-2434/2016</izvorni_sadrzaj>
    <derivirana_varijabla naziv="DomainObject.Predmet.OznakaBroj_1">St-2434/2016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VS-ILA j.d.o.o.</izvorni_sadrzaj>
    <derivirana_varijabla naziv="DomainObject.Predmet.ProtustrankaFormated_1">  VS-ILA j.d.o.o.</derivirana_varijabla>
  </DomainObject.Predmet.ProtustrankaFormated>
  <DomainObject.Predmet.ProtustrankaFormatedOIB>
    <izvorni_sadrzaj>  VS-ILA j.d.o.o., OIB 81914193251</izvorni_sadrzaj>
    <derivirana_varijabla naziv="DomainObject.Predmet.ProtustrankaFormatedOIB_1">  VS-ILA j.d.o.o., OIB 81914193251</derivirana_varijabla>
  </DomainObject.Predmet.ProtustrankaFormatedOIB>
  <DomainObject.Predmet.ProtustrankaFormatedWithAdress>
    <izvorni_sadrzaj> VS-ILA j.d.o.o., Banija 56/B, 47000 Karlovac</izvorni_sadrzaj>
    <derivirana_varijabla naziv="DomainObject.Predmet.ProtustrankaFormatedWithAdress_1"> VS-ILA j.d.o.o., Banija 56/B, 47000 Karlovac</derivirana_varijabla>
  </DomainObject.Predmet.ProtustrankaFormatedWithAdress>
  <DomainObject.Predmet.ProtustrankaFormatedWithAdressOIB>
    <izvorni_sadrzaj> VS-ILA j.d.o.o., OIB 81914193251, Banija 56/B, 47000 Karlovac</izvorni_sadrzaj>
    <derivirana_varijabla naziv="DomainObject.Predmet.ProtustrankaFormatedWithAdressOIB_1"> VS-ILA j.d.o.o., OIB 81914193251, Banija 56/B, 47000 Karlovac</derivirana_varijabla>
  </DomainObject.Predmet.ProtustrankaFormatedWithAdressOIB>
  <DomainObject.Predmet.ProtustrankaWithAdress>
    <izvorni_sadrzaj>VS-ILA j.d.o.o. Banija 56/B, 47000 Karlovac</izvorni_sadrzaj>
    <derivirana_varijabla naziv="DomainObject.Predmet.ProtustrankaWithAdress_1">VS-ILA j.d.o.o. Banija 56/B, 47000 Karlovac</derivirana_varijabla>
  </DomainObject.Predmet.ProtustrankaWithAdress>
  <DomainObject.Predmet.ProtustrankaWithAdressOIB>
    <izvorni_sadrzaj>VS-ILA j.d.o.o., OIB 81914193251, Banija 56/B, 47000 Karlovac</izvorni_sadrzaj>
    <derivirana_varijabla naziv="DomainObject.Predmet.ProtustrankaWithAdressOIB_1">VS-ILA j.d.o.o., OIB 81914193251, Banija 56/B, 47000 Karlovac</derivirana_varijabla>
  </DomainObject.Predmet.ProtustrankaWithAdressOIB>
  <DomainObject.Predmet.ProtustrankaNazivFormated>
    <izvorni_sadrzaj>VS-ILA j.d.o.o.</izvorni_sadrzaj>
    <derivirana_varijabla naziv="DomainObject.Predmet.ProtustrankaNazivFormated_1">VS-ILA j.d.o.o.</derivirana_varijabla>
  </DomainObject.Predmet.ProtustrankaNazivFormated>
  <DomainObject.Predmet.ProtustrankaNazivFormatedOIB>
    <izvorni_sadrzaj>VS-ILA j.d.o.o., OIB 81914193251</izvorni_sadrzaj>
    <derivirana_varijabla naziv="DomainObject.Predmet.ProtustrankaNazivFormatedOIB_1">VS-ILA j.d.o.o., OIB 81914193251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VS-ILA j.d.o.o.</item>
    </izvorni_sadrzaj>
    <derivirana_varijabla naziv="DomainObject.Predmet.ProtuStrankaListFormated_1">
      <item>VS-ILA j.d.o.o.</item>
    </derivirana_varijabla>
  </DomainObject.Predmet.ProtuStrankaListFormated>
  <DomainObject.Predmet.ProtuStrankaListFormatedOIB>
    <izvorni_sadrzaj>
      <item>VS-ILA j.d.o.o., OIB 81914193251</item>
    </izvorni_sadrzaj>
    <derivirana_varijabla naziv="DomainObject.Predmet.ProtuStrankaListFormatedOIB_1">
      <item>VS-ILA j.d.o.o., OIB 81914193251</item>
    </derivirana_varijabla>
  </DomainObject.Predmet.ProtuStrankaListFormatedOIB>
  <DomainObject.Predmet.ProtuStrankaListFormatedWithAdress>
    <izvorni_sadrzaj>
      <item>VS-ILA j.d.o.o., Banija 56/B, 47000 Karlovac</item>
    </izvorni_sadrzaj>
    <derivirana_varijabla naziv="DomainObject.Predmet.ProtuStrankaListFormatedWithAdress_1">
      <item>VS-ILA j.d.o.o., Banija 56/B, 47000 Karlovac</item>
    </derivirana_varijabla>
  </DomainObject.Predmet.ProtuStrankaListFormatedWithAdress>
  <DomainObject.Predmet.ProtuStrankaListFormatedWithAdressOIB>
    <izvorni_sadrzaj>
      <item>VS-ILA j.d.o.o., OIB 81914193251, Banija 56/B, 47000 Karlovac</item>
    </izvorni_sadrzaj>
    <derivirana_varijabla naziv="DomainObject.Predmet.ProtuStrankaListFormatedWithAdressOIB_1">
      <item>VS-ILA j.d.o.o., OIB 81914193251, Banija 56/B, 47000 Karlovac</item>
    </derivirana_varijabla>
  </DomainObject.Predmet.ProtuStrankaListFormatedWithAdressOIB>
  <DomainObject.Predmet.ProtuStrankaListNazivFormated>
    <izvorni_sadrzaj>
      <item>VS-ILA j.d.o.o.</item>
    </izvorni_sadrzaj>
    <derivirana_varijabla naziv="DomainObject.Predmet.ProtuStrankaListNazivFormated_1">
      <item>VS-ILA j.d.o.o.</item>
    </derivirana_varijabla>
  </DomainObject.Predmet.ProtuStrankaListNazivFormated>
  <DomainObject.Predmet.ProtuStrankaListNazivFormatedOIB>
    <izvorni_sadrzaj>
      <item>VS-ILA j.d.o.o., OIB 81914193251</item>
    </izvorni_sadrzaj>
    <derivirana_varijabla naziv="DomainObject.Predmet.ProtuStrankaListNazivFormatedOIB_1">
      <item>VS-ILA j.d.o.o., OIB 81914193251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VS-ILA j.d.o.o.</izvorni_sadrzaj>
    <derivirana_varijabla naziv="DomainObject.Predmet.ProtustrankaIDrugi_1">VS-ILA j.d.o.o.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VS-ILA j.d.o.o., OIB 81914193251, Banija 56/B, 47000 Karlovac</izvorni_sadrzaj>
    <derivirana_varijabla naziv="DomainObject.Predmet.ProtustrankaIDrugiAdressOIB_1">VS-ILA j.d.o.o., OIB 81914193251, Banija 56/B,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VS-ILA j.d.o.o.</item>
      <item>FINA, Regionalni centar Zagreb, podružnica Karlovac</item>
    </izvorni_sadrzaj>
    <derivirana_varijabla naziv="DomainObject.Predmet.SudioniciListNaziv_1">
      <item>VS-ILA j.d.o.o.</item>
      <item>FINA, Regionalni centar Zagreb, podružnica Karlovac</item>
    </derivirana_varijabla>
  </DomainObject.Predmet.SudioniciListNaziv>
  <DomainObject.Predmet.SudioniciListAdressOIB>
    <izvorni_sadrzaj>
      <item>VS-ILA j.d.o.o., OIB 81914193251, Banija 56/B,47000 Karlovac</item>
      <item>FINA, Regionalni centar Zagreb, podružnica Karlovac, OIB 85821130368, Pavla Vitezovića 1,47000 Karlovac</item>
    </izvorni_sadrzaj>
    <derivirana_varijabla naziv="DomainObject.Predmet.SudioniciListAdressOIB_1">
      <item>VS-ILA j.d.o.o., OIB 81914193251, Banija 56/B,47000 Karlovac</item>
      <item>FINA, Regionalni centar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81914193251</item>
      <item>, OIB 85821130368</item>
    </izvorni_sadrzaj>
    <derivirana_varijabla naziv="DomainObject.Predmet.SudioniciListNazivOIB_1">
      <item>, OIB 81914193251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357</properties:Words>
  <properties:Characters>1915</properties:Characters>
  <properties:Lines>46</properties:Lines>
  <properties:Paragraphs>16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2016-10-19T06:25:00Z</dcterms:modified>
  <cp:revision>58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