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4102" w14:paraId="2964102" w:rsidRDefault="004C2F6D" w:rsidP="00D81414" w:rsidR="004C2F6D">
      <w:pPr>
        <w:jc w:val="right"/>
        <w15:collapsed w:val="false"/>
      </w:pPr>
      <w:bookmarkStart w:name="_GoBack" w:id="0"/>
      <w:bookmarkEnd w:id="0"/>
      <w:r>
        <w:t>1</w:t>
      </w:r>
      <w:r w:rsidR="00BA708C">
        <w:t>3</w:t>
      </w:r>
      <w:r>
        <w:t xml:space="preserve"> St-</w:t>
      </w:r>
      <w:r w:rsidR="00D12525">
        <w:t>1550/17-11</w:t>
      </w:r>
    </w:p>
    <w:p w:rsidRDefault="004C2F6D" w:rsidP="004C2F6D" w:rsidR="004C2F6D">
      <w:r>
        <w:t xml:space="preserve">              </w:t>
      </w:r>
    </w:p>
    <w:p w:rsidRDefault="004C2F6D" w:rsidP="004C2F6D" w:rsidR="004C2F6D"/>
    <w:p w:rsidRDefault="003573E1" w:rsidP="003573E1" w:rsidR="003573E1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3E1" w:rsidP="003573E1" w:rsidR="003573E1" w:rsidRPr="00D21A2C"/>
    <w:p w:rsidRDefault="003573E1" w:rsidP="003573E1" w:rsidR="003573E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3E1" w:rsidP="003573E1" w:rsidR="003573E1" w:rsidRPr="00B82754">
      <w:pPr>
        <w:ind w:hanging="720" w:left="360"/>
        <w:rPr>
          <w:sz w:val="22"/>
        </w:rPr>
      </w:pPr>
      <w:r w:rsidRPr="00B82754">
        <w:rPr>
          <w:sz w:val="22"/>
        </w:rPr>
        <w:t xml:space="preserve">   </w:t>
      </w:r>
      <w:r>
        <w:rPr>
          <w:sz w:val="22"/>
        </w:rPr>
        <w:t xml:space="preserve"> </w:t>
      </w:r>
      <w:r w:rsidRPr="00B82754">
        <w:rPr>
          <w:sz w:val="22"/>
        </w:rPr>
        <w:t xml:space="preserve"> TRGOVAČKI SUD U OSIJEKU</w:t>
      </w:r>
    </w:p>
    <w:p w:rsidRDefault="004C2F6D" w:rsidP="004C2F6D" w:rsidR="004C2F6D">
      <w:r>
        <w:t xml:space="preserve">     </w:t>
      </w:r>
    </w:p>
    <w:p w:rsidRDefault="003E3B9B" w:rsidP="004C2F6D" w:rsidR="003E3B9B"/>
    <w:p w:rsidRDefault="004C2F6D" w:rsidP="004C2F6D" w:rsidR="004C2F6D"/>
    <w:p w:rsidRDefault="003573E1" w:rsidP="00D81414" w:rsidR="004C2F6D">
      <w:pPr>
        <w:jc w:val="center"/>
      </w:pPr>
      <w:r>
        <w:t>U   IME   REPUB</w:t>
      </w:r>
      <w:r w:rsidR="004C2F6D">
        <w:t>LIKE   HRVATSKE</w:t>
      </w:r>
    </w:p>
    <w:p w:rsidRDefault="004C2F6D" w:rsidP="00D81414" w:rsidR="004C2F6D">
      <w:pPr>
        <w:jc w:val="center"/>
      </w:pPr>
      <w:r>
        <w:t>R J E Š E N J E</w:t>
      </w:r>
    </w:p>
    <w:p w:rsidRDefault="004C2F6D" w:rsidP="004C2F6D" w:rsidR="004C2F6D"/>
    <w:p w:rsidRDefault="004C2F6D" w:rsidP="004C2F6D" w:rsidR="004C2F6D"/>
    <w:p w:rsidRDefault="003573E1" w:rsidP="00D81414" w:rsidR="004C2F6D">
      <w:pPr>
        <w:jc w:val="both"/>
      </w:pPr>
      <w:r>
        <w:tab/>
      </w:r>
      <w:r w:rsidR="004C2F6D">
        <w:t xml:space="preserve">Trgovački sud u Osijeku, po </w:t>
      </w:r>
      <w:r w:rsidR="00BA708C">
        <w:t>sucu pojedincu Jadranki Herman</w:t>
      </w:r>
      <w:r w:rsidR="004C2F6D">
        <w:t xml:space="preserve">, u </w:t>
      </w:r>
      <w:r w:rsidR="00D81414">
        <w:t xml:space="preserve">skraćenom </w:t>
      </w:r>
      <w:r w:rsidR="004C2F6D">
        <w:t xml:space="preserve">stečajnom </w:t>
      </w:r>
      <w:r w:rsidR="00D81414">
        <w:t xml:space="preserve">postupku </w:t>
      </w:r>
      <w:r w:rsidR="004C2F6D">
        <w:t>nad stečajnim dužnikom</w:t>
      </w:r>
      <w:r w:rsidR="00BA708C">
        <w:t xml:space="preserve"> </w:t>
      </w:r>
      <w:r w:rsidR="00D12525">
        <w:t xml:space="preserve">UDRUGA HRVATSKIH VOJNIH INVALIDA DOMOVINSKOG RATA Osijek, Vijenac I. Meštrovića 26 b, OIB 93971680392,        </w:t>
      </w:r>
      <w:r w:rsidR="004C2F6D">
        <w:t xml:space="preserve"> </w:t>
      </w:r>
      <w:r w:rsidR="00D81414">
        <w:t xml:space="preserve">odlučujući o žalbi stečajnog dužnika </w:t>
      </w:r>
      <w:r w:rsidR="00C818CE">
        <w:t xml:space="preserve">koju </w:t>
      </w:r>
      <w:r w:rsidR="00B12C7F">
        <w:t>je</w:t>
      </w:r>
      <w:r w:rsidR="00C818CE">
        <w:t xml:space="preserve"> u ime stečajnog dužnika</w:t>
      </w:r>
      <w:r w:rsidR="004D29E2">
        <w:t xml:space="preserve"> podni</w:t>
      </w:r>
      <w:r w:rsidR="00B12C7F">
        <w:t>o Damir Zagoršćak odvjetnik u Odvjetničkom društvu  Zagoršćak &amp; Partneri d.o.o. Zagreb, p</w:t>
      </w:r>
      <w:r w:rsidR="00D81414">
        <w:t>rotiv rj</w:t>
      </w:r>
      <w:r w:rsidR="004D29E2">
        <w:t xml:space="preserve">ešenja ovoga suda poslovni broj </w:t>
      </w:r>
      <w:r w:rsidR="00D81414">
        <w:t xml:space="preserve"> St-</w:t>
      </w:r>
      <w:r w:rsidR="00B12C7F">
        <w:t xml:space="preserve">604/17-8 od 25. rujna </w:t>
      </w:r>
      <w:r w:rsidR="00D81414">
        <w:t xml:space="preserve"> 2017.</w:t>
      </w:r>
      <w:r w:rsidR="00260D71">
        <w:t>,</w:t>
      </w:r>
      <w:r w:rsidR="00D81414">
        <w:t xml:space="preserve"> </w:t>
      </w:r>
      <w:r w:rsidR="00FE05A1">
        <w:t xml:space="preserve">dana 18. prosinca 2017. </w:t>
      </w:r>
    </w:p>
    <w:p w:rsidRDefault="004C2F6D" w:rsidP="004C2F6D" w:rsidR="004C2F6D"/>
    <w:p w:rsidRDefault="0081054B" w:rsidP="004C2F6D" w:rsidR="0081054B"/>
    <w:p w:rsidRDefault="004C2F6D" w:rsidP="00D81414" w:rsidR="004C2F6D">
      <w:pPr>
        <w:jc w:val="center"/>
      </w:pPr>
      <w:r>
        <w:t>r i j e š i o     j e</w:t>
      </w:r>
    </w:p>
    <w:p w:rsidRDefault="004C2F6D" w:rsidP="004C2F6D" w:rsidR="004C2F6D"/>
    <w:p w:rsidRDefault="0081054B" w:rsidP="004C2F6D" w:rsidR="0081054B"/>
    <w:p w:rsidRDefault="00C818CE" w:rsidP="00260D71" w:rsidR="00C818CE">
      <w:pPr>
        <w:ind w:left="567"/>
        <w:jc w:val="both"/>
      </w:pPr>
      <w:r>
        <w:t xml:space="preserve">Odbacuje se žalba </w:t>
      </w:r>
      <w:r w:rsidR="006A28C8">
        <w:t>dužnika</w:t>
      </w:r>
      <w:r w:rsidR="00FE05A1">
        <w:t xml:space="preserve"> UDRUGA HRVATSKIH VOJNIH INVALIDA DOMOVINSKOG RATA Osijek, Vijenac I. Meštrovića 26 b, OIB 93971680392</w:t>
      </w:r>
      <w:r w:rsidR="006A28C8">
        <w:t>,</w:t>
      </w:r>
      <w:r>
        <w:t xml:space="preserve"> protiv rješenja Trgovačkog suda u Osijeku poslovnog broja </w:t>
      </w:r>
      <w:r w:rsidR="006A28C8">
        <w:t>poslovni broj</w:t>
      </w:r>
      <w:r>
        <w:t xml:space="preserve"> St-</w:t>
      </w:r>
      <w:r w:rsidR="00FE05A1">
        <w:t>604/17-8 od 25. rujna</w:t>
      </w:r>
      <w:r>
        <w:t xml:space="preserve"> 2017.</w:t>
      </w:r>
      <w:r w:rsidR="006A28C8">
        <w:t xml:space="preserve">, kao nedopuštena. </w:t>
      </w:r>
      <w:r>
        <w:t xml:space="preserve"> </w:t>
      </w:r>
    </w:p>
    <w:p w:rsidRDefault="004C2F6D" w:rsidP="004C2F6D" w:rsidR="004C2F6D"/>
    <w:p w:rsidRDefault="004C2F6D" w:rsidP="00260D71" w:rsidR="004C2F6D">
      <w:pPr>
        <w:jc w:val="center"/>
      </w:pPr>
      <w:r>
        <w:t>Obrazloženje</w:t>
      </w:r>
    </w:p>
    <w:p w:rsidRDefault="004C2F6D" w:rsidP="004C2F6D" w:rsidR="004C2F6D"/>
    <w:p w:rsidRDefault="0081054B" w:rsidP="004C2F6D" w:rsidR="0081054B"/>
    <w:p w:rsidRDefault="00260D71" w:rsidP="00260D71" w:rsidR="00066E53">
      <w:pPr>
        <w:ind w:firstLine="708"/>
        <w:jc w:val="both"/>
      </w:pPr>
      <w:r>
        <w:t>Rješenj</w:t>
      </w:r>
      <w:r w:rsidR="00066E53">
        <w:t>em</w:t>
      </w:r>
      <w:r>
        <w:t xml:space="preserve"> ovoga suda posl</w:t>
      </w:r>
      <w:r w:rsidR="00066E53">
        <w:t>ovni broj 20 St-</w:t>
      </w:r>
      <w:r w:rsidR="00561CE8">
        <w:t>604</w:t>
      </w:r>
      <w:r w:rsidR="00066E53">
        <w:t>/17-</w:t>
      </w:r>
      <w:r w:rsidR="00561CE8">
        <w:t xml:space="preserve">8 od 25. rujna </w:t>
      </w:r>
      <w:r w:rsidR="00066E53">
        <w:t>2017</w:t>
      </w:r>
      <w:r>
        <w:t>. otvoren je</w:t>
      </w:r>
      <w:r w:rsidR="00066E53">
        <w:t xml:space="preserve"> i istovremeno zaključen</w:t>
      </w:r>
      <w:r>
        <w:t xml:space="preserve"> skraćeni stečajni postupak </w:t>
      </w:r>
      <w:r w:rsidR="004C2F6D">
        <w:t xml:space="preserve">nad dužnikom </w:t>
      </w:r>
      <w:r w:rsidR="00561CE8">
        <w:t>UDRUGA HRVATSKIH VOJNIH INVALIDA DOMOVINSKOG RATA Osijek, Vijenac I. Meštrovića 26 b, OIB 93971680392</w:t>
      </w:r>
      <w:r>
        <w:t>,</w:t>
      </w:r>
      <w:r w:rsidR="00066E53">
        <w:t xml:space="preserve"> a</w:t>
      </w:r>
      <w:r>
        <w:t xml:space="preserve"> za stečajnog upravitelja</w:t>
      </w:r>
      <w:r w:rsidR="00066E53">
        <w:t xml:space="preserve"> dužnika ime</w:t>
      </w:r>
      <w:r>
        <w:t>novan</w:t>
      </w:r>
      <w:r w:rsidR="00066E53">
        <w:t>a</w:t>
      </w:r>
      <w:r>
        <w:t xml:space="preserve"> je</w:t>
      </w:r>
      <w:r w:rsidR="00066E53">
        <w:t xml:space="preserve"> </w:t>
      </w:r>
      <w:r w:rsidR="00561CE8">
        <w:t>Mirjana Viduka Varenina, Osijek, Dubrovačka 107, OIB 98866841784.</w:t>
      </w:r>
    </w:p>
    <w:p w:rsidRDefault="00260D71" w:rsidP="00260D71" w:rsidR="00260D71">
      <w:pPr>
        <w:ind w:firstLine="708"/>
        <w:jc w:val="both"/>
      </w:pPr>
      <w:r>
        <w:t xml:space="preserve"> </w:t>
      </w:r>
    </w:p>
    <w:p w:rsidRDefault="00260D71" w:rsidP="001431D1" w:rsidR="009061C1">
      <w:pPr>
        <w:ind w:firstLine="708"/>
        <w:jc w:val="both"/>
        <w:rPr>
          <w:lang w:eastAsia="hr-HR"/>
        </w:rPr>
      </w:pPr>
      <w:r>
        <w:t xml:space="preserve">Protiv predmetnog rješenja </w:t>
      </w:r>
      <w:r w:rsidR="00BD05DE">
        <w:t xml:space="preserve"> dužnik, zastupan po punomoćniku </w:t>
      </w:r>
      <w:r w:rsidR="00561CE8">
        <w:t>Damiru Zagoršćak</w:t>
      </w:r>
      <w:r w:rsidR="00BD05DE">
        <w:t xml:space="preserve"> odvjetniku</w:t>
      </w:r>
      <w:r w:rsidR="00561CE8">
        <w:t xml:space="preserve"> u Odvjetničkom društvu Zagoršćak &amp; Partneri d.o.o. Zagreb, </w:t>
      </w:r>
      <w:r w:rsidR="00BD05DE">
        <w:t xml:space="preserve"> dana </w:t>
      </w:r>
      <w:r w:rsidR="00561CE8">
        <w:t xml:space="preserve">10. listopada </w:t>
      </w:r>
      <w:r w:rsidR="00BD05DE">
        <w:t xml:space="preserve">2017. podnio </w:t>
      </w:r>
      <w:r w:rsidR="00561CE8">
        <w:t xml:space="preserve">je </w:t>
      </w:r>
      <w:r>
        <w:t>žalbu</w:t>
      </w:r>
      <w:r w:rsidR="00561CE8">
        <w:t xml:space="preserve"> zbog </w:t>
      </w:r>
      <w:r w:rsidR="00BD05DE">
        <w:t>pogrešno i nepotpuno utvrđenog činjeničnog stanja</w:t>
      </w:r>
      <w:r w:rsidR="00076386">
        <w:t xml:space="preserve"> i  </w:t>
      </w:r>
      <w:r w:rsidR="00BD05DE">
        <w:t xml:space="preserve"> pogrešne primjene materijalnog prava. </w:t>
      </w:r>
    </w:p>
    <w:p w:rsidRDefault="00580CCC" w:rsidP="001431D1" w:rsidR="00580CCC">
      <w:pPr>
        <w:rPr>
          <w:lang w:eastAsia="hr-HR"/>
        </w:rPr>
      </w:pPr>
    </w:p>
    <w:p w:rsidRDefault="009061C1" w:rsidP="00260D71" w:rsidR="009061C1">
      <w:pPr>
        <w:ind w:firstLine="708"/>
        <w:jc w:val="both"/>
      </w:pPr>
      <w:r>
        <w:rPr>
          <w:lang w:eastAsia="hr-HR"/>
        </w:rPr>
        <w:t xml:space="preserve">Predmetna žalba koju je u ime </w:t>
      </w:r>
      <w:r w:rsidR="004B414E">
        <w:rPr>
          <w:lang w:eastAsia="hr-HR"/>
        </w:rPr>
        <w:t xml:space="preserve">stečajnog </w:t>
      </w:r>
      <w:r>
        <w:rPr>
          <w:lang w:eastAsia="hr-HR"/>
        </w:rPr>
        <w:t>dužnika podnio punomoćnik</w:t>
      </w:r>
      <w:r w:rsidR="001431D1">
        <w:rPr>
          <w:lang w:eastAsia="hr-HR"/>
        </w:rPr>
        <w:t xml:space="preserve"> </w:t>
      </w:r>
      <w:r w:rsidR="00076386">
        <w:t xml:space="preserve">Damir Zagoršćak odvjetnik u Odvjetničkom društvu Zagoršćak &amp; Partneri d.o.o. Zagreb, </w:t>
      </w:r>
      <w:r>
        <w:t>nije dopuštena.</w:t>
      </w:r>
    </w:p>
    <w:p w:rsidRDefault="009061C1" w:rsidP="00260D71" w:rsidR="009061C1">
      <w:pPr>
        <w:ind w:firstLine="708"/>
        <w:jc w:val="both"/>
      </w:pPr>
    </w:p>
    <w:p w:rsidRDefault="003E3B9B" w:rsidP="003E3B9B" w:rsidR="003E3B9B">
      <w:pPr>
        <w:ind w:firstLine="708"/>
        <w:jc w:val="center"/>
      </w:pPr>
      <w:r>
        <w:t>2</w:t>
      </w:r>
    </w:p>
    <w:p w:rsidRDefault="00DC53AF" w:rsidP="00DC53AF" w:rsidR="00DC53AF">
      <w:pPr>
        <w:jc w:val="right"/>
      </w:pPr>
      <w:r>
        <w:t>13 St-1550/17-11</w:t>
      </w:r>
    </w:p>
    <w:p w:rsidRDefault="003E3B9B" w:rsidP="003E3B9B" w:rsidR="003E3B9B">
      <w:pPr>
        <w:ind w:firstLine="708"/>
        <w:jc w:val="center"/>
      </w:pPr>
    </w:p>
    <w:p w:rsidRDefault="003E3B9B" w:rsidP="003E3B9B" w:rsidR="003E3B9B">
      <w:pPr>
        <w:ind w:firstLine="708"/>
        <w:jc w:val="center"/>
      </w:pPr>
    </w:p>
    <w:p w:rsidRDefault="003E3B9B" w:rsidP="003E3B9B" w:rsidR="003E3B9B">
      <w:pPr>
        <w:ind w:firstLine="708"/>
        <w:jc w:val="center"/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 w:rsidRPr="009061C1">
        <w:rPr>
          <w:rFonts w:cs="Times New Roman"/>
          <w:szCs w:val="24"/>
        </w:rPr>
        <w:t>Odredbom čl. 128. st. 8. Stečajnog zakona</w:t>
      </w:r>
      <w:r w:rsidR="004B414E">
        <w:rPr>
          <w:rFonts w:cs="Times New Roman"/>
          <w:szCs w:val="24"/>
        </w:rPr>
        <w:t xml:space="preserve"> (NN 71/15</w:t>
      </w:r>
      <w:r w:rsidR="001431D1">
        <w:rPr>
          <w:rFonts w:cs="Times New Roman"/>
          <w:szCs w:val="24"/>
        </w:rPr>
        <w:t xml:space="preserve"> i 104/17</w:t>
      </w:r>
      <w:r w:rsidR="004B414E">
        <w:rPr>
          <w:rFonts w:cs="Times New Roman"/>
          <w:szCs w:val="24"/>
        </w:rPr>
        <w:t>,</w:t>
      </w:r>
      <w:r w:rsidRPr="009061C1">
        <w:rPr>
          <w:rFonts w:cs="Times New Roman"/>
          <w:szCs w:val="24"/>
        </w:rPr>
        <w:t xml:space="preserve"> dalje: SZ) propisano je da </w:t>
      </w:r>
      <w:r>
        <w:rPr>
          <w:rFonts w:cs="Times New Roman"/>
          <w:szCs w:val="24"/>
        </w:rPr>
        <w:t>p</w:t>
      </w:r>
      <w:r w:rsidRPr="009061C1">
        <w:rPr>
          <w:rFonts w:cs="Times New Roman"/>
          <w:szCs w:val="24"/>
        </w:rPr>
        <w:t>rotiv rješenja o otvaranju stečajnoga postupka pravo na žalbu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ima osoba ovlaštena za zastupanje dužnika po zakonu do dana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nastupanja pravnih posljedica otvaranja stečajnoga postupka i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dužnik pojedinac</w:t>
      </w:r>
      <w:r>
        <w:rPr>
          <w:rFonts w:cs="Times New Roman"/>
          <w:szCs w:val="24"/>
        </w:rPr>
        <w:t xml:space="preserve">. </w:t>
      </w: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Na predmetnoj žalbi od </w:t>
      </w:r>
      <w:r w:rsidR="001431D1">
        <w:rPr>
          <w:rFonts w:cs="Times New Roman"/>
          <w:szCs w:val="24"/>
        </w:rPr>
        <w:t>1</w:t>
      </w:r>
      <w:r w:rsidR="00076386">
        <w:rPr>
          <w:rFonts w:cs="Times New Roman"/>
          <w:szCs w:val="24"/>
        </w:rPr>
        <w:t>0.10.</w:t>
      </w:r>
      <w:r w:rsidR="009E6EDC">
        <w:rPr>
          <w:rFonts w:cs="Times New Roman"/>
          <w:szCs w:val="24"/>
        </w:rPr>
        <w:t>2017.</w:t>
      </w:r>
      <w:r>
        <w:rPr>
          <w:rFonts w:cs="Times New Roman"/>
          <w:szCs w:val="24"/>
        </w:rPr>
        <w:t xml:space="preserve"> navedeno </w:t>
      </w:r>
      <w:r w:rsidR="009E6EDC">
        <w:rPr>
          <w:rFonts w:cs="Times New Roman"/>
          <w:szCs w:val="24"/>
        </w:rPr>
        <w:t>je d</w:t>
      </w:r>
      <w:r>
        <w:rPr>
          <w:rFonts w:cs="Times New Roman"/>
          <w:szCs w:val="24"/>
        </w:rPr>
        <w:t>a istu podnosi stečajni dužnik, odnosno stečajni dužnik po punomoćniku</w:t>
      </w:r>
      <w:r w:rsidR="001431D1">
        <w:rPr>
          <w:rFonts w:cs="Times New Roman"/>
          <w:szCs w:val="24"/>
        </w:rPr>
        <w:t xml:space="preserve"> </w:t>
      </w:r>
      <w:r w:rsidR="00076386">
        <w:t>Damiru Zagoršćak odvjetniku u Odvjetničkom društvu Zagoršćak &amp; Partneri d.o.o. Zagreb</w:t>
      </w:r>
      <w:r>
        <w:rPr>
          <w:rFonts w:cs="Times New Roman"/>
          <w:szCs w:val="24"/>
        </w:rPr>
        <w:t xml:space="preserve">, a što je vidljivo i iz </w:t>
      </w:r>
      <w:r w:rsidR="007715F7">
        <w:rPr>
          <w:rFonts w:cs="Times New Roman"/>
          <w:szCs w:val="24"/>
        </w:rPr>
        <w:t>punomoći koju je izdao stečajni dužnik</w:t>
      </w:r>
      <w:r w:rsidR="00F62BE0">
        <w:rPr>
          <w:rFonts w:cs="Times New Roman"/>
          <w:szCs w:val="24"/>
        </w:rPr>
        <w:t xml:space="preserve"> i koja prileži uz predmetnu žalbu.</w:t>
      </w:r>
    </w:p>
    <w:p w:rsidRDefault="00076386" w:rsidP="009061C1" w:rsidR="00F62BE0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Default="00F62BE0" w:rsidP="009061C1" w:rsidR="006D2401" w:rsidRP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Slijedom navedenoga</w:t>
      </w:r>
      <w:r w:rsidR="006D2401">
        <w:rPr>
          <w:rFonts w:cs="Times New Roman"/>
          <w:szCs w:val="24"/>
        </w:rPr>
        <w:t xml:space="preserve"> </w:t>
      </w:r>
      <w:r w:rsidR="00BC76F2">
        <w:rPr>
          <w:rFonts w:cs="Times New Roman"/>
          <w:szCs w:val="24"/>
        </w:rPr>
        <w:t xml:space="preserve"> sukladno odredbi </w:t>
      </w:r>
      <w:r w:rsidR="006D2401">
        <w:rPr>
          <w:rFonts w:cs="Times New Roman"/>
          <w:szCs w:val="24"/>
        </w:rPr>
        <w:t xml:space="preserve"> čl. 358. st. 1. i 3. ZPP-a u vezi s čl. 10., 128. st. 8. i čl. 436. st.</w:t>
      </w:r>
      <w:r w:rsidR="004B414E">
        <w:rPr>
          <w:rFonts w:cs="Times New Roman"/>
          <w:szCs w:val="24"/>
        </w:rPr>
        <w:t xml:space="preserve"> </w:t>
      </w:r>
      <w:r w:rsidR="006D2401">
        <w:rPr>
          <w:rFonts w:cs="Times New Roman"/>
          <w:szCs w:val="24"/>
        </w:rPr>
        <w:t xml:space="preserve">2. SZ žalbu koju je navedeni odvjetnik </w:t>
      </w:r>
      <w:r>
        <w:rPr>
          <w:rFonts w:cs="Times New Roman"/>
          <w:szCs w:val="24"/>
        </w:rPr>
        <w:t xml:space="preserve">u ime stečajnog dužnika </w:t>
      </w:r>
      <w:r w:rsidR="006D2401">
        <w:rPr>
          <w:rFonts w:cs="Times New Roman"/>
          <w:szCs w:val="24"/>
        </w:rPr>
        <w:t xml:space="preserve">podnio protiv rješenja </w:t>
      </w:r>
      <w:r>
        <w:rPr>
          <w:rFonts w:cs="Times New Roman"/>
          <w:szCs w:val="24"/>
        </w:rPr>
        <w:t xml:space="preserve">ovoga suda </w:t>
      </w:r>
      <w:r>
        <w:t>posl</w:t>
      </w:r>
      <w:r w:rsidR="00A40918">
        <w:t xml:space="preserve">ovni broj </w:t>
      </w:r>
      <w:r w:rsidR="00BC76F2">
        <w:t>20 St-</w:t>
      </w:r>
      <w:r w:rsidR="00DC53AF">
        <w:t>604/17-8</w:t>
      </w:r>
      <w:r w:rsidR="00222DEE">
        <w:t xml:space="preserve"> od 25.9</w:t>
      </w:r>
      <w:r w:rsidR="00A40918">
        <w:t>.</w:t>
      </w:r>
      <w:r>
        <w:t xml:space="preserve">2017. </w:t>
      </w:r>
      <w:r w:rsidR="006D2401">
        <w:rPr>
          <w:rFonts w:cs="Times New Roman"/>
          <w:szCs w:val="24"/>
        </w:rPr>
        <w:t xml:space="preserve">valjalo odbaciti kao </w:t>
      </w:r>
      <w:r>
        <w:rPr>
          <w:rFonts w:cs="Times New Roman"/>
          <w:szCs w:val="24"/>
        </w:rPr>
        <w:t>nedopuštenu</w:t>
      </w:r>
      <w:r w:rsidR="006D2401">
        <w:rPr>
          <w:rFonts w:cs="Times New Roman"/>
          <w:szCs w:val="24"/>
        </w:rPr>
        <w:t>.</w:t>
      </w:r>
    </w:p>
    <w:p w:rsidRDefault="004C2F6D" w:rsidP="004C2F6D" w:rsidR="004C2F6D"/>
    <w:p w:rsidRDefault="004C2F6D" w:rsidP="004C2F6D" w:rsidR="004C2F6D"/>
    <w:p w:rsidRDefault="002045C4" w:rsidP="006D2401" w:rsidR="004C2F6D">
      <w:pPr>
        <w:jc w:val="center"/>
      </w:pPr>
      <w:r>
        <w:t>U Osijeku</w:t>
      </w:r>
      <w:r w:rsidR="004C2F6D">
        <w:t xml:space="preserve"> </w:t>
      </w:r>
      <w:r w:rsidR="00BC76F2">
        <w:t>18. prosinac</w:t>
      </w:r>
      <w:r w:rsidR="004C2F6D">
        <w:t xml:space="preserve"> 2017.</w:t>
      </w:r>
    </w:p>
    <w:p w:rsidRDefault="001E5110" w:rsidP="006D2401" w:rsidR="001E5110">
      <w:pPr>
        <w:jc w:val="center"/>
      </w:pPr>
    </w:p>
    <w:p w:rsidRDefault="002045C4" w:rsidP="002045C4" w:rsidR="002045C4" w:rsidRPr="00A248DE">
      <w:pPr>
        <w:rPr>
          <w:bCs/>
        </w:rPr>
      </w:pPr>
      <w:r w:rsidRPr="00A248DE">
        <w:rPr>
          <w:bCs/>
        </w:rPr>
        <w:t>Zapisničar:</w:t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  <w:t xml:space="preserve">                        </w:t>
      </w:r>
      <w:r w:rsidRPr="00A248DE">
        <w:rPr>
          <w:bCs/>
        </w:rPr>
        <w:tab/>
        <w:t xml:space="preserve">                           </w:t>
      </w:r>
    </w:p>
    <w:p w:rsidRDefault="00BC76F2" w:rsidP="002045C4" w:rsidR="003E3B9B">
      <w:pPr>
        <w:jc w:val="both"/>
        <w:rPr>
          <w:bCs/>
        </w:rPr>
      </w:pPr>
      <w:r>
        <w:rPr>
          <w:bCs/>
        </w:rPr>
        <w:t xml:space="preserve">Maja Kocijan </w:t>
      </w:r>
      <w:r w:rsidR="002045C4" w:rsidRPr="00A248DE">
        <w:rPr>
          <w:bCs/>
        </w:rPr>
        <w:tab/>
      </w:r>
    </w:p>
    <w:p w:rsidRDefault="002045C4" w:rsidP="002045C4" w:rsidR="002045C4" w:rsidRPr="00A248DE">
      <w:pPr>
        <w:jc w:val="both"/>
        <w:rPr>
          <w:bCs/>
        </w:rPr>
      </w:pP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tab/>
        <w:t xml:space="preserve">          </w:t>
      </w:r>
    </w:p>
    <w:p w:rsidRDefault="00BC76F2" w:rsidP="00BC76F2" w:rsidR="004C2F6D">
      <w:pPr>
        <w:ind w:firstLine="708" w:left="4956"/>
        <w:rPr>
          <w:bCs/>
        </w:rPr>
      </w:pPr>
      <w:r>
        <w:rPr>
          <w:bCs/>
        </w:rPr>
        <w:t>STEČAJNI  SUDAC</w:t>
      </w:r>
    </w:p>
    <w:p w:rsidRDefault="00BC76F2" w:rsidP="00BC76F2" w:rsidR="00BC76F2">
      <w:pPr>
        <w:ind w:firstLine="708" w:left="4956"/>
      </w:pPr>
      <w:r>
        <w:rPr>
          <w:bCs/>
        </w:rPr>
        <w:t xml:space="preserve">   Jadranka Herman</w:t>
      </w:r>
    </w:p>
    <w:p w:rsidRDefault="004C2F6D" w:rsidP="004C2F6D" w:rsidR="004C2F6D"/>
    <w:p w:rsidRDefault="00BC76F2" w:rsidP="004C2F6D" w:rsidR="00BC76F2"/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C2F6D" w:rsidP="004C2F6D" w:rsidR="004C2F6D"/>
    <w:p w:rsidRDefault="006D2401" w:rsidP="004C2F6D" w:rsidR="006D2401"/>
    <w:p w:rsidRDefault="004C2F6D" w:rsidP="004C2F6D" w:rsidR="004C2F6D">
      <w:r>
        <w:t>D</w:t>
      </w:r>
      <w:r w:rsidR="00A40918">
        <w:t xml:space="preserve"> </w:t>
      </w:r>
      <w:r>
        <w:t>N</w:t>
      </w:r>
      <w:r w:rsidR="00A40918">
        <w:t xml:space="preserve"> </w:t>
      </w:r>
      <w:r>
        <w:t>A</w:t>
      </w:r>
      <w:r w:rsidR="00A40918">
        <w:t xml:space="preserve"> :</w:t>
      </w:r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dužnik</w:t>
      </w:r>
      <w:r w:rsidR="004B414E">
        <w:t xml:space="preserve"> po punomoćniku</w:t>
      </w:r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upravitelj</w:t>
      </w:r>
      <w:r w:rsidR="00076386">
        <w:t xml:space="preserve"> Mirjana Viduka Varenina, Osijek, Dubrovačka 107</w:t>
      </w:r>
    </w:p>
    <w:p w:rsidRDefault="003E3B9B" w:rsidP="00A40918" w:rsidR="00A40918" w:rsidRPr="003E3B9B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 xml:space="preserve">e-oglasna ploča </w:t>
      </w:r>
      <w:r w:rsidR="00A40918" w:rsidRPr="00A40918">
        <w:rPr>
          <w:rFonts w:cstheme="majorBidi" w:hAnsiTheme="majorBidi" w:asciiTheme="majorBidi"/>
          <w:szCs w:val="24"/>
        </w:rPr>
        <w:t xml:space="preserve"> </w:t>
      </w:r>
    </w:p>
    <w:p w:rsidRDefault="003E3B9B" w:rsidP="00A40918" w:rsidR="003E3B9B" w:rsidRPr="003E3B9B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>RNDN - obustavom</w:t>
      </w:r>
    </w:p>
    <w:p w:rsidRDefault="003E3B9B" w:rsidP="00A40918" w:rsidR="003E3B9B" w:rsidRPr="00A40918">
      <w:pPr>
        <w:pStyle w:val="Odlomakpopisa"/>
        <w:numPr>
          <w:ilvl w:val="0"/>
          <w:numId w:val="3"/>
        </w:numPr>
        <w:ind w:hanging="284" w:left="284"/>
      </w:pPr>
      <w:r>
        <w:t>kal. 18/1/18</w:t>
      </w:r>
    </w:p>
    <w:p w:rsidRDefault="004C2F6D" w:rsidP="00A40918" w:rsidR="004C2F6D">
      <w:pPr>
        <w:pStyle w:val="Odlomakpopisa"/>
        <w:ind w:left="284"/>
      </w:pPr>
    </w:p>
    <w:sectPr w:rsidSect="0081054B" w:rsidR="004C2F6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144" w:rsidP="0081054B" w:rsidR="00D02144">
      <w:r>
        <w:separator/>
      </w:r>
    </w:p>
  </w:endnote>
  <w:endnote w:id="0" w:type="continuationSeparator">
    <w:p w:rsidRDefault="00D02144" w:rsidP="0081054B" w:rsidR="00D0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144" w:rsidP="0081054B" w:rsidR="00D02144">
      <w:r>
        <w:separator/>
      </w:r>
    </w:p>
  </w:footnote>
  <w:footnote w:id="0" w:type="continuationSeparator">
    <w:p w:rsidRDefault="00D02144" w:rsidP="0081054B" w:rsidR="00D02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</w:pPr>
    <w:r>
      <w:tab/>
    </w:r>
  </w:p>
  <w:p w:rsidRDefault="003E3B9B" w:rsidR="003E3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  <w:jc w:val="center"/>
    </w:pPr>
  </w:p>
  <w:p w:rsidRDefault="0081054B" w:rsidR="00810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41AE0"/>
    <w:multiLevelType w:val="hybridMultilevel"/>
    <w:tmpl w:val="5A6E916A"/>
    <w:lvl w:tplc="5BD2E8D6" w:ilvl="0">
      <w:start w:val="1"/>
      <w:numFmt w:val="decimal"/>
      <w:lvlText w:val="%1."/>
      <w:lvlJc w:val="left"/>
      <w:pPr>
        <w:ind w:hanging="705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1C2322"/>
    <w:multiLevelType w:val="hybridMultilevel"/>
    <w:tmpl w:val="06AAF5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4026D5"/>
    <w:multiLevelType w:val="hybridMultilevel"/>
    <w:tmpl w:val="DE70F802"/>
    <w:lvl w:tplc="5BD2E8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F6D"/>
    <w:rsid w:val="00045071"/>
    <w:rsid w:val="00066E53"/>
    <w:rsid w:val="00076386"/>
    <w:rsid w:val="00112DDA"/>
    <w:rsid w:val="00137F7A"/>
    <w:rsid w:val="001431D1"/>
    <w:rsid w:val="001E5110"/>
    <w:rsid w:val="002045C4"/>
    <w:rsid w:val="00222DEE"/>
    <w:rsid w:val="002339A5"/>
    <w:rsid w:val="00260D71"/>
    <w:rsid w:val="002E19D3"/>
    <w:rsid w:val="003573E1"/>
    <w:rsid w:val="003E3B9B"/>
    <w:rsid w:val="004B414E"/>
    <w:rsid w:val="004C2F6D"/>
    <w:rsid w:val="004D29E2"/>
    <w:rsid w:val="00561CE8"/>
    <w:rsid w:val="00580CCC"/>
    <w:rsid w:val="006A28C8"/>
    <w:rsid w:val="006D2401"/>
    <w:rsid w:val="007715F7"/>
    <w:rsid w:val="0081054B"/>
    <w:rsid w:val="009061C1"/>
    <w:rsid w:val="00987AD2"/>
    <w:rsid w:val="009C7CF0"/>
    <w:rsid w:val="009E6EDC"/>
    <w:rsid w:val="00A06224"/>
    <w:rsid w:val="00A40918"/>
    <w:rsid w:val="00B12C7F"/>
    <w:rsid w:val="00BA708C"/>
    <w:rsid w:val="00BC76F2"/>
    <w:rsid w:val="00BD05DE"/>
    <w:rsid w:val="00BF0C2C"/>
    <w:rsid w:val="00C818CE"/>
    <w:rsid w:val="00D02144"/>
    <w:rsid w:val="00D12525"/>
    <w:rsid w:val="00D23D61"/>
    <w:rsid w:val="00D81414"/>
    <w:rsid w:val="00DC53AF"/>
    <w:rsid w:val="00DC6E09"/>
    <w:rsid w:val="00F62BE0"/>
    <w:rsid w:val="00FE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St-1550/2017</izvorni_sadrzaj>
    <derivirana_varijabla naziv="DomainObject.Predmet.OznakaBroj_1">St-1550/2017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HRVATSKIH VOJNIH INVALIDA DOMOVINSKOG RATA OSIJEK</izvorni_sadrzaj>
    <derivirana_varijabla naziv="DomainObject.Predmet.ProtustrankaFormated_1">  UDRUGA HRVATSKIH VOJNIH INVALIDA DOMOVINSKOG RATA OSIJEK</derivirana_varijabla>
  </DomainObject.Predmet.ProtustrankaFormated>
  <DomainObject.Predmet.ProtustrankaFormatedOIB>
    <izvorni_sadrzaj>  UDRUGA HRVATSKIH VOJNIH INVALIDA DOMOVINSKOG RATA OSIJEK, OIB 93971680392</izvorni_sadrzaj>
    <derivirana_varijabla naziv="DomainObject.Predmet.ProtustrankaFormatedOIB_1">  UDRUGA HRVATSKIH VOJNIH INVALIDA DOMOVINSKOG RATA OSIJEK, OIB 93971680392</derivirana_varijabla>
  </DomainObject.Predmet.ProtustrankaFormatedOIB>
  <DomainObject.Predmet.ProtustrankaFormatedWithAdress>
    <izvorni_sadrzaj> UDRUGA HRVATSKIH VOJNIH INVALIDA DOMOVINSKOG RATA OSIJEK, VIJENAC IVANA MEŠTROVIĆA 26b, 31000 Osijek</izvorni_sadrzaj>
    <derivirana_varijabla naziv="DomainObject.Predmet.ProtustrankaFormatedWithAdress_1"> UDRUGA HRVATSKIH VOJNIH INVALIDA DOMOVINSKOG RATA OSIJEK, VIJENAC IVANA MEŠTROVIĆA 26b, 31000 Osijek</derivirana_varijabla>
  </DomainObject.Predmet.ProtustrankaFormatedWithAdress>
  <DomainObject.Predmet.ProtustrankaFormatedWithAdressOIB>
    <izvorni_sadrzaj> UDRUGA HRVATSKIH VOJNIH INVALIDA DOMOVINSKOG RATA OSIJEK, OIB 93971680392, VIJENAC IVANA MEŠTROVIĆA 26b, 31000 Osijek</izvorni_sadrzaj>
    <derivirana_varijabla naziv="DomainObject.Predmet.ProtustrankaFormatedWithAdressOIB_1"> UDRUGA HRVATSKIH VOJNIH INVALIDA DOMOVINSKOG RATA OSIJEK, OIB 93971680392, VIJENAC IVANA MEŠTROVIĆA 26b, 31000 Osijek</derivirana_varijabla>
  </DomainObject.Predmet.ProtustrankaFormatedWithAdressOIB>
  <DomainObject.Predmet.ProtustrankaWithAdress>
    <izvorni_sadrzaj>UDRUGA HRVATSKIH VOJNIH INVALIDA DOMOVINSKOG RATA OSIJEK VIJENAC IVANA MEŠTROVIĆA 26b, 31000 Osijek</izvorni_sadrzaj>
    <derivirana_varijabla naziv="DomainObject.Predmet.ProtustrankaWithAdress_1">UDRUGA HRVATSKIH VOJNIH INVALIDA DOMOVINSKOG RATA OSIJEK VIJENAC IVANA MEŠTROVIĆA 26b, 31000 Osijek</derivirana_varijabla>
  </DomainObject.Predmet.ProtustrankaWithAdress>
  <DomainObject.Predmet.ProtustrankaWithAdressOIB>
    <izvorni_sadrzaj>UDRUGA HRVATSKIH VOJNIH INVALIDA DOMOVINSKOG RATA OSIJEK, OIB 93971680392, VIJENAC IVANA MEŠTROVIĆA 26b, 31000 Osijek</izvorni_sadrzaj>
    <derivirana_varijabla naziv="DomainObject.Predmet.ProtustrankaWithAdressOIB_1">UDRUGA HRVATSKIH VOJNIH INVALIDA DOMOVINSKOG RATA OSIJEK, OIB 93971680392, VIJENAC IVANA MEŠTROVIĆA 26b, 31000 Osijek</derivirana_varijabla>
  </DomainObject.Predmet.ProtustrankaWithAdressOIB>
  <DomainObject.Predmet.ProtustrankaNazivFormated>
    <izvorni_sadrzaj>UDRUGA HRVATSKIH VOJNIH INVALIDA DOMOVINSKOG RATA OSIJEK</izvorni_sadrzaj>
    <derivirana_varijabla naziv="DomainObject.Predmet.ProtustrankaNazivFormated_1">UDRUGA HRVATSKIH VOJNIH INVALIDA DOMOVINSKOG RATA OSIJEK</derivirana_varijabla>
  </DomainObject.Predmet.ProtustrankaNazivFormated>
  <DomainObject.Predmet.ProtustrankaNazivFormatedOIB>
    <izvorni_sadrzaj>UDRUGA HRVATSKIH VOJNIH INVALIDA DOMOVINSKOG RATA OSIJEK, OIB 93971680392</izvorni_sadrzaj>
    <derivirana_varijabla naziv="DomainObject.Predmet.ProtustrankaNazivFormatedOIB_1">UDRUGA HRVATSKIH VOJNIH INVALIDA DOMOVINSKOG RATA OSIJEK, OIB 93971680392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UDRUGA HRVATSKIH VOJNIH INVALIDA DOMOVINSKOG RATA OSIJEK</item>
    </izvorni_sadrzaj>
    <derivirana_varijabla naziv="DomainObject.Predmet.ProtuStrankaListFormated_1">
      <item>UDRUGA HRVATSKIH VOJNIH INVALIDA DOMOVINSKOG RATA OSIJEK</item>
    </derivirana_varijabla>
  </DomainObject.Predmet.ProtuStrankaListFormated>
  <DomainObject.Predmet.ProtuStrankaListFormatedOIB>
    <izvorni_sadrzaj>
      <item>UDRUGA HRVATSKIH VOJNIH INVALIDA DOMOVINSKOG RATA OSIJEK, OIB 93971680392</item>
    </izvorni_sadrzaj>
    <derivirana_varijabla naziv="DomainObject.Predmet.ProtuStrankaListFormatedOIB_1">
      <item>UDRUGA HRVATSKIH VOJNIH INVALIDA DOMOVINSKOG RATA OSIJEK, OIB 93971680392</item>
    </derivirana_varijabla>
  </DomainObject.Predmet.ProtuStrankaListFormatedOIB>
  <DomainObject.Predmet.ProtuStrankaListFormatedWithAdress>
    <izvorni_sadrzaj>
      <item>UDRUGA HRVATSKIH VOJNIH INVALIDA DOMOVINSKOG RATA OSIJEK, VIJENAC IVANA MEŠTROVIĆA 26b, 31000 Osijek</item>
    </izvorni_sadrzaj>
    <derivirana_varijabla naziv="DomainObject.Predmet.ProtuStrankaListFormatedWithAdress_1">
      <item>UDRUGA HRVATSKIH VOJNIH INVALIDA DOMOVINSKOG RATA OSIJEK, VIJENAC IVANA MEŠTROVIĆA 26b, 31000 Osijek</item>
    </derivirana_varijabla>
  </DomainObject.Predmet.ProtuStrankaListFormatedWithAdress>
  <DomainObject.Predmet.ProtuStrankaListFormatedWithAdressOIB>
    <izvorni_sadrzaj>
      <item>UDRUGA HRVATSKIH VOJNIH INVALIDA DOMOVINSKOG RATA OSIJEK, OIB 93971680392, VIJENAC IVANA MEŠTROVIĆA 26b, 31000 Osijek</item>
    </izvorni_sadrzaj>
    <derivirana_varijabla naziv="DomainObject.Predmet.ProtuStrankaListFormatedWithAdressOIB_1">
      <item>UDRUGA HRVATSKIH VOJNIH INVALIDA DOMOVINSKOG RATA OSIJEK, OIB 93971680392, VIJENAC IVANA MEŠTROVIĆA 26b, 31000 Osijek</item>
    </derivirana_varijabla>
  </DomainObject.Predmet.ProtuStrankaListFormatedWithAdressOIB>
  <DomainObject.Predmet.ProtuStrankaListNazivFormated>
    <izvorni_sadrzaj>
      <item>UDRUGA HRVATSKIH VOJNIH INVALIDA DOMOVINSKOG RATA OSIJEK</item>
    </izvorni_sadrzaj>
    <derivirana_varijabla naziv="DomainObject.Predmet.ProtuStrankaListNazivFormated_1">
      <item>UDRUGA HRVATSKIH VOJNIH INVALIDA DOMOVINSKOG RATA OSIJEK</item>
    </derivirana_varijabla>
  </DomainObject.Predmet.ProtuStrankaListNazivFormated>
  <DomainObject.Predmet.ProtuStrankaListNazivFormatedOIB>
    <izvorni_sadrzaj>
      <item>UDRUGA HRVATSKIH VOJNIH INVALIDA DOMOVINSKOG RATA OSIJEK, OIB 93971680392</item>
    </izvorni_sadrzaj>
    <derivirana_varijabla naziv="DomainObject.Predmet.ProtuStrankaListNazivFormatedOIB_1">
      <item>UDRUGA HRVATSKIH VOJNIH INVALIDA DOMOVINSKOG RATA OSIJEK, OIB 93971680392</item>
    </derivirana_varijabla>
  </DomainObject.Predmet.ProtuStrankaListNazivFormatedOIB>
  <DomainObject.Predmet.OstaliListFormated>
    <izvorni_sadrzaj>
      <item>Miljenko Kolobarić</item>
    </izvorni_sadrzaj>
    <derivirana_varijabla naziv="DomainObject.Predmet.OstaliListFormated_1">
      <item>Miljenko Kolobarić</item>
    </derivirana_varijabla>
  </DomainObject.Predmet.OstaliListFormated>
  <DomainObject.Predmet.OstaliListFormatedOIB>
    <izvorni_sadrzaj>
      <item>Miljenko Kolobarić, OIB 50162301368</item>
    </izvorni_sadrzaj>
    <derivirana_varijabla naziv="DomainObject.Predmet.OstaliListFormatedOIB_1">
      <item>Miljenko Kolobarić, OIB 50162301368</item>
    </derivirana_varijabla>
  </DomainObject.Predmet.OstaliListFormatedOIB>
  <DomainObject.Predmet.OstaliListFormatedWithAdress>
    <izvorni_sadrzaj>
      <item>Miljenko Kolobarić, Paška 23, 31000 Osijek</item>
    </izvorni_sadrzaj>
    <derivirana_varijabla naziv="DomainObject.Predmet.OstaliListFormatedWithAdress_1">
      <item>Miljenko Kolobarić, Paška 23, 31000 Osijek</item>
    </derivirana_varijabla>
  </DomainObject.Predmet.OstaliListFormatedWithAdress>
  <DomainObject.Predmet.OstaliListFormatedWithAdressOIB>
    <izvorni_sadrzaj>
      <item>Miljenko Kolobarić, OIB 50162301368, Paška 23, 31000 Osijek</item>
    </izvorni_sadrzaj>
    <derivirana_varijabla naziv="DomainObject.Predmet.OstaliListFormatedWithAdressOIB_1">
      <item>Miljenko Kolobarić, OIB 50162301368, Paška 23, 31000 Osijek</item>
    </derivirana_varijabla>
  </DomainObject.Predmet.OstaliListFormatedWithAdressOIB>
  <DomainObject.Predmet.OstaliListNazivFormated>
    <izvorni_sadrzaj>
      <item>Miljenko Kolobarić</item>
    </izvorni_sadrzaj>
    <derivirana_varijabla naziv="DomainObject.Predmet.OstaliListNazivFormated_1">
      <item>Miljenko Kolobarić</item>
    </derivirana_varijabla>
  </DomainObject.Predmet.OstaliListNazivFormated>
  <DomainObject.Predmet.OstaliListNazivFormatedOIB>
    <izvorni_sadrzaj>
      <item>Miljenko Kolobarić, OIB 50162301368</item>
    </izvorni_sadrzaj>
    <derivirana_varijabla naziv="DomainObject.Predmet.OstaliListNazivFormatedOIB_1">
      <item>Miljenko Kolobarić, OIB 50162301368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UDRUGA HRVATSKIH VOJNIH INVALIDA DOMOVINSKOG RATA OSIJEK</izvorni_sadrzaj>
    <derivirana_varijabla naziv="DomainObject.Predmet.ProtustrankaIDrugi_1">UDRUGA HRVATSKIH VOJNIH INVALIDA DOMOVINSKOG RATA OSIJEK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UDRUGA HRVATSKIH VOJNIH INVALIDA DOMOVINSKOG RATA OSIJEK, OIB 93971680392, VIJENAC IVANA MEŠTROVIĆA 26b, 31000 Osijek</izvorni_sadrzaj>
    <derivirana_varijabla naziv="DomainObject.Predmet.ProtustrankaIDrugiAdressOIB_1">UDRUGA HRVATSKIH VOJNIH INVALIDA DOMOVINSKOG RATA OSIJEK, OIB 93971680392, VIJENAC IVANA MEŠTROVIĆA 26b,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VOJNIH INVALIDA DOMOVINSKOG RATA OSIJEK</item>
      <item>Miljenko Kolobarić</item>
    </izvorni_sadrzaj>
    <derivirana_varijabla naziv="DomainObject.Predmet.SudioniciListNaziv_1">
      <item>UDRUGA HRVATSKIH VOJNIH INVALIDA DOMOVINSKOG RATA OSIJEK</item>
      <item>Miljenko Kolobarić</item>
    </derivirana_varijabla>
  </DomainObject.Predmet.SudioniciListNaziv>
  <DomainObject.Predmet.SudioniciListAdressOIB>
    <izvorni_sadrzaj>
      <item>UDRUGA HRVATSKIH VOJNIH INVALIDA DOMOVINSKOG RATA OSIJEK, OIB 93971680392, VIJENAC IVANA MEŠTROVIĆA 26b,31000 Osijek</item>
      <item>Miljenko Kolobarić, OIB 50162301368, Paška 23,31000 Osijek</item>
    </izvorni_sadrzaj>
    <derivirana_varijabla naziv="DomainObject.Predmet.SudioniciListAdressOIB_1">
      <item>UDRUGA HRVATSKIH VOJNIH INVALIDA DOMOVINSKOG RATA OSIJEK, OIB 93971680392, VIJENAC IVANA MEŠTROVIĆA 26b,31000 Osijek</item>
      <item>Miljenko Kolobarić, OIB 50162301368, Paška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93971680392</item>
      <item>, OIB 50162301368</item>
    </izvorni_sadrzaj>
    <derivirana_varijabla naziv="DomainObject.Predmet.SudioniciListNazivOIB_1">
      <item>, OIB 93971680392</item>
      <item>, OIB 50162301368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2555</properties:Characters>
  <properties:Lines>89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2017-12-18T13:00:00Z</dcterms:created>
  <dc:creator>Tihomir Kovačević</dc:creator>
  <cp:lastModifiedBy>Maja Kocijan</cp:lastModifiedBy>
  <cp:lastPrinted>2017-12-18T13:03:00Z</cp:lastPrinted>
  <dcterms:modified xmlns:xsi="http://www.w3.org/2001/XMLSchema-instance" xsi:type="dcterms:W3CDTF">2017-12-18T13:04:00Z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