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c4dd" w14:paraId="594c4d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BE1E4C">
        <w:t>52</w:t>
      </w:r>
      <w:r w:rsidR="009A5019">
        <w:t>0</w:t>
      </w:r>
      <w:r w:rsidR="00D13960">
        <w:t>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E1E4C">
        <w:t xml:space="preserve"> </w:t>
      </w:r>
      <w:r w:rsidR="009A5019">
        <w:t>BENTRA d.o.o., Varaždin, Vladimira Nazora 12, OIB: 23712052600</w:t>
      </w:r>
      <w:r w:rsidR="00665A9B">
        <w:t xml:space="preserve">, </w:t>
      </w:r>
      <w:r w:rsidR="00637444">
        <w:t xml:space="preserve">dana </w:t>
      </w:r>
      <w:r w:rsidR="00BE1E4C">
        <w:t>16</w:t>
      </w:r>
      <w:r w:rsidR="00AE50E3">
        <w:t>. listopada</w:t>
      </w:r>
      <w:r w:rsidR="0048721E">
        <w:t xml:space="preserve"> </w:t>
      </w:r>
      <w:r w:rsidR="0095167E">
        <w:t>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9A5019">
        <w:t xml:space="preserve"> BENTRA d.o.o., Varaždin, Vladimira Nazora 12, OIB: 23712052600</w:t>
      </w:r>
      <w:r w:rsidR="00740000">
        <w:t xml:space="preserve">, </w:t>
      </w:r>
      <w:r w:rsidR="00CB6C18">
        <w:t xml:space="preserve">iznosi </w:t>
      </w:r>
      <w:r w:rsidR="009A5019">
        <w:t>14.501,40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9314F0">
        <w:t>direktor dužnika</w:t>
      </w:r>
      <w:r w:rsidR="009A5019">
        <w:t xml:space="preserve"> Tihomir Bengeri, Varaždin, Vladimira Nazora 12, OIB: 70106850831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C34073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2B1115">
        <w:t>,</w:t>
      </w:r>
      <w:r>
        <w:t xml:space="preserve"> </w:t>
      </w:r>
      <w:r w:rsidR="00BE1E4C">
        <w:t>16</w:t>
      </w:r>
      <w:r w:rsidR="00AE50E3">
        <w:t>. listopada</w:t>
      </w:r>
      <w:r w:rsidR="0095167E">
        <w:t xml:space="preserve"> 2017</w:t>
      </w:r>
      <w:r>
        <w:t>.</w:t>
      </w:r>
    </w:p>
    <w:p w:rsidRDefault="00F949CB" w:rsidP="00F949CB" w:rsidR="00F949CB">
      <w:pPr>
        <w:jc w:val="both"/>
      </w:pPr>
    </w:p>
    <w:p w:rsidRDefault="001159F0" w:rsidP="00F949CB" w:rsidR="00F949C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49CB" w:rsidRPr="006F44C4">
        <w:t>SUDAC</w:t>
      </w:r>
    </w:p>
    <w:p w:rsidRDefault="00F949CB" w:rsidP="00F949CB" w:rsidR="00F949CB" w:rsidRPr="006F44C4">
      <w:pPr>
        <w:jc w:val="both"/>
      </w:pPr>
    </w:p>
    <w:p w:rsidRDefault="00F949CB" w:rsidP="00F949CB" w:rsidR="00F949CB" w:rsidRPr="006F44C4">
      <w:pPr>
        <w:ind w:firstLine="708" w:left="5664"/>
        <w:jc w:val="both"/>
      </w:pPr>
    </w:p>
    <w:p w:rsidRDefault="00F949CB" w:rsidP="00F949CB" w:rsidR="00F949CB" w:rsidRPr="006F44C4">
      <w:pPr>
        <w:ind w:firstLine="708" w:left="4248"/>
        <w:jc w:val="both"/>
      </w:pPr>
      <w:r w:rsidRPr="006F44C4">
        <w:t>Ksenija Flack-Makitan</w:t>
      </w:r>
      <w:r w:rsidR="00BE1E4C">
        <w:t>, v.r.</w:t>
      </w:r>
    </w:p>
    <w:p w:rsidRDefault="00F949CB" w:rsidP="00F949CB" w:rsidR="00F949CB" w:rsidRPr="006F44C4">
      <w:pPr>
        <w:ind w:firstLine="708" w:left="4956"/>
        <w:jc w:val="both"/>
      </w:pP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E70" w:rsidR="00555E70">
      <w:r>
        <w:separator/>
      </w:r>
    </w:p>
  </w:endnote>
  <w:endnote w:id="0" w:type="continuationSeparator">
    <w:p w:rsidRDefault="00555E70" w:rsidR="00555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E70" w:rsidR="00555E70">
      <w:r>
        <w:separator/>
      </w:r>
    </w:p>
  </w:footnote>
  <w:footnote w:id="0" w:type="continuationSeparator">
    <w:p w:rsidRDefault="00555E70" w:rsidR="00555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1D9F"/>
    <w:rsid w:val="00462410"/>
    <w:rsid w:val="0047710E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949CB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1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D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1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D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BENTRA društvo s ograničenom odgvornošću za trgovinu na veliko i malo, međunarodnu špediciju, uvoz-izvoz i usluge zastupanog po punomoćniku Tihomir Bengeri</izvorni_sadrzaj>
    <derivirana_varijabla naziv="DomainObject.Predmet.ProtustrankaFormated_1">  BENTRA društvo s ograničenom odgvornošću za trgovinu na veliko i malo, međunarodnu špediciju, uvoz-izvoz i usluge zastupanog po punomoćniku Tihomir Bengeri</derivirana_varijabla>
  </DomainObject.Predmet.ProtustrankaFormated>
  <DomainObject.Predmet.ProtustrankaFormatedOIB>
    <izvorni_sadrzaj>  BENTRA društvo s ograničenom odgvornošću za trgovinu na veliko i malo, međunarodnu špediciju, uvoz-izvoz i usluge, OIB 23712052600 zastupanog po punomoćniku Tihomir Bengeri</izvorni_sadrzaj>
    <derivirana_varijabla naziv="DomainObject.Predmet.ProtustrankaFormatedOIB_1">  BENTRA društvo s ograničenom odgvornošću za trgovinu na veliko i malo, međunarodnu špediciju, uvoz-izvoz i usluge, OIB 23712052600 zastupanog po punomoćniku Tihomir Bengeri</derivirana_varijabla>
  </DomainObject.Predmet.ProtustrankaFormatedOIB>
  <DomainObject.Predmet.ProtustrankaFormatedWithAdress>
    <izvorni_sadrzaj> BENTRA društvo s ograničenom odgvornošću za trgovinu na veliko i malo, međunarodnu špediciju, uvoz-izvoz i usluge, Vladimira Nazora 12, 42000 Varaždin zastupanog po punomoćniku Tihomir Bengeri</izvorni_sadrzaj>
    <derivirana_varijabla naziv="DomainObject.Predmet.ProtustrankaFormatedWithAdress_1"> BENTRA društvo s ograničenom odgvornošću za trgovinu na veliko i malo, međunarodnu špediciju, uvoz-izvoz i usluge, Vladimira Nazora 12, 42000 Varaždin zastupanog po punomoćniku Tihomir Bengeri</derivirana_varijabla>
  </DomainObject.Predmet.ProtustrankaFormatedWithAdress>
  <DomainObject.Predmet.ProtustrankaFormatedWithAdressOIB>
    <izvorni_sadrzaj> BENTRA društvo s ograničenom odgvornošću za trgovinu na veliko i malo, međunarodnu špediciju, uvoz-izvoz i usluge, OIB 23712052600, Vladimira Nazora 12, 42000 Varaždin zastupanog po punomoćniku Tihomir Bengeri</izvorni_sadrzaj>
    <derivirana_varijabla naziv="DomainObject.Predmet.ProtustrankaFormatedWithAdressOIB_1"> BENTRA društvo s ograničenom odgvornošću za trgovinu na veliko i malo, međunarodnu špediciju, uvoz-izvoz i usluge, OIB 23712052600, Vladimira Nazora 12, 42000 Varaždin zastupanog po punomoćniku Tihomir Bengeri</derivirana_varijabla>
  </DomainObject.Predmet.ProtustrankaFormatedWithAdressOIB>
  <DomainObject.Predmet.ProtustrankaWithAdress>
    <izvorni_sadrzaj>BENTRA društvo s ograničenom odgvornošću za trgovinu na veliko i malo, međunarodnu špediciju, uvoz-izvoz i usluge Vladimira Nazora 12, 42000 Varaždin</izvorni_sadrzaj>
    <derivirana_varijabla naziv="DomainObject.Predmet.ProtustrankaWithAdress_1">BENTRA društvo s ograničenom odgvornošću za trgovinu na veliko i malo, međunarodnu špediciju, uvoz-izvoz i usluge Vladimira Nazora 12, 42000 Varaždin</derivirana_varijabla>
  </DomainObject.Predmet.ProtustrankaWithAdress>
  <DomainObject.Predmet.ProtustrankaWithAdressOIB>
    <izvorni_sadrzaj>BENTRA društvo s ograničenom odgvornošću za trgovinu na veliko i malo, međunarodnu špediciju, uvoz-izvoz i usluge, OIB 23712052600, Vladimira Nazora 12, 42000 Varaždin</izvorni_sadrzaj>
    <derivirana_varijabla naziv="DomainObject.Predmet.ProtustrankaWithAdressOIB_1">BENTRA društvo s ograničenom odgvornošću za trgovinu na veliko i malo, međunarodnu špediciju, uvoz-izvoz i usluge, OIB 23712052600, Vladimira Nazora 12, 42000 Varaždin</derivirana_varijabla>
  </DomainObject.Predmet.ProtustrankaWithAdressOIB>
  <DomainObject.Predmet.ProtustrankaNazivFormated>
    <izvorni_sadrzaj>BENTRA društvo s ograničenom odgvornošću za trgovinu na veliko i malo, međunarodnu špediciju, uvoz-izvoz i usluge</izvorni_sadrzaj>
    <derivirana_varijabla naziv="DomainObject.Predmet.ProtustrankaNazivFormated_1">BENTRA društvo s ograničenom odgvornošću za trgovinu na veliko i malo, međunarodnu špediciju, uvoz-izvoz i usluge</derivirana_varijabla>
  </DomainObject.Predmet.ProtustrankaNazivFormated>
  <DomainObject.Predmet.ProtustrankaNazivFormatedOIB>
    <izvorni_sadrzaj>BENTRA društvo s ograničenom odgvornošću za trgovinu na veliko i malo, međunarodnu špediciju, uvoz-izvoz i usluge, OIB 23712052600</izvorni_sadrzaj>
    <derivirana_varijabla naziv="DomainObject.Predmet.ProtustrankaNazivFormatedOIB_1">BENTRA društvo s ograničenom odgvornošću za trgovinu na veliko i malo, međunarodnu špediciju, uvoz-izvoz i usluge, OIB 23712052600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14501.40</izvorni_sadrzaj>
    <derivirana_varijabla naziv="DomainObject.Predmet.TrenutnaVrijednost_1">14501.40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BENTRA društvo s ograničenom odgvornošću za trgovinu na veliko i malo, međunarodnu špediciju, uvoz-izvoz i usluge zastupanog po punomoćniku Tihomir Bengeri</item>
    </izvorni_sadrzaj>
    <derivirana_varijabla naziv="DomainObject.Predmet.ProtuStrankaListFormated_1">
      <item>BENTRA društvo s ograničenom odgvornošću za trgovinu na veliko i malo, međunarodnu špediciju, uvoz-izvoz i usluge zastupanog po punomoćniku Tihomir Bengeri</item>
    </derivirana_varijabla>
  </DomainObject.Predmet.ProtuStrankaListFormated>
  <DomainObject.Predmet.ProtuStrankaListFormatedOIB>
    <izvorni_sadrzaj>
      <item>BENTRA društvo s ograničenom odgvornošću za trgovinu na veliko i malo, međunarodnu špediciju, uvoz-izvoz i usluge, OIB 23712052600 zastupanog po punomoćniku Tihomir Bengeri</item>
    </izvorni_sadrzaj>
    <derivirana_varijabla naziv="DomainObject.Predmet.ProtuStrankaListFormatedOIB_1">
      <item>BENTRA društvo s ograničenom odgvornošću za trgovinu na veliko i malo, međunarodnu špediciju, uvoz-izvoz i usluge, OIB 23712052600 zastupanog po punomoćniku Tihomir Bengeri</item>
    </derivirana_varijabla>
  </DomainObject.Predmet.ProtuStrankaListFormatedOIB>
  <DomainObject.Predmet.ProtuStrankaListFormatedWithAdress>
    <izvorni_sadrzaj>
      <item>BENTRA društvo s ograničenom odgvornošću za trgovinu na veliko i malo, međunarodnu špediciju, uvoz-izvoz i usluge, Vladimira Nazora 12, 42000 Varaždin zastupanog po punomoćniku Tihomir Bengeri</item>
    </izvorni_sadrzaj>
    <derivirana_varijabla naziv="DomainObject.Predmet.ProtuStrankaListFormatedWithAdress_1">
      <item>BENTRA društvo s ograničenom odgvornošću za trgovinu na veliko i malo, međunarodnu špediciju, uvoz-izvoz i usluge, Vladimira Nazora 12, 42000 Varaždin zastupanog po punomoćniku Tihomir Bengeri</item>
    </derivirana_varijabla>
  </DomainObject.Predmet.ProtuStrankaListFormatedWithAdress>
  <DomainObject.Predmet.ProtuStrankaListFormatedWithAdressOIB>
    <izvorni_sadrzaj>
      <item>BENTRA društvo s ograničenom odgvornošću za trgovinu na veliko i malo, međunarodnu špediciju, uvoz-izvoz i usluge, OIB 23712052600, Vladimira Nazora 12, 42000 Varaždin zastupanog po punomoćniku Tihomir Bengeri</item>
    </izvorni_sadrzaj>
    <derivirana_varijabla naziv="DomainObject.Predmet.ProtuStrankaListFormatedWithAdressOIB_1">
      <item>BENTRA društvo s ograničenom odgvornošću za trgovinu na veliko i malo, međunarodnu špediciju, uvoz-izvoz i usluge, OIB 23712052600, Vladimira Nazora 12, 42000 Varaždin zastupanog po punomoćniku Tihomir Bengeri</item>
    </derivirana_varijabla>
  </DomainObject.Predmet.ProtuStrankaListFormatedWithAdressOIB>
  <DomainObject.Predmet.ProtuStrankaListNazivFormated>
    <izvorni_sadrzaj>
      <item>BENTRA društvo s ograničenom odgvornošću za trgovinu na veliko i malo, međunarodnu špediciju, uvoz-izvoz i usluge</item>
    </izvorni_sadrzaj>
    <derivirana_varijabla naziv="DomainObject.Predmet.ProtuStrankaListNazivFormated_1">
      <item>BENTRA društvo s ograničenom odgvornošću za trgovinu na veliko i malo, međunarodnu špediciju, uvoz-izvoz i usluge</item>
    </derivirana_varijabla>
  </DomainObject.Predmet.ProtuStrankaListNazivFormated>
  <DomainObject.Predmet.ProtuStrankaListNazivFormatedOIB>
    <izvorni_sadrzaj>
      <item>BENTRA društvo s ograničenom odgvornošću za trgovinu na veliko i malo, međunarodnu špediciju, uvoz-izvoz i usluge, OIB 23712052600</item>
    </izvorni_sadrzaj>
    <derivirana_varijabla naziv="DomainObject.Predmet.ProtuStrankaListNazivFormatedOIB_1">
      <item>BENTRA društvo s ograničenom odgvornošću za trgovinu na veliko i malo, međunarodnu špediciju, uvoz-izvoz i usluge, OIB 23712052600</item>
    </derivirana_varijabla>
  </DomainObject.Predmet.ProtuStrankaListNazivFormatedOIB>
  <DomainObject.Predmet.OstaliListFormated>
    <izvorni_sadrzaj>
      <item>Sudski registar</item>
      <item>Tihomir Bengeri punomoćnik sudionika u postupku BENTRA društvo s ograničenom odgvornošću za trgovinu na veliko i malo, međunarodnu špediciju, uvoz-izvoz i usluge</item>
    </izvorni_sadrzaj>
    <derivirana_varijabla naziv="DomainObject.Predmet.OstaliListFormated_1">
      <item>Sudski registar</item>
      <item>Tihomir Bengeri punomoćnik sudionika u postupku BENTRA društvo s ograničenom odgvornošću za trgovinu na veliko i malo, međunarodnu špediciju, uvoz-izvoz i usluge</item>
    </derivirana_varijabla>
  </DomainObject.Predmet.OstaliListFormated>
  <DomainObject.Predmet.OstaliListFormatedOIB>
    <izvorni_sadrzaj>
      <item>Sudski registar</item>
      <item>Tihomir Bengeri, OIB 70106850831 punomoćnik sudionika u postupku BENTRA društvo s ograničenom odgvornošću za trgovinu na veliko i malo, međunarodnu špediciju, uvoz-izvoz i usluge</item>
    </izvorni_sadrzaj>
    <derivirana_varijabla naziv="DomainObject.Predmet.OstaliListFormatedOIB_1">
      <item>Sudski registar</item>
      <item>Tihomir Bengeri, OIB 70106850831 punomoćnik sudionika u postupku BENTRA društvo s ograničenom odgvornošću za trgovinu na veliko i malo, međunarodnu špediciju, uvoz-izvoz i usluge</item>
    </derivirana_varijabla>
  </DomainObject.Predmet.OstaliListFormatedOIB>
  <DomainObject.Predmet.OstaliListFormatedWithAdress>
    <izvorni_sadrzaj>
      <item>Sudski registar</item>
      <item>Tihomir Bengeri, Vladimira Nazora 12, 42000 Varaždin punomoćnik sudionika u postupku BENTRA društvo s ograničenom odgvornošću za trgovinu na veliko i malo, međunarodnu špediciju, uvoz-izvoz i usluge</item>
    </izvorni_sadrzaj>
    <derivirana_varijabla naziv="DomainObject.Predmet.OstaliListFormatedWithAdress_1">
      <item>Sudski registar</item>
      <item>Tihomir Bengeri, Vladimira Nazora 12, 42000 Varaždin punomoćnik sudionika u postupku BENTRA društvo s ograničenom odgvornošću za trgovinu na veliko i malo, međunarodnu špediciju, uvoz-izvoz i usluge</item>
    </derivirana_varijabla>
  </DomainObject.Predmet.OstaliListFormatedWithAdress>
  <DomainObject.Predmet.OstaliListFormatedWithAdressOIB>
    <izvorni_sadrzaj>
      <item>Sudski registar</item>
      <item>Tihomir Bengeri, OIB 70106850831, Vladimira Nazora 12, 42000 Varaždin punomoćnik sudionika u postupku BENTRA društvo s ograničenom odgvornošću za trgovinu na veliko i malo, međunarodnu špediciju, uvoz-izvoz i usluge</item>
    </izvorni_sadrzaj>
    <derivirana_varijabla naziv="DomainObject.Predmet.OstaliListFormatedWithAdressOIB_1">
      <item>Sudski registar</item>
      <item>Tihomir Bengeri, OIB 70106850831, Vladimira Nazora 12, 42000 Varaždin punomoćnik sudionika u postupku BENTRA društvo s ograničenom odgvornošću za trgovinu na veliko i malo, međunarodnu špediciju, uvoz-izvoz i usluge</item>
    </derivirana_varijabla>
  </DomainObject.Predmet.OstaliListFormatedWithAdressOIB>
  <DomainObject.Predmet.OstaliListNazivFormated>
    <izvorni_sadrzaj>
      <item>Sudski registar</item>
      <item>Tihomir Bengeri</item>
    </izvorni_sadrzaj>
    <derivirana_varijabla naziv="DomainObject.Predmet.OstaliListNazivFormated_1">
      <item>Sudski registar</item>
      <item>Tihomir Bengeri</item>
    </derivirana_varijabla>
  </DomainObject.Predmet.OstaliListNazivFormated>
  <DomainObject.Predmet.OstaliListNazivFormatedOIB>
    <izvorni_sadrzaj>
      <item>Sudski registar</item>
      <item>Tihomir Bengeri, OIB 70106850831</item>
    </izvorni_sadrzaj>
    <derivirana_varijabla naziv="DomainObject.Predmet.OstaliListNazivFormatedOIB_1">
      <item>Sudski registar</item>
      <item>Tihomir Bengeri, OIB 70106850831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BENTRA društvo s ograničenom odgvornošću za trgovinu na veliko i malo, međunarodnu špediciju, uvoz-izvoz i usluge</izvorni_sadrzaj>
    <derivirana_varijabla naziv="DomainObject.Predmet.ProtustrankaIDrugi_1">BENTRA društvo s ograničenom odgvornošću za trgovinu na veliko i malo, međunarodnu špediciju, uvoz-izvoz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BENTRA društvo s ograničenom odgvornošću za trgovinu na veliko i malo, međunarodnu špediciju, uvoz-izvoz i usluge, OIB 23712052600, Vladimira Nazora 12, 42000 Varaždin</izvorni_sadrzaj>
    <derivirana_varijabla naziv="DomainObject.Predmet.ProtustrankaIDrugiAdressOIB_1">BENTRA društvo s ograničenom odgvornošću za trgovinu na veliko i malo, međunarodnu špediciju, uvoz-izvoz i usluge, OIB 23712052600, Vladimira Nazora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BENTRA društvo s ograničenom odgvornošću za trgovinu na veliko i malo, međunarodnu špediciju, uvoz-izvoz i usluge</item>
      <item>Sudski registar</item>
      <item>Tihomir Bengeri</item>
    </izvorni_sadrzaj>
    <derivirana_varijabla naziv="DomainObject.Predmet.SudioniciListNaziv_1">
      <item>Financijska agencija</item>
      <item>BENTRA društvo s ograničenom odgvornošću za trgovinu na veliko i malo, međunarodnu špediciju, uvoz-izvoz i usluge</item>
      <item>Sudski registar</item>
      <item>Tihomir Bengeri</item>
    </derivirana_varijabla>
  </DomainObject.Predmet.SudioniciListNaziv>
  <DomainObject.Predmet.SudioniciListAdressOIB>
    <izvorni_sadrzaj>
      <item>Financijska agencija, OIB 85821130368, Ulica grada Vukovara 70,10000 Zagreb</item>
      <item>BENTRA društvo s ograničenom odgvornošću za trgovinu na veliko i malo, međunarodnu špediciju, uvoz-izvoz i usluge, OIB 23712052600, Vladimira Nazora 12,42000 Varaždin</item>
      <item>Sudski registar</item>
      <item>Tihomir Bengeri, OIB 70106850831, Vladimira Nazora 12,42000 Varaždin</item>
    </izvorni_sadrzaj>
    <derivirana_varijabla naziv="DomainObject.Predmet.SudioniciListAdressOIB_1">
      <item>Financijska agencija, OIB 85821130368, Ulica grada Vukovara 70,10000 Zagreb</item>
      <item>BENTRA društvo s ograničenom odgvornošću za trgovinu na veliko i malo, međunarodnu špediciju, uvoz-izvoz i usluge, OIB 23712052600, Vladimira Nazora 12,42000 Varaždin</item>
      <item>Sudski registar</item>
      <item>Tihomir Bengeri, OIB 70106850831, Vladimira Nazora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23712052600</item>
      <item>, OIB null</item>
      <item>, OIB 70106850831</item>
    </izvorni_sadrzaj>
    <derivirana_varijabla naziv="DomainObject.Predmet.SudioniciListNazivOIB_1">
      <item>, OIB 85821130368</item>
      <item>, OIB 23712052600</item>
      <item>, OIB null</item>
      <item>, OIB 70106850831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92884-9245-4165-8424-3CB8B9F3C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1855</properties:Characters>
  <properties:Lines>48</properties:Lines>
  <properties:Paragraphs>14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2017-10-13T12:12:00Z</cp:lastPrinted>
  <dcterms:modified xmlns:xsi="http://www.w3.org/2001/XMLSchema-instance" xsi:type="dcterms:W3CDTF">2017-10-16T06:42:00Z</dcterms:modified>
  <cp:revision>124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