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3279" w14:paraId="ec23279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F7222D" w:rsidP="0061562F" w:rsidR="00F7222D" w:rsidRPr="00F7222D">
      <w:pPr>
        <w:ind w:firstLine="360"/>
        <w:jc w:val="right"/>
        <w:rPr>
          <w:b/>
        </w:rPr>
      </w:pPr>
      <w:r w:rsidRPr="00F7222D">
        <w:rPr>
          <w:b/>
        </w:rPr>
        <w:t xml:space="preserve">ZORAN KRIČKA, Šibenik, </w:t>
      </w:r>
    </w:p>
    <w:p w:rsidRDefault="00F7222D" w:rsidP="0061562F" w:rsidR="003768DC" w:rsidRPr="00F7222D">
      <w:pPr>
        <w:ind w:firstLine="360"/>
        <w:jc w:val="right"/>
        <w:rPr>
          <w:b/>
        </w:rPr>
      </w:pPr>
      <w:r w:rsidRPr="00F7222D">
        <w:rPr>
          <w:b/>
        </w:rPr>
        <w:t>Matije Gupca 101</w:t>
      </w:r>
    </w:p>
    <w:p w:rsidRDefault="00F7222D" w:rsidP="0061562F" w:rsidR="00F7222D">
      <w:pPr>
        <w:ind w:firstLine="360"/>
        <w:jc w:val="right"/>
      </w:pPr>
    </w:p>
    <w:p w:rsidRDefault="00120463" w:rsidP="000E2300" w:rsidR="00606557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7222D">
        <w:t>58</w:t>
      </w:r>
      <w:r w:rsidR="00C31F32">
        <w:t>/16-</w:t>
      </w:r>
      <w:r w:rsidR="00EB06D0">
        <w:t>4</w:t>
      </w:r>
      <w:r w:rsidR="001A7D41">
        <w:t xml:space="preserve"> </w:t>
      </w:r>
      <w:r w:rsidRPr="00B0613D">
        <w:t xml:space="preserve">od </w:t>
      </w:r>
      <w:r w:rsidR="003D5CEE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F7222D">
        <w:t>KMM UNIVERZAL d.</w:t>
      </w:r>
      <w:r w:rsidR="003D5CEE">
        <w:t xml:space="preserve"> </w:t>
      </w:r>
      <w:r w:rsidR="00F7222D">
        <w:t>o.</w:t>
      </w:r>
      <w:r w:rsidR="003D5CEE">
        <w:t xml:space="preserve"> </w:t>
      </w:r>
      <w:r w:rsidR="00F7222D">
        <w:t>o., Šibenik, Matije Gupca 101, OIB:17948524576</w:t>
      </w:r>
      <w:r w:rsidR="0061562F">
        <w:t>.</w:t>
      </w:r>
    </w:p>
    <w:p w:rsidRDefault="0061562F" w:rsidP="000E2300" w:rsidR="0061562F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3D5CEE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3D5CEE">
        <w:rPr>
          <w:bCs/>
        </w:rPr>
        <w:t>12,40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3D5CEE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3D5CEE">
        <w:rPr>
          <w:bCs/>
        </w:rPr>
        <w:t>12,50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3D5CEE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EB06D0">
      <w:t>3</w:t>
    </w:r>
    <w:r w:rsidR="00F7222D">
      <w:t>58</w:t>
    </w:r>
    <w:r w:rsidR="00EB06D0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8DC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5CEE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1701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1562F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222D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1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7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7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7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7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1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7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7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7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7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KMM UNIVERZAL  d. o. o. za građevinarstvo i trgovinu</izvorni_sadrzaj>
    <derivirana_varijabla naziv="DomainObject.Predmet.ProtustrankaFormated_1">  KMM UNIVERZAL  d. o. o. za građevinarstvo i trgovinu</derivirana_varijabla>
  </DomainObject.Predmet.ProtustrankaFormated>
  <DomainObject.Predmet.ProtustrankaFormatedOIB>
    <izvorni_sadrzaj>  KMM UNIVERZAL  d. o. o. za građevinarstvo i trgovinu, OIB 17948524576</izvorni_sadrzaj>
    <derivirana_varijabla naziv="DomainObject.Predmet.ProtustrankaFormatedOIB_1">  KMM UNIVERZAL  d. o. o. za građevinarstvo i trgovinu, OIB 17948524576</derivirana_varijabla>
  </DomainObject.Predmet.ProtustrankaFormatedOIB>
  <DomainObject.Predmet.ProtustrankaFormatedWithAdress>
    <izvorni_sadrzaj> KMM UNIVERZAL  d. o. o. za građevinarstvo i trgovinu, Matije Gupca 101, 22000 Šibenik</izvorni_sadrzaj>
    <derivirana_varijabla naziv="DomainObject.Predmet.ProtustrankaFormatedWithAdress_1"> KMM UNIVERZAL  d. o. o. za građevinarstvo i trgovinu, Matije Gupca 101, 22000 Šibenik</derivirana_varijabla>
  </DomainObject.Predmet.ProtustrankaFormatedWithAdress>
  <DomainObject.Predmet.ProtustrankaFormatedWithAdressOIB>
    <izvorni_sadrzaj> KMM UNIVERZAL  d. o. o. za građevinarstvo i trgovinu, OIB 17948524576, Matije Gupca 101, 22000 Šibenik</izvorni_sadrzaj>
    <derivirana_varijabla naziv="DomainObject.Predmet.ProtustrankaFormatedWithAdressOIB_1"> KMM UNIVERZAL  d. o. o. za građevinarstvo i trgovinu, OIB 17948524576, Matije Gupca 101, 22000 Šibenik</derivirana_varijabla>
  </DomainObject.Predmet.ProtustrankaFormatedWithAdressOIB>
  <DomainObject.Predmet.ProtustrankaWithAdress>
    <izvorni_sadrzaj>KMM UNIVERZAL  d. o. o. za građevinarstvo i trgovinu Matije Gupca 101, 22000 Šibenik</izvorni_sadrzaj>
    <derivirana_varijabla naziv="DomainObject.Predmet.ProtustrankaWithAdress_1">KMM UNIVERZAL  d. o. o. za građevinarstvo i trgovinu Matije Gupca 101, 22000 Šibenik</derivirana_varijabla>
  </DomainObject.Predmet.ProtustrankaWithAdress>
  <DomainObject.Predmet.ProtustrankaWithAdressOIB>
    <izvorni_sadrzaj>KMM UNIVERZAL  d. o. o. za građevinarstvo i trgovinu, OIB 17948524576, Matije Gupca 101, 22000 Šibenik</izvorni_sadrzaj>
    <derivirana_varijabla naziv="DomainObject.Predmet.ProtustrankaWithAdressOIB_1">KMM UNIVERZAL  d. o. o. za građevinarstvo i trgovinu, OIB 17948524576, Matije Gupca 101, 22000 Šibenik</derivirana_varijabla>
  </DomainObject.Predmet.ProtustrankaWithAdressOIB>
  <DomainObject.Predmet.ProtustrankaNazivFormated>
    <izvorni_sadrzaj>KMM UNIVERZAL  d. o. o. za građevinarstvo i trgovinu</izvorni_sadrzaj>
    <derivirana_varijabla naziv="DomainObject.Predmet.ProtustrankaNazivFormated_1">KMM UNIVERZAL  d. o. o. za građevinarstvo i trgovinu</derivirana_varijabla>
  </DomainObject.Predmet.ProtustrankaNazivFormated>
  <DomainObject.Predmet.ProtustrankaNazivFormatedOIB>
    <izvorni_sadrzaj>KMM UNIVERZAL  d. o. o. za građevinarstvo i trgovinu, OIB 17948524576</izvorni_sadrzaj>
    <derivirana_varijabla naziv="DomainObject.Predmet.ProtustrankaNazivFormatedOIB_1">KMM UNIVERZAL  d. o. o. za građevinarstvo i trgovinu, OIB 17948524576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KMM UNIVERZAL  d. o. o. za građevinarstvo i trgovinu</item>
    </izvorni_sadrzaj>
    <derivirana_varijabla naziv="DomainObject.Predmet.ProtuStrankaListFormated_1">
      <item>KMM UNIVERZAL  d. o. o. za građevinarstvo i trgovinu</item>
    </derivirana_varijabla>
  </DomainObject.Predmet.ProtuStrankaListFormated>
  <DomainObject.Predmet.ProtuStrankaListFormatedOIB>
    <izvorni_sadrzaj>
      <item>KMM UNIVERZAL  d. o. o. za građevinarstvo i trgovinu, OIB 17948524576</item>
    </izvorni_sadrzaj>
    <derivirana_varijabla naziv="DomainObject.Predmet.ProtuStrankaListFormatedOIB_1">
      <item>KMM UNIVERZAL  d. o. o. za građevinarstvo i trgovinu, OIB 17948524576</item>
    </derivirana_varijabla>
  </DomainObject.Predmet.ProtuStrankaListFormatedOIB>
  <DomainObject.Predmet.ProtuStrankaListFormatedWithAdress>
    <izvorni_sadrzaj>
      <item>KMM UNIVERZAL  d. o. o. za građevinarstvo i trgovinu, Matije Gupca 101, 22000 Šibenik</item>
    </izvorni_sadrzaj>
    <derivirana_varijabla naziv="DomainObject.Predmet.ProtuStrankaListFormatedWithAdress_1">
      <item>KMM UNIVERZAL  d. o. o. za građevinarstvo i trgovinu, Matije Gupca 101, 22000 Šibenik</item>
    </derivirana_varijabla>
  </DomainObject.Predmet.ProtuStrankaListFormatedWithAdress>
  <DomainObject.Predmet.ProtuStrankaListFormatedWithAdressOIB>
    <izvorni_sadrzaj>
      <item>KMM UNIVERZAL  d. o. o. za građevinarstvo i trgovinu, OIB 17948524576, Matije Gupca 101, 22000 Šibenik</item>
    </izvorni_sadrzaj>
    <derivirana_varijabla naziv="DomainObject.Predmet.ProtuStrankaListFormatedWithAdressOIB_1">
      <item>KMM UNIVERZAL  d. o. o. za građevinarstvo i trgovinu, OIB 17948524576, Matije Gupca 101, 22000 Šibenik</item>
    </derivirana_varijabla>
  </DomainObject.Predmet.ProtuStrankaListFormatedWithAdressOIB>
  <DomainObject.Predmet.ProtuStrankaListNazivFormated>
    <izvorni_sadrzaj>
      <item>KMM UNIVERZAL  d. o. o. za građevinarstvo i trgovinu</item>
    </izvorni_sadrzaj>
    <derivirana_varijabla naziv="DomainObject.Predmet.ProtuStrankaListNazivFormated_1">
      <item>KMM UNIVERZAL  d. o. o. za građevinarstvo i trgovinu</item>
    </derivirana_varijabla>
  </DomainObject.Predmet.ProtuStrankaListNazivFormated>
  <DomainObject.Predmet.ProtuStrankaListNazivFormatedOIB>
    <izvorni_sadrzaj>
      <item>KMM UNIVERZAL  d. o. o. za građevinarstvo i trgovinu, OIB 17948524576</item>
    </izvorni_sadrzaj>
    <derivirana_varijabla naziv="DomainObject.Predmet.ProtuStrankaListNazivFormatedOIB_1">
      <item>KMM UNIVERZAL  d. o. o. za građevinarstvo i trgovinu, OIB 17948524576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KMM UNIVERZAL  d. o. o. za građevinarstvo i trgovinu</izvorni_sadrzaj>
    <derivirana_varijabla naziv="DomainObject.Predmet.ProtustrankaIDrugi_1">KMM UNIVERZAL  d. o. o. za građevinarstvo i trgovinu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KMM UNIVERZAL  d. o. o. za građevinarstvo i trgovinu, OIB 17948524576, Matije Gupca 101, 22000 Šibenik</izvorni_sadrzaj>
    <derivirana_varijabla naziv="DomainObject.Predmet.ProtustrankaIDrugiAdressOIB_1">KMM UNIVERZAL  d. o. o. za građevinarstvo i trgovinu, OIB 17948524576, Matije Gupca 101,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KMM UNIVERZAL  d. o. o. za građevinarstvo i trgovinu</item>
    </izvorni_sadrzaj>
    <derivirana_varijabla naziv="DomainObject.Predmet.SudioniciListNaziv_1">
      <item>FINA - Podružnica Šibenik</item>
      <item>KMM UNIVERZAL  d. o. o. za građevinarstvo i trgovinu</item>
    </derivirana_varijabla>
  </DomainObject.Predmet.SudioniciListNaziv>
  <DomainObject.Predmet.SudioniciListAdressOIB>
    <izvorni_sadrzaj>
      <item>FINA - Podružnica Šibenik, OIB 85821130368, Perivoj Luje Marune 1,22000 Šibenik</item>
      <item>KMM UNIVERZAL  d. o. o. za građevinarstvo i trgovinu, OIB 17948524576, Matije Gupca 101,22000 Šibenik</item>
    </izvorni_sadrzaj>
    <derivirana_varijabla naziv="DomainObject.Predmet.SudioniciListAdressOIB_1">
      <item>FINA - Podružnica Šibenik, OIB 85821130368, Perivoj Luje Marune 1,22000 Šibenik</item>
      <item>KMM UNIVERZAL  d. o. o. za građevinarstvo i trgovinu, OIB 17948524576, Matije Gupca 101,22000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17948524576</item>
    </izvorni_sadrzaj>
    <derivirana_varijabla naziv="DomainObject.Predmet.SudioniciListNazivOIB_1">
      <item>, OIB 85821130368</item>
      <item>, OIB 17948524576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E6268-E91B-4E42-BEA0-37CF8B165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798</properties:Characters>
  <properties:Lines>40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2016-03-16T14:14:00Z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2016-04-06T09:09:00Z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