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825d" w14:paraId="965825d"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4D727E">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4D727E">
        <w:t>. St-</w:t>
      </w:r>
      <w:r w:rsidR="004D727E" w:rsidRPr="004D727E">
        <w:t>1443</w:t>
      </w:r>
      <w:r w:rsidR="00CE6E4E" w:rsidRPr="004D727E">
        <w:t>/17-</w:t>
      </w:r>
      <w:r w:rsidR="007111EA">
        <w:t>16</w:t>
      </w:r>
    </w:p>
    <w:p w:rsidRDefault="00FF58DC" w:rsidP="00FF58DC" w:rsidR="00FF58DC">
      <w:pPr>
        <w:jc w:val="center"/>
        <w:rPr>
          <w:lang w:val="pt-BR"/>
        </w:rPr>
      </w:pP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7111EA">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t xml:space="preserve">prijedloga  </w:t>
      </w:r>
      <w:r w:rsidRPr="00F0076D">
        <w:t>predlagatelja Republike Hrvatske, Ministarstva financija, Porezne uprave, OIB: 18683136487, koju zastupa Županij</w:t>
      </w:r>
      <w:r>
        <w:t>sko državno odvjetništ</w:t>
      </w:r>
      <w:r w:rsidR="00F0076D">
        <w:t>vo u Velikoj Gorici</w:t>
      </w:r>
      <w:r>
        <w:t xml:space="preserve">, </w:t>
      </w:r>
      <w:r w:rsidRPr="00FF58DC">
        <w:t xml:space="preserve">za otvaranje stečajnog postupka </w:t>
      </w:r>
      <w:r>
        <w:t xml:space="preserve">nad </w:t>
      </w:r>
      <w:r w:rsidRPr="00F0076D">
        <w:t xml:space="preserve">dužnikom </w:t>
      </w:r>
      <w:r w:rsidR="00F0076D" w:rsidRPr="00F0076D">
        <w:t>I.T.D.</w:t>
      </w:r>
      <w:r w:rsidR="003E3635" w:rsidRPr="00F0076D">
        <w:t xml:space="preserve"> d.o.o., OIB</w:t>
      </w:r>
      <w:r w:rsidR="00F0076D" w:rsidRPr="00F0076D">
        <w:t>:</w:t>
      </w:r>
      <w:r w:rsidR="003E3635" w:rsidRPr="00F0076D">
        <w:t xml:space="preserve"> </w:t>
      </w:r>
      <w:r w:rsidR="00F0076D" w:rsidRPr="00F0076D">
        <w:t>53596530833</w:t>
      </w:r>
      <w:r w:rsidR="003E3635" w:rsidRPr="00F0076D">
        <w:t xml:space="preserve">, </w:t>
      </w:r>
      <w:r w:rsidR="00F0076D" w:rsidRPr="00F0076D">
        <w:t>Samobor</w:t>
      </w:r>
      <w:r w:rsidR="003E3635" w:rsidRPr="00F0076D">
        <w:t xml:space="preserve">, </w:t>
      </w:r>
      <w:r w:rsidR="007111EA">
        <w:t>Samostanska 20</w:t>
      </w:r>
      <w:r w:rsidR="003E3635" w:rsidRPr="00F0076D">
        <w:t xml:space="preserve">, </w:t>
      </w:r>
      <w:r w:rsidR="003E3635" w:rsidRPr="007111EA">
        <w:t xml:space="preserve">dana </w:t>
      </w:r>
      <w:r w:rsidR="007111EA" w:rsidRPr="007111EA">
        <w:t>6</w:t>
      </w:r>
      <w:r w:rsidRPr="007111EA">
        <w:t xml:space="preserve">. </w:t>
      </w:r>
      <w:r w:rsidR="007111EA" w:rsidRPr="007111EA">
        <w:t>prosinca</w:t>
      </w:r>
      <w:r w:rsidRPr="007111EA">
        <w:t xml:space="preserve"> 201</w:t>
      </w:r>
      <w:r w:rsidR="00F0076D" w:rsidRPr="007111EA">
        <w:t>8</w:t>
      </w:r>
      <w:r w:rsidRPr="007111EA">
        <w:t>.,</w:t>
      </w:r>
    </w:p>
    <w:p w:rsidRDefault="00F93886" w:rsidP="00F93886" w:rsidR="00F93886" w:rsidRPr="002F4DE8">
      <w:pPr>
        <w:jc w:val="both"/>
        <w:rPr>
          <w:color w:val="FF0000"/>
        </w:rPr>
      </w:pP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F0076D" w:rsidRPr="00F0076D">
        <w:t xml:space="preserve">I.T.D. d.o.o., OIB: 53596530833, Samobor, </w:t>
      </w:r>
      <w:r w:rsidR="007111EA">
        <w:t>Samostanska 20</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w:t>
      </w:r>
      <w:r w:rsidR="00E43B53" w:rsidRPr="007111EA">
        <w:rPr>
          <w:rFonts w:hAnsi="Times New Roman" w:ascii="Times New Roman"/>
          <w:i w:val="false"/>
          <w:color w:val="auto"/>
          <w:szCs w:val="24"/>
        </w:rPr>
        <w:t xml:space="preserve">za </w:t>
      </w:r>
      <w:r w:rsidR="007D49C6" w:rsidRPr="007111EA">
        <w:rPr>
          <w:rFonts w:hAnsi="Times New Roman" w:ascii="Times New Roman"/>
          <w:i w:val="false"/>
          <w:color w:val="auto"/>
          <w:szCs w:val="24"/>
        </w:rPr>
        <w:t>2</w:t>
      </w:r>
      <w:r w:rsidR="00AC7D7B" w:rsidRPr="007111EA">
        <w:rPr>
          <w:rFonts w:hAnsi="Times New Roman" w:ascii="Times New Roman"/>
          <w:i w:val="false"/>
          <w:color w:val="auto"/>
          <w:szCs w:val="24"/>
        </w:rPr>
        <w:t>2</w:t>
      </w:r>
      <w:r w:rsidR="007D49C6" w:rsidRPr="007111EA">
        <w:rPr>
          <w:rFonts w:hAnsi="Times New Roman" w:ascii="Times New Roman"/>
          <w:i w:val="false"/>
          <w:color w:val="auto"/>
          <w:szCs w:val="24"/>
        </w:rPr>
        <w:t xml:space="preserve">. </w:t>
      </w:r>
      <w:r w:rsidR="00AC7D7B" w:rsidRPr="007111EA">
        <w:rPr>
          <w:rFonts w:hAnsi="Times New Roman" w:ascii="Times New Roman"/>
          <w:i w:val="false"/>
          <w:color w:val="auto"/>
          <w:szCs w:val="24"/>
        </w:rPr>
        <w:t>siječnja</w:t>
      </w:r>
      <w:r w:rsidR="00F93886" w:rsidRPr="007111EA">
        <w:rPr>
          <w:rFonts w:hAnsi="Times New Roman" w:ascii="Times New Roman"/>
          <w:i w:val="false"/>
          <w:color w:val="auto"/>
          <w:szCs w:val="24"/>
        </w:rPr>
        <w:t xml:space="preserve"> 2</w:t>
      </w:r>
      <w:r w:rsidR="00AC7D7B" w:rsidRPr="007111EA">
        <w:rPr>
          <w:rFonts w:hAnsi="Times New Roman" w:ascii="Times New Roman"/>
          <w:i w:val="false"/>
          <w:color w:val="auto"/>
          <w:szCs w:val="24"/>
        </w:rPr>
        <w:t>019</w:t>
      </w:r>
      <w:r w:rsidR="00BD75C3" w:rsidRPr="007111EA">
        <w:rPr>
          <w:rFonts w:hAnsi="Times New Roman" w:ascii="Times New Roman"/>
          <w:i w:val="false"/>
          <w:color w:val="auto"/>
          <w:szCs w:val="24"/>
        </w:rPr>
        <w:t xml:space="preserve">. u </w:t>
      </w:r>
      <w:r w:rsidR="003E3635" w:rsidRPr="007111EA">
        <w:rPr>
          <w:rFonts w:hAnsi="Times New Roman" w:ascii="Times New Roman"/>
          <w:i w:val="false"/>
          <w:color w:val="auto"/>
          <w:szCs w:val="24"/>
        </w:rPr>
        <w:t>10:0</w:t>
      </w:r>
      <w:r w:rsidR="007D49C6" w:rsidRPr="007111EA">
        <w:rPr>
          <w:rFonts w:hAnsi="Times New Roman" w:ascii="Times New Roman"/>
          <w:i w:val="false"/>
          <w:color w:val="auto"/>
          <w:szCs w:val="24"/>
        </w:rPr>
        <w:t>0</w:t>
      </w:r>
      <w:r w:rsidR="00E43B53" w:rsidRPr="007111EA">
        <w:rPr>
          <w:rFonts w:hAnsi="Times New Roman" w:ascii="Times New Roman"/>
          <w:i w:val="false"/>
          <w:color w:val="auto"/>
          <w:szCs w:val="24"/>
        </w:rPr>
        <w:t xml:space="preserve"> sati,</w:t>
      </w:r>
      <w:r w:rsidR="00E43B53" w:rsidRPr="007111EA">
        <w:rPr>
          <w:rFonts w:hAnsi="Times New Roman" w:ascii="Times New Roman"/>
          <w:bCs/>
          <w:i w:val="false"/>
          <w:color w:val="auto"/>
          <w:szCs w:val="24"/>
        </w:rPr>
        <w:t xml:space="preserve"> u</w:t>
      </w:r>
      <w:r w:rsidR="007C35EA" w:rsidRPr="007111EA">
        <w:rPr>
          <w:rFonts w:hAnsi="Times New Roman" w:ascii="Times New Roman"/>
          <w:i w:val="false"/>
          <w:color w:val="auto"/>
          <w:szCs w:val="24"/>
        </w:rPr>
        <w:t xml:space="preserve"> zgradi</w:t>
      </w:r>
      <w:r w:rsidR="007C35EA" w:rsidRPr="007D49C6">
        <w:rPr>
          <w:rFonts w:hAnsi="Times New Roman" w:ascii="Times New Roman"/>
          <w:i w:val="false"/>
          <w:color w:val="auto"/>
          <w:szCs w:val="24"/>
        </w:rPr>
        <w:t xml:space="preserve"> ovog suda u sobi br. </w:t>
      </w:r>
      <w:r w:rsidR="00AC7D7B">
        <w:rPr>
          <w:rFonts w:hAnsi="Times New Roman" w:ascii="Times New Roman"/>
          <w:i w:val="false"/>
          <w:color w:val="auto"/>
          <w:szCs w:val="24"/>
        </w:rPr>
        <w:t>89</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3E3635" w:rsidP="002D799D" w:rsidR="003E3635">
      <w:pPr>
        <w:numPr>
          <w:ilvl w:val="0"/>
          <w:numId w:val="4"/>
        </w:numPr>
        <w:tabs>
          <w:tab w:pos="720" w:val="clear"/>
          <w:tab w:pos="1440" w:val="num"/>
        </w:tabs>
        <w:ind w:left="1440"/>
        <w:jc w:val="both"/>
      </w:pPr>
      <w:r>
        <w:t>predlagatelja,</w:t>
      </w:r>
    </w:p>
    <w:p w:rsidRDefault="003E15C9" w:rsidP="002D799D" w:rsidR="00494628" w:rsidRPr="00FF58DC">
      <w:pPr>
        <w:numPr>
          <w:ilvl w:val="0"/>
          <w:numId w:val="4"/>
        </w:numPr>
        <w:tabs>
          <w:tab w:pos="720" w:val="clear"/>
          <w:tab w:pos="1440" w:val="num"/>
        </w:tabs>
        <w:ind w:left="1440"/>
        <w:jc w:val="both"/>
      </w:pPr>
      <w:r w:rsidRPr="00FF58DC">
        <w:t>dužnik</w:t>
      </w:r>
      <w:r w:rsidR="003E3635">
        <w:t>,</w:t>
      </w:r>
    </w:p>
    <w:p w:rsidRDefault="00E43B53" w:rsidP="00E43B53" w:rsidR="001E35A9" w:rsidRPr="006A4425">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 xml:space="preserve">o zakonu </w:t>
      </w:r>
      <w:r w:rsidR="002D799D" w:rsidRPr="006A4425">
        <w:t>dužnika</w:t>
      </w:r>
      <w:r w:rsidR="007C35EA" w:rsidRPr="006A4425">
        <w:t xml:space="preserve">: </w:t>
      </w:r>
      <w:r w:rsidR="00F0076D" w:rsidRPr="006A4425">
        <w:t>Darko Pavičić</w:t>
      </w:r>
      <w:r w:rsidR="003E3635" w:rsidRPr="006A4425">
        <w:t xml:space="preserve">, OIB: </w:t>
      </w:r>
      <w:r w:rsidR="00F0076D" w:rsidRPr="006A4425">
        <w:t>31826008787</w:t>
      </w:r>
      <w:hyperlink r:id="rId9" w:history="true">
        <w:r w:rsidR="003E3635" w:rsidRPr="006A4425">
          <w:t>,</w:t>
        </w:r>
      </w:hyperlink>
      <w:r w:rsidR="006A4425" w:rsidRPr="006A4425">
        <w:br/>
        <w:t xml:space="preserve">Zagreb, </w:t>
      </w:r>
      <w:r w:rsidR="00F0076D" w:rsidRPr="006A4425">
        <w:t>Istarska ulica 45/B</w:t>
      </w:r>
      <w:r w:rsidR="003E3635" w:rsidRPr="006A4425">
        <w:t xml:space="preserve">, </w:t>
      </w:r>
    </w:p>
    <w:p w:rsidRDefault="001E35A9" w:rsidP="003E3635" w:rsidR="003E3635" w:rsidRPr="006A4425">
      <w:pPr>
        <w:ind w:left="360"/>
        <w:jc w:val="both"/>
      </w:pPr>
      <w:r>
        <w:tab/>
        <w:t xml:space="preserve">     -</w:t>
      </w:r>
      <w:r>
        <w:tab/>
        <w:t xml:space="preserve">pravna osoba ovlaštena za obavljanje poslova platnog prometa za dužnika – </w:t>
      </w:r>
      <w:r>
        <w:tab/>
      </w:r>
      <w:r>
        <w:tab/>
      </w:r>
      <w:r>
        <w:tab/>
      </w:r>
      <w:r w:rsidR="006A4425" w:rsidRPr="006A4425">
        <w:t>Addiko Bank d.d.</w:t>
      </w:r>
    </w:p>
    <w:p w:rsidRDefault="003E3635" w:rsidP="003E3635" w:rsidR="00FB5FF2">
      <w:pPr>
        <w:ind w:left="360"/>
        <w:jc w:val="both"/>
      </w:pPr>
      <w:r>
        <w:tab/>
        <w:t xml:space="preserve">    -</w:t>
      </w:r>
      <w:r>
        <w:tab/>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rsidRPr="00FF58DC">
      <w:pPr>
        <w:tabs>
          <w:tab w:pos="1440" w:val="num"/>
        </w:tabs>
        <w:jc w:val="both"/>
      </w:pP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lastRenderedPageBreak/>
        <w:t>Obrazloženje</w:t>
      </w:r>
    </w:p>
    <w:p w:rsidRDefault="00643C23" w:rsidP="00643C23" w:rsidR="00643C23">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5427B1" w:rsidRPr="00F0076D">
        <w:t xml:space="preserve">I.T.D. d.o.o., OIB: 53596530833, Samobor, </w:t>
      </w:r>
      <w:r w:rsidR="006A4425">
        <w:t>Samostanska 20</w:t>
      </w:r>
      <w:r w:rsidRPr="002A2DE3">
        <w:t>.</w:t>
      </w:r>
    </w:p>
    <w:p w:rsidRDefault="00FB5FF2" w:rsidP="003E7A20" w:rsidR="00FB5FF2">
      <w:pPr>
        <w:jc w:val="both"/>
      </w:pPr>
      <w:r w:rsidRPr="002A2DE3">
        <w:tab/>
      </w:r>
      <w:r>
        <w:t xml:space="preserve">S obzirom na to da su bile ispunjene pretpostavke, sud </w:t>
      </w:r>
      <w:r w:rsidRPr="005427B1">
        <w:t xml:space="preserve">je </w:t>
      </w:r>
      <w:r w:rsidR="005427B1" w:rsidRPr="005427B1">
        <w:t>15</w:t>
      </w:r>
      <w:r w:rsidRPr="005427B1">
        <w:t xml:space="preserve">. </w:t>
      </w:r>
      <w:r w:rsidR="003E3635" w:rsidRPr="005427B1">
        <w:t>prosinca 2015</w:t>
      </w:r>
      <w:r w:rsidRPr="005427B1">
        <w:t>.</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3E7A20" w:rsidP="003E7A20" w:rsidR="003E7A20" w:rsidRPr="00AC7D7B">
      <w:pPr>
        <w:ind w:firstLine="720"/>
        <w:jc w:val="both"/>
      </w:pPr>
      <w:r w:rsidRPr="005427B1">
        <w:t xml:space="preserve">Republika Hrvatska, Ministarstvo financija, </w:t>
      </w:r>
      <w:r w:rsidR="005427B1" w:rsidRPr="005427B1">
        <w:t xml:space="preserve">Porezna uprava, dostavila je </w:t>
      </w:r>
      <w:r w:rsidR="005427B1" w:rsidRPr="005427B1">
        <w:br/>
        <w:t>16</w:t>
      </w:r>
      <w:r w:rsidRPr="005427B1">
        <w:t xml:space="preserve">. </w:t>
      </w:r>
      <w:r w:rsidR="005427B1" w:rsidRPr="005427B1">
        <w:t>siječnja 2016. podnesak</w:t>
      </w:r>
      <w:r w:rsidRPr="005427B1">
        <w:t xml:space="preserve"> kojim je, kao vjerovnik, predložila nad dužnikom otvoriti stečaj. U prilogu je dostavljeno stanje računa poreznog obveznika</w:t>
      </w:r>
      <w:r w:rsidRPr="002F4DE8">
        <w:rPr>
          <w:color w:val="FF0000"/>
        </w:rPr>
        <w:t xml:space="preserve">  </w:t>
      </w:r>
      <w:r w:rsidR="005427B1" w:rsidRPr="00F0076D">
        <w:t>I.T.D.</w:t>
      </w:r>
      <w:r w:rsidR="005427B1">
        <w:t xml:space="preserve"> d.o.</w:t>
      </w:r>
      <w:r w:rsidR="005427B1" w:rsidRPr="005427B1">
        <w:t>o.</w:t>
      </w:r>
      <w:r w:rsidRPr="005427B1">
        <w:t xml:space="preserve">, na dan </w:t>
      </w:r>
      <w:r w:rsidR="005427B1" w:rsidRPr="005427B1">
        <w:t>31</w:t>
      </w:r>
      <w:r w:rsidRPr="005427B1">
        <w:t xml:space="preserve">. </w:t>
      </w:r>
      <w:r w:rsidR="005427B1" w:rsidRPr="005427B1">
        <w:t>prosinca</w:t>
      </w:r>
      <w:r w:rsidRPr="005427B1">
        <w:t xml:space="preserve"> 201</w:t>
      </w:r>
      <w:r w:rsidR="005427B1" w:rsidRPr="005427B1">
        <w:t>5</w:t>
      </w:r>
      <w:r w:rsidRPr="005427B1">
        <w:t>. iz kojeg proizlazi kako dužnik po osnovi poreza, doprinosa, članar</w:t>
      </w:r>
      <w:r w:rsidR="005427B1" w:rsidRPr="005427B1">
        <w:t>ina duguje iznos od 333.241,26</w:t>
      </w:r>
      <w:r w:rsidRPr="005427B1">
        <w:t xml:space="preserve"> kn, čime je Republika  Hrvatska,  Ministarstvo financija, Porezna uprava, učinila vjerojatnim postojanje tražbine prema dužniku</w:t>
      </w:r>
      <w:r w:rsidRPr="00AC7D7B">
        <w:t xml:space="preserve">. </w:t>
      </w:r>
      <w:r w:rsidR="00AC7D7B">
        <w:t xml:space="preserve">U podnesku je navedeno da dužnik u vlasništvu posjeduje nekretnine te da je evidentiran kao vlasnik motornih vozila. </w:t>
      </w:r>
    </w:p>
    <w:p w:rsidRDefault="008768DD" w:rsidP="008768DD" w:rsidR="008768DD" w:rsidRPr="008768DD">
      <w:pPr>
        <w:ind w:firstLine="720"/>
        <w:jc w:val="both"/>
      </w:pPr>
      <w:r w:rsidRPr="008768DD">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w:t>
      </w:r>
    </w:p>
    <w:p w:rsidRDefault="001A6176" w:rsidP="00FB5FF2" w:rsidR="00FB5FF2">
      <w:pPr>
        <w:jc w:val="both"/>
        <w:rPr>
          <w:lang w:val="en-GB"/>
        </w:rPr>
      </w:pPr>
      <w:r>
        <w:tab/>
      </w:r>
      <w:r w:rsidR="00FB5FF2">
        <w:t>Imajući u vidu činjenicu da je Financij</w:t>
      </w:r>
      <w:r w:rsidR="007D49C6">
        <w:t>sk</w:t>
      </w:r>
      <w:r w:rsidR="00FB5FF2">
        <w:t xml:space="preserve">a agencija u zahtjevu za provedbu skraćenog stečajnog postupka, koji se vodio pod poslovnim </w:t>
      </w:r>
      <w:r w:rsidR="00FB5FF2" w:rsidRPr="000614DD">
        <w:t>brojem St-</w:t>
      </w:r>
      <w:r w:rsidR="000614DD" w:rsidRPr="000614DD">
        <w:t>7575</w:t>
      </w:r>
      <w:r w:rsidR="00FB5FF2" w:rsidRPr="000614DD">
        <w:t>/1</w:t>
      </w:r>
      <w:r w:rsidR="0079182B" w:rsidRPr="000614DD">
        <w:t>5, navela</w:t>
      </w:r>
      <w:r w:rsidR="0079182B">
        <w:t xml:space="preserve"> da je dužnik na dan </w:t>
      </w:r>
      <w:r w:rsidR="0079182B" w:rsidRPr="000614DD">
        <w:t>1</w:t>
      </w:r>
      <w:r w:rsidR="00FB5FF2" w:rsidRPr="000614DD">
        <w:t>. rujna 2015. u Očevidniku</w:t>
      </w:r>
      <w:r w:rsidR="00FB5FF2" w:rsidRPr="003E5697">
        <w:t xml:space="preserve"> redoslijeda osnova za plaćanje imao evidentirane neizvršene osnove za plaćanje u neprekinutom razdoblju </w:t>
      </w:r>
      <w:r w:rsidR="00FB5FF2" w:rsidRPr="000614DD">
        <w:t xml:space="preserve">od </w:t>
      </w:r>
      <w:r w:rsidR="000614DD" w:rsidRPr="000614DD">
        <w:t>631</w:t>
      </w:r>
      <w:r w:rsidR="002213D4" w:rsidRPr="000614DD">
        <w:t xml:space="preserve"> dan</w:t>
      </w:r>
      <w:r w:rsidR="00204160" w:rsidRPr="000614DD">
        <w:t>a</w:t>
      </w:r>
      <w:r w:rsidR="00FB5FF2">
        <w:t xml:space="preserve"> te kako navedena agencija</w:t>
      </w:r>
      <w:r w:rsidR="00FB5FF2" w:rsidRPr="003E5697">
        <w:t xml:space="preserve"> vodi Očevidnik redoslijeda osnova za plaćanje</w:t>
      </w:r>
      <w:r w:rsidR="00FB5FF2">
        <w:t>,</w:t>
      </w:r>
      <w:r w:rsidR="00FB5FF2" w:rsidRPr="003E5697">
        <w:t xml:space="preserve"> </w:t>
      </w:r>
      <w:r w:rsidR="00FB5FF2" w:rsidRPr="00E974B3">
        <w:rPr>
          <w:lang w:val="en-GB"/>
        </w:rPr>
        <w:t>sud je prihvatio tvrdnje</w:t>
      </w:r>
      <w:r w:rsidR="00FB5FF2">
        <w:rPr>
          <w:lang w:val="en-GB"/>
        </w:rPr>
        <w:t xml:space="preserve"> Financijske agencije</w:t>
      </w:r>
      <w:r w:rsidR="00FB5FF2" w:rsidRPr="00E974B3">
        <w:rPr>
          <w:lang w:val="en-GB"/>
        </w:rPr>
        <w:t xml:space="preserve"> o neprekinutom razdoblju evidentiranih neizvršenih osnova za plaćanje koji su zavedeni u Očevidniku  redoslijeda osnova za plaćanje. </w:t>
      </w:r>
    </w:p>
    <w:p w:rsidRDefault="005A0DE5" w:rsidP="002F4DE8" w:rsidR="00AC37E3" w:rsidRPr="00E974B3">
      <w:pPr>
        <w:jc w:val="both"/>
      </w:pPr>
      <w:r>
        <w:rPr>
          <w:lang w:val="en-GB"/>
        </w:rPr>
        <w:tab/>
      </w:r>
      <w:r w:rsidR="00AC37E3"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0614DD">
      <w:pPr>
        <w:pStyle w:val="Tijeloteksta"/>
        <w:jc w:val="center"/>
      </w:pPr>
      <w:r w:rsidRPr="00FF58DC">
        <w:t xml:space="preserve">U </w:t>
      </w:r>
      <w:r w:rsidRPr="000614DD">
        <w:t>Zag</w:t>
      </w:r>
      <w:r w:rsidR="00762460" w:rsidRPr="000614DD">
        <w:t>rebu</w:t>
      </w:r>
      <w:r w:rsidR="006A4425">
        <w:t>,</w:t>
      </w:r>
      <w:r w:rsidR="00762460" w:rsidRPr="000614DD">
        <w:t xml:space="preserve"> </w:t>
      </w:r>
      <w:r w:rsidR="006A4425">
        <w:t>6</w:t>
      </w:r>
      <w:r w:rsidR="00AC37E3" w:rsidRPr="000614DD">
        <w:t xml:space="preserve">. </w:t>
      </w:r>
      <w:r w:rsidR="006A4425">
        <w:t>prosinca</w:t>
      </w:r>
      <w:r w:rsidR="00900561" w:rsidRPr="000614DD">
        <w:t xml:space="preserve"> 2</w:t>
      </w:r>
      <w:r w:rsidR="002213D4" w:rsidRPr="000614DD">
        <w:t>01</w:t>
      </w:r>
      <w:r w:rsidR="000614DD" w:rsidRPr="000614DD">
        <w:t>8</w:t>
      </w:r>
      <w:r w:rsidR="00900561" w:rsidRPr="000614DD">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lastRenderedPageBreak/>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DC14B2">
        <w:t>, 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E049F8" w:rsidP="00FF15FF" w:rsidR="00E049F8">
      <w:pPr>
        <w:pStyle w:val="Podnaslov"/>
        <w:rPr>
          <w:rFonts w:hAnsi="Times New Roman" w:ascii="Times New Roman"/>
          <w:szCs w:val="24"/>
        </w:rPr>
      </w:pPr>
    </w:p>
    <w:p w:rsidRDefault="00DC14B2" w:rsidP="007B64C7" w:rsidR="00DC14B2">
      <w:pPr>
        <w:ind w:firstLine="708" w:left="3540"/>
        <w:jc w:val="right"/>
      </w:pPr>
    </w:p>
    <w:p w:rsidRDefault="00DC14B2" w:rsidP="007B64C7" w:rsidR="00DC14B2">
      <w:pPr>
        <w:ind w:firstLine="708" w:left="3540"/>
        <w:jc w:val="right"/>
      </w:pPr>
      <w:r>
        <w:t>Za točnost otpravka-ovlašteni službenik:</w:t>
      </w:r>
    </w:p>
    <w:p w:rsidRDefault="00DC14B2" w:rsidP="007B64C7" w:rsidR="00DC14B2">
      <w:pPr>
        <w:ind w:firstLine="708" w:left="3540"/>
        <w:jc w:val="right"/>
      </w:pPr>
      <w:r>
        <w:t xml:space="preserve">                                       Valentina Gabud</w:t>
      </w:r>
    </w:p>
    <w:p w:rsidRDefault="00E049F8" w:rsidP="00FF15FF" w:rsidR="00E049F8">
      <w:pPr>
        <w:pStyle w:val="Podnaslov"/>
        <w:rPr>
          <w:rFonts w:hAnsi="Times New Roman" w:ascii="Times New Roman"/>
          <w:szCs w:val="24"/>
        </w:rPr>
      </w:pPr>
    </w:p>
    <w:sectPr w:rsidSect="007D49C6" w:rsidR="00E049F8">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rsidRPr="004D727E">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DC14B2">
          <w:rPr>
            <w:noProof/>
          </w:rPr>
          <w:t>3</w:t>
        </w:r>
        <w:r>
          <w:fldChar w:fldCharType="end"/>
        </w:r>
      </w:sdtContent>
    </w:sdt>
    <w:r>
      <w:tab/>
      <w:t xml:space="preserve">        </w:t>
    </w:r>
    <w:r w:rsidR="007D49C6">
      <w:t xml:space="preserve">      </w:t>
    </w:r>
    <w:r>
      <w:t xml:space="preserve">89. </w:t>
    </w:r>
    <w:r w:rsidRPr="004D727E">
      <w:t>St-</w:t>
    </w:r>
    <w:r w:rsidR="004D727E" w:rsidRPr="004D727E">
      <w:t>1443</w:t>
    </w:r>
    <w:r w:rsidR="002213D4" w:rsidRPr="004D727E">
      <w:t>/17-</w:t>
    </w:r>
    <w:r w:rsidR="006A4425">
      <w:t>16</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14DD"/>
    <w:rsid w:val="000631BD"/>
    <w:rsid w:val="000778D8"/>
    <w:rsid w:val="000A0BD3"/>
    <w:rsid w:val="000A35E0"/>
    <w:rsid w:val="000A3931"/>
    <w:rsid w:val="000E2D4A"/>
    <w:rsid w:val="00126E6D"/>
    <w:rsid w:val="0015035C"/>
    <w:rsid w:val="001847D1"/>
    <w:rsid w:val="001A6176"/>
    <w:rsid w:val="001A79EB"/>
    <w:rsid w:val="001E35A9"/>
    <w:rsid w:val="00204160"/>
    <w:rsid w:val="002213D4"/>
    <w:rsid w:val="00224984"/>
    <w:rsid w:val="00243248"/>
    <w:rsid w:val="00254DC6"/>
    <w:rsid w:val="00294AD4"/>
    <w:rsid w:val="00294CF1"/>
    <w:rsid w:val="002A6BA6"/>
    <w:rsid w:val="002C0221"/>
    <w:rsid w:val="002D799D"/>
    <w:rsid w:val="002E07CD"/>
    <w:rsid w:val="002F4DE8"/>
    <w:rsid w:val="00330F84"/>
    <w:rsid w:val="003469B5"/>
    <w:rsid w:val="0037408A"/>
    <w:rsid w:val="003A630A"/>
    <w:rsid w:val="003E15C9"/>
    <w:rsid w:val="003E3635"/>
    <w:rsid w:val="003E7A20"/>
    <w:rsid w:val="003F2758"/>
    <w:rsid w:val="00407A48"/>
    <w:rsid w:val="00423617"/>
    <w:rsid w:val="00445446"/>
    <w:rsid w:val="004768B8"/>
    <w:rsid w:val="00494628"/>
    <w:rsid w:val="004D727E"/>
    <w:rsid w:val="004E5469"/>
    <w:rsid w:val="004F022B"/>
    <w:rsid w:val="005427B1"/>
    <w:rsid w:val="00583223"/>
    <w:rsid w:val="005A0DE5"/>
    <w:rsid w:val="005C2C94"/>
    <w:rsid w:val="005F296E"/>
    <w:rsid w:val="005F3D5C"/>
    <w:rsid w:val="00607932"/>
    <w:rsid w:val="00643C23"/>
    <w:rsid w:val="00661F07"/>
    <w:rsid w:val="00690E3C"/>
    <w:rsid w:val="006A4425"/>
    <w:rsid w:val="006A7E22"/>
    <w:rsid w:val="007111EA"/>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768DD"/>
    <w:rsid w:val="008A1581"/>
    <w:rsid w:val="008B73D1"/>
    <w:rsid w:val="008C4D21"/>
    <w:rsid w:val="008D73EC"/>
    <w:rsid w:val="00900561"/>
    <w:rsid w:val="009214EB"/>
    <w:rsid w:val="0094507F"/>
    <w:rsid w:val="00967701"/>
    <w:rsid w:val="00981ADF"/>
    <w:rsid w:val="009B00D4"/>
    <w:rsid w:val="009B5013"/>
    <w:rsid w:val="009C383A"/>
    <w:rsid w:val="00A15085"/>
    <w:rsid w:val="00A94094"/>
    <w:rsid w:val="00AA6FF2"/>
    <w:rsid w:val="00AC37E3"/>
    <w:rsid w:val="00AC7D7B"/>
    <w:rsid w:val="00AD1D41"/>
    <w:rsid w:val="00B255D3"/>
    <w:rsid w:val="00B35D62"/>
    <w:rsid w:val="00B639DE"/>
    <w:rsid w:val="00BD75C3"/>
    <w:rsid w:val="00BE39EF"/>
    <w:rsid w:val="00C10D4F"/>
    <w:rsid w:val="00CE6E4E"/>
    <w:rsid w:val="00CF5DEA"/>
    <w:rsid w:val="00D924AE"/>
    <w:rsid w:val="00DC14B2"/>
    <w:rsid w:val="00E049F8"/>
    <w:rsid w:val="00E11510"/>
    <w:rsid w:val="00E21CB6"/>
    <w:rsid w:val="00E41EB3"/>
    <w:rsid w:val="00E43B53"/>
    <w:rsid w:val="00E84393"/>
    <w:rsid w:val="00EA2143"/>
    <w:rsid w:val="00F0076D"/>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DC14B2"/>
    <w:rPr>
      <w:color w:val="808080"/>
      <w:bdr w:space="0" w:sz="0" w:color="auto" w:val="none"/>
      <w:shd w:fill="auto" w:color="auto" w:val="clear"/>
    </w:rPr>
  </w:style>
  <w:style w:customStyle="true" w:styleId="eSPISCCParagraphDefaultFont" w:type="character">
    <w:name w:val="eSPIS_CC_Paragraph Default Font"/>
    <w:basedOn w:val="Zadanifontodlomka"/>
    <w:rsid w:val="00DC14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4B2"/>
    <w:rPr>
      <w:bdr w:space="0" w:sz="0" w:color="auto" w:val="none"/>
      <w:shd w:fill="FFFFCC" w:color="auto" w:val="clear"/>
      <w:lang w:val="hr-HR"/>
    </w:rPr>
  </w:style>
  <w:style w:customStyle="true" w:styleId="PozadinaSvijetloCrvena" w:type="character">
    <w:name w:val="Pozadina_SvijetloCrvena"/>
    <w:basedOn w:val="eSPISCCParagraphDefaultFont"/>
    <w:rsid w:val="00DC14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4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0::NO:RP,40:P40_OIB,P40_TIP:91370549192,1&amp;cs=3EF284FE4A8C47D8EC81C09B76B305BC4"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St-1443/2017</izvorni_sadrzaj>
    <derivirana_varijabla naziv="DomainObject.Predmet.OznakaBroj_1">St-1443/2017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I.T.D. d.o.o. zastupanog po punomoćniku Darko Pavičić</izvorni_sadrzaj>
    <derivirana_varijabla naziv="DomainObject.Predmet.ProtustrankaFormated_1">  I.T.D. d.o.o. zastupanog po punomoćniku Darko Pavičić</derivirana_varijabla>
  </DomainObject.Predmet.ProtustrankaFormated>
  <DomainObject.Predmet.ProtustrankaFormatedOIB>
    <izvorni_sadrzaj>  I.T.D. d.o.o., OIB 53596530833 zastupanog po punomoćniku Darko Pavičić</izvorni_sadrzaj>
    <derivirana_varijabla naziv="DomainObject.Predmet.ProtustrankaFormatedOIB_1">  I.T.D. d.o.o., OIB 53596530833 zastupanog po punomoćniku Darko Pavičić</derivirana_varijabla>
  </DomainObject.Predmet.ProtustrankaFormatedOIB>
  <DomainObject.Predmet.ProtustrankaFormatedWithAdress>
    <izvorni_sadrzaj> I.T.D. d.o.o., Samostanska 20, 10430 Samobor zastupanog po punomoćniku Darko Pavičić</izvorni_sadrzaj>
    <derivirana_varijabla naziv="DomainObject.Predmet.ProtustrankaFormatedWithAdress_1"> I.T.D. d.o.o., Samostanska 20, 10430 Samobor zastupanog po punomoćniku Darko Pavičić</derivirana_varijabla>
  </DomainObject.Predmet.ProtustrankaFormatedWithAdress>
  <DomainObject.Predmet.ProtustrankaFormatedWithAdressOIB>
    <izvorni_sadrzaj> I.T.D. d.o.o., OIB 53596530833, Samostanska 20, 10430 Samobor zastupanog po punomoćniku Darko Pavičić</izvorni_sadrzaj>
    <derivirana_varijabla naziv="DomainObject.Predmet.ProtustrankaFormatedWithAdressOIB_1"> I.T.D. d.o.o., OIB 53596530833, Samostanska 20, 10430 Samobor zastupanog po punomoćniku Darko Pavičić</derivirana_varijabla>
  </DomainObject.Predmet.ProtustrankaFormatedWithAdressOIB>
  <DomainObject.Predmet.ProtustrankaWithAdress>
    <izvorni_sadrzaj>I.T.D. d.o.o. Samostanska 20, 10430 Samobor</izvorni_sadrzaj>
    <derivirana_varijabla naziv="DomainObject.Predmet.ProtustrankaWithAdress_1">I.T.D. d.o.o. Samostanska 20, 10430 Samobor</derivirana_varijabla>
  </DomainObject.Predmet.ProtustrankaWithAdress>
  <DomainObject.Predmet.ProtustrankaWithAdressOIB>
    <izvorni_sadrzaj>I.T.D. d.o.o., OIB 53596530833, Samostanska 20, 10430 Samobor</izvorni_sadrzaj>
    <derivirana_varijabla naziv="DomainObject.Predmet.ProtustrankaWithAdressOIB_1">I.T.D. d.o.o., OIB 53596530833, Samostanska 20, 10430 Samobor</derivirana_varijabla>
  </DomainObject.Predmet.ProtustrankaWithAdressOIB>
  <DomainObject.Predmet.ProtustrankaNazivFormated>
    <izvorni_sadrzaj>I.T.D. d.o.o.</izvorni_sadrzaj>
    <derivirana_varijabla naziv="DomainObject.Predmet.ProtustrankaNazivFormated_1">I.T.D. d.o.o.</derivirana_varijabla>
  </DomainObject.Predmet.ProtustrankaNazivFormated>
  <DomainObject.Predmet.ProtustrankaNazivFormatedOIB>
    <izvorni_sadrzaj>I.T.D. d.o.o., OIB 53596530833</izvorni_sadrzaj>
    <derivirana_varijabla naziv="DomainObject.Predmet.ProtustrankaNazivFormatedOIB_1">I.T.D. d.o.o., OIB 53596530833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zastupanog po punomoćniku ŽDO u Velikoj Gorici</izvorni_sadrzaj>
    <derivirana_varijabla naziv="DomainObject.Predmet.StrankaFormatedWithAdress_1"> FINA Regionalni centar Zagreb, Trg svibanjskih žrtava 1995. 1, 10000 Zagreb; RH MF Porezna uprava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Velikoj Gorici</izvorni_sadrzaj>
    <derivirana_varijabla naziv="DomainObject.Predmet.StrankaFormatedWithAdressOIB_1"> FINA Regionalni centar Zagreb, OIB 85821130368, Trg svibanjskih žrtava 1995. 1, 10000 Zagreb; RH MF Porezna uprava Zagreb, OIB 18683136487 zastupanog po punomoćniku ŽDO u Velikoj Gorici</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Velikoj Gorici</item>
    </izvorni_sadrzaj>
    <derivirana_varijabla naziv="DomainObject.Predmet.StrankaListFormatedWithAdress_1">
      <item>FINA Regionalni centar Zagreb, Trg svibanjskih žrtava 1995. 1, 10000 Zagreb</item>
      <item>RH MF Porezna uprava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I.T.D. d.o.o. zastupanog po punomoćniku Darko Pavičić</item>
    </izvorni_sadrzaj>
    <derivirana_varijabla naziv="DomainObject.Predmet.ProtuStrankaListFormated_1">
      <item>I.T.D. d.o.o. zastupanog po punomoćniku Darko Pavičić</item>
    </derivirana_varijabla>
  </DomainObject.Predmet.ProtuStrankaListFormated>
  <DomainObject.Predmet.ProtuStrankaListFormatedOIB>
    <izvorni_sadrzaj>
      <item>I.T.D. d.o.o., OIB 53596530833 zastupanog po punomoćniku Darko Pavičić</item>
    </izvorni_sadrzaj>
    <derivirana_varijabla naziv="DomainObject.Predmet.ProtuStrankaListFormatedOIB_1">
      <item>I.T.D. d.o.o., OIB 53596530833 zastupanog po punomoćniku Darko Pavičić</item>
    </derivirana_varijabla>
  </DomainObject.Predmet.ProtuStrankaListFormatedOIB>
  <DomainObject.Predmet.ProtuStrankaListFormatedWithAdress>
    <izvorni_sadrzaj>
      <item>I.T.D. d.o.o., Samostanska 20, 10430 Samobor zastupanog po punomoćniku Darko Pavičić</item>
    </izvorni_sadrzaj>
    <derivirana_varijabla naziv="DomainObject.Predmet.ProtuStrankaListFormatedWithAdress_1">
      <item>I.T.D. d.o.o., Samostanska 20, 10430 Samobor zastupanog po punomoćniku Darko Pavičić</item>
    </derivirana_varijabla>
  </DomainObject.Predmet.ProtuStrankaListFormatedWithAdress>
  <DomainObject.Predmet.ProtuStrankaListFormatedWithAdressOIB>
    <izvorni_sadrzaj>
      <item>I.T.D. d.o.o., OIB 53596530833, Samostanska 20, 10430 Samobor zastupanog po punomoćniku Darko Pavičić</item>
    </izvorni_sadrzaj>
    <derivirana_varijabla naziv="DomainObject.Predmet.ProtuStrankaListFormatedWithAdressOIB_1">
      <item>I.T.D. d.o.o., OIB 53596530833, Samostanska 20, 10430 Samobor zastupanog po punomoćniku Darko Pavičić</item>
    </derivirana_varijabla>
  </DomainObject.Predmet.ProtuStrankaListFormatedWithAdressOIB>
  <DomainObject.Predmet.ProtuStrankaListNazivFormated>
    <izvorni_sadrzaj>
      <item>I.T.D. d.o.o.</item>
    </izvorni_sadrzaj>
    <derivirana_varijabla naziv="DomainObject.Predmet.ProtuStrankaListNazivFormated_1">
      <item>I.T.D. d.o.o.</item>
    </derivirana_varijabla>
  </DomainObject.Predmet.ProtuStrankaListNazivFormated>
  <DomainObject.Predmet.ProtuStrankaListNazivFormatedOIB>
    <izvorni_sadrzaj>
      <item>I.T.D. d.o.o., OIB 53596530833</item>
    </izvorni_sadrzaj>
    <derivirana_varijabla naziv="DomainObject.Predmet.ProtuStrankaListNazivFormatedOIB_1">
      <item>I.T.D. d.o.o., OIB 53596530833</item>
    </derivirana_varijabla>
  </DomainObject.Predmet.ProtuStrankaListNazivFormatedOIB>
  <DomainObject.Predmet.OstaliListFormated>
    <izvorni_sadrzaj>
      <item>ŽDO u Velikoj Gorici punomoćnik sudionika u postupku RH MF Porezna uprava Zagreb</item>
      <item>Darko Pavičić punomoćnik sudionika u postupku I.T.D. d.o.o.</item>
    </izvorni_sadrzaj>
    <derivirana_varijabla naziv="DomainObject.Predmet.OstaliListFormated_1">
      <item>ŽDO u Velikoj Gorici punomoćnik sudionika u postupku RH MF Porezna uprava Zagreb</item>
      <item>Darko Pavičić punomoćnik sudionika u postupku I.T.D. d.o.o.</item>
    </derivirana_varijabla>
  </DomainObject.Predmet.OstaliListFormated>
  <DomainObject.Predmet.OstaliListFormatedOIB>
    <izvorni_sadrzaj>
      <item>ŽDO u Velikoj Gorici, OIB 96292040276 punomoćnik sudionika u postupku RH MF Porezna uprava Zagreb</item>
      <item>Darko Pavičić, OIB 31826008787 punomoćnik sudionika u postupku I.T.D. d.o.o.</item>
    </izvorni_sadrzaj>
    <derivirana_varijabla naziv="DomainObject.Predmet.OstaliListFormatedOIB_1">
      <item>ŽDO u Velikoj Gorici, OIB 96292040276 punomoćnik sudionika u postupku RH MF Porezna uprava Zagreb</item>
      <item>Darko Pavičić, OIB 31826008787 punomoćnik sudionika u postupku I.T.D. d.o.o.</item>
    </derivirana_varijabla>
  </DomainObject.Predmet.OstaliListFormatedOIB>
  <DomainObject.Predmet.OstaliListFormatedWithAdress>
    <izvorni_sadrzaj>
      <item>ŽDO u Velikoj Gorici, Trg kralja Tomislava 36, 10410 Velika Gorica punomoćnik sudionika u postupku RH MF Porezna uprava Zagreb</item>
      <item>Darko Pavičić, Istarska Ulica 45 B, 10000 Zagreb punomoćnik sudionika u postupku I.T.D. d.o.o.</item>
    </izvorni_sadrzaj>
    <derivirana_varijabla naziv="DomainObject.Predmet.OstaliListFormatedWithAdress_1">
      <item>ŽDO u Velikoj Gorici, Trg kralja Tomislava 36, 10410 Velika Gorica punomoćnik sudionika u postupku RH MF Porezna uprava Zagreb</item>
      <item>Darko Pavičić, Istarska Ulica 45 B, 10000 Zagreb punomoćnik sudionika u postupku I.T.D. d.o.o.</item>
    </derivirana_varijabla>
  </DomainObject.Predmet.OstaliListFormatedWithAdress>
  <DomainObject.Predmet.OstaliListFormatedWithAdressOIB>
    <izvorni_sadrzaj>
      <item>ŽDO u Velikoj Gorici, OIB 96292040276, Trg kralja Tomislava 36, 10410 Velika Gorica punomoćnik sudionika u postupku RH MF Porezna uprava Zagreb</item>
      <item>Darko Pavičić, OIB 31826008787, Istarska Ulica 45 B, 10000 Zagreb punomoćnik sudionika u postupku I.T.D. d.o.o.</item>
    </izvorni_sadrzaj>
    <derivirana_varijabla naziv="DomainObject.Predmet.OstaliListFormatedWithAdressOIB_1">
      <item>ŽDO u Velikoj Gorici, OIB 96292040276, Trg kralja Tomislava 36, 10410 Velika Gorica punomoćnik sudionika u postupku RH MF Porezna uprava Zagreb</item>
      <item>Darko Pavičić, OIB 31826008787, Istarska Ulica 45 B, 10000 Zagreb punomoćnik sudionika u postupku I.T.D. d.o.o.</item>
    </derivirana_varijabla>
  </DomainObject.Predmet.OstaliListFormatedWithAdressOIB>
  <DomainObject.Predmet.OstaliListNazivFormated>
    <izvorni_sadrzaj>
      <item>ŽDO u Velikoj Gorici</item>
      <item>Darko Pavičić</item>
    </izvorni_sadrzaj>
    <derivirana_varijabla naziv="DomainObject.Predmet.OstaliListNazivFormated_1">
      <item>ŽDO u Velikoj Gorici</item>
      <item>Darko Pavičić</item>
    </derivirana_varijabla>
  </DomainObject.Predmet.OstaliListNazivFormated>
  <DomainObject.Predmet.OstaliListNazivFormatedOIB>
    <izvorni_sadrzaj>
      <item>ŽDO u Velikoj Gorici, OIB 96292040276</item>
      <item>Darko Pavičić, OIB 31826008787</item>
    </izvorni_sadrzaj>
    <derivirana_varijabla naziv="DomainObject.Predmet.OstaliListNazivFormatedOIB_1">
      <item>ŽDO u Velikoj Gorici, OIB 96292040276</item>
      <item>Darko Pavičić, OIB 31826008787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I.T.D. d.o.o.</izvorni_sadrzaj>
    <derivirana_varijabla naziv="DomainObject.Predmet.ProtustrankaIDrugi_1">I.T.D.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I.T.D. d.o.o., OIB 53596530833, Samostanska 20, 10430 Samobor</izvorni_sadrzaj>
    <derivirana_varijabla naziv="DomainObject.Predmet.ProtustrankaIDrugiAdressOIB_1">I.T.D. d.o.o., OIB 53596530833, Samostanska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I.T.D. d.o.o.</item>
      <item>FINA Regionalni centar Zagreb</item>
      <item>RH MF Porezna uprava Zagreb</item>
      <item>ŽDO u Velikoj Gorici</item>
      <item>Darko Pavičić</item>
    </izvorni_sadrzaj>
    <derivirana_varijabla naziv="DomainObject.Predmet.SudioniciListNaziv_1">
      <item>I.T.D. d.o.o.</item>
      <item>FINA Regionalni centar Zagreb</item>
      <item>RH MF Porezna uprava Zagreb</item>
      <item>ŽDO u Velikoj Gorici</item>
      <item>Darko Pavičić</item>
    </derivirana_varijabla>
  </DomainObject.Predmet.SudioniciListNaziv>
  <DomainObject.Predmet.SudioniciListAdressOIB>
    <izvorni_sadrzaj>
      <item>I.T.D. d.o.o., OIB 53596530833, Samostanska 20,10430 Samobor</item>
      <item>FINA Regionalni centar Zagreb, OIB 85821130368, Trg svibanjskih žrtava 1995. 1,10000 Zagreb</item>
      <item>RH MF Porezna uprava Zagreb, OIB 18683136487</item>
      <item>ŽDO u Velikoj Gorici, OIB 96292040276, Trg kralja Tomislava 36,10410 Velika Gorica</item>
      <item>Darko Pavičić, OIB 31826008787, Istarska Ulica 45 B,10000 Zagreb</item>
    </izvorni_sadrzaj>
    <derivirana_varijabla naziv="DomainObject.Predmet.SudioniciListAdressOIB_1">
      <item>I.T.D. d.o.o., OIB 53596530833, Samostanska 20,10430 Samobor</item>
      <item>FINA Regionalni centar Zagreb, OIB 85821130368, Trg svibanjskih žrtava 1995. 1,10000 Zagreb</item>
      <item>RH MF Porezna uprava Zagreb, OIB 18683136487</item>
      <item>ŽDO u Velikoj Gorici, OIB 96292040276, Trg kralja Tomislava 36,10410 Velika Gorica</item>
      <item>Darko Pavičić, OIB 31826008787, Istarska Ulica 45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53596530833</item>
      <item>, OIB 85821130368</item>
      <item>, OIB 18683136487</item>
      <item>, OIB 96292040276</item>
      <item>, OIB 31826008787</item>
    </izvorni_sadrzaj>
    <derivirana_varijabla naziv="DomainObject.Predmet.SudioniciListNazivOIB_1">
      <item>, OIB 53596530833</item>
      <item>, OIB 85821130368</item>
      <item>, OIB 18683136487</item>
      <item>, OIB 96292040276</item>
      <item>, OIB 31826008787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746</properties:Words>
  <properties:Characters>4242</properties:Characters>
  <properties:Lines>101</properties:Lines>
  <properties:Paragraphs>33</properties:Paragraphs>
  <properties:TotalTime>482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Valentina Gabud</cp:lastModifiedBy>
  <cp:lastPrinted>2018-12-06T09:12:00Z</cp:lastPrinted>
  <dcterms:modified xmlns:xsi="http://www.w3.org/2001/XMLSchema-instance" xsi:type="dcterms:W3CDTF">2018-12-06T09:12:00Z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(1.špranca  rješenje - prethodni postupak nakon ssp.docx)</vt:lpwstr>
  </prop:property>
  <prop:property name="CC_coloring" pid="4" fmtid="{D5CDD505-2E9C-101B-9397-08002B2CF9AE}">
    <vt:bool>false</vt:bool>
  </prop:property>
  <prop:property name="BrojStranica" pid="5" fmtid="{D5CDD505-2E9C-101B-9397-08002B2CF9AE}">
    <vt:i4>3</vt:i4>
  </prop:property>
</prop:Properties>
</file>