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50b9" w14:paraId="91f50b9" w:rsidRDefault="008D5733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P="00241CA8" w:rsidR="00375E1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375E17">
        <w:rPr>
          <w:sz w:val="24"/>
        </w:rPr>
        <w:t xml:space="preserve">                </w:t>
      </w:r>
    </w:p>
    <w:p w:rsidRDefault="00375E17" w:rsidP="00241CA8" w:rsidR="00375E17">
      <w:pPr>
        <w:rPr>
          <w:sz w:val="24"/>
        </w:rPr>
      </w:pPr>
    </w:p>
    <w:p w:rsidRDefault="00F56926" w:rsidP="00375E17" w:rsidR="00006653" w:rsidRPr="00560C67">
      <w:pPr>
        <w:ind w:firstLine="720" w:left="6480"/>
        <w:rPr>
          <w:sz w:val="24"/>
        </w:rPr>
      </w:pPr>
      <w:r>
        <w:rPr>
          <w:sz w:val="24"/>
        </w:rPr>
        <w:t xml:space="preserve">  </w:t>
      </w:r>
      <w:r w:rsidR="00A70E47" w:rsidRPr="00E85DF4">
        <w:rPr>
          <w:b/>
          <w:sz w:val="24"/>
          <w:szCs w:val="24"/>
        </w:rPr>
        <w:t>1/St</w:t>
      </w:r>
      <w:r w:rsidR="00E85DF4" w:rsidRPr="00E85DF4">
        <w:rPr>
          <w:b/>
          <w:sz w:val="24"/>
          <w:szCs w:val="24"/>
        </w:rPr>
        <w:t>-</w:t>
      </w:r>
      <w:r w:rsidR="00375E17">
        <w:rPr>
          <w:b/>
          <w:sz w:val="24"/>
          <w:szCs w:val="24"/>
        </w:rPr>
        <w:t>36/2017-</w:t>
      </w:r>
      <w:r w:rsidR="00E04A47">
        <w:rPr>
          <w:b/>
          <w:sz w:val="24"/>
          <w:szCs w:val="24"/>
        </w:rPr>
        <w:t>2</w:t>
      </w:r>
      <w:r w:rsidR="009D55F3">
        <w:rPr>
          <w:b/>
          <w:sz w:val="24"/>
          <w:szCs w:val="24"/>
        </w:rPr>
        <w:t>4</w:t>
      </w:r>
    </w:p>
    <w:p w:rsidRDefault="004E524A" w:rsidR="004E524A" w:rsidRPr="00560C67">
      <w:pPr>
        <w:rPr>
          <w:sz w:val="24"/>
        </w:rPr>
      </w:pPr>
    </w:p>
    <w:p w:rsidRDefault="00DB1939" w:rsidP="00824451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F86D0A" w:rsidP="00F86D0A" w:rsidR="00F86D0A" w:rsidRPr="00375E17">
      <w:pPr>
        <w:jc w:val="both"/>
        <w:rPr>
          <w:b/>
          <w:sz w:val="24"/>
        </w:rPr>
      </w:pPr>
      <w:r>
        <w:rPr>
          <w:sz w:val="24"/>
        </w:rPr>
        <w:tab/>
        <w:t xml:space="preserve">U postupku povodom prijedloga FINE za otvaranje stečajnog postupka nad dužnikom </w:t>
      </w:r>
      <w:r w:rsidRPr="00375E17">
        <w:rPr>
          <w:b/>
          <w:sz w:val="24"/>
          <w:szCs w:val="24"/>
        </w:rPr>
        <w:t>STIPANETIĆ d.o.o Radovanje, Radovanje 106, Oriovac, OIB</w:t>
      </w:r>
      <w:r w:rsidRPr="00375E17">
        <w:rPr>
          <w:b/>
          <w:sz w:val="24"/>
        </w:rPr>
        <w:t xml:space="preserve"> 81226936697.</w:t>
      </w:r>
    </w:p>
    <w:p w:rsidRDefault="00F86D0A" w:rsidP="00F86D0A" w:rsidR="00F86D0A">
      <w:pPr>
        <w:jc w:val="both"/>
        <w:rPr>
          <w:sz w:val="24"/>
        </w:rPr>
      </w:pPr>
    </w:p>
    <w:p w:rsidRDefault="00F86D0A" w:rsidP="0038293C" w:rsidR="00E85DF4">
      <w:pPr>
        <w:jc w:val="both"/>
        <w:rPr>
          <w:sz w:val="24"/>
        </w:rPr>
      </w:pPr>
      <w:r>
        <w:rPr>
          <w:sz w:val="24"/>
        </w:rPr>
        <w:tab/>
      </w: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E85DF4">
        <w:rPr>
          <w:sz w:val="24"/>
        </w:rPr>
        <w:t xml:space="preserve">rasprave o </w:t>
      </w:r>
      <w:r w:rsidR="00F86D0A">
        <w:rPr>
          <w:sz w:val="24"/>
        </w:rPr>
        <w:t>uvjetima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</w:t>
      </w:r>
      <w:r w:rsidR="009D55F3">
        <w:rPr>
          <w:b/>
          <w:sz w:val="24"/>
        </w:rPr>
        <w:t>08. studenog</w:t>
      </w:r>
      <w:r w:rsidR="00E04A47">
        <w:rPr>
          <w:b/>
          <w:sz w:val="24"/>
        </w:rPr>
        <w:t xml:space="preserve"> 2018</w:t>
      </w:r>
      <w:r w:rsidR="00CD20EA">
        <w:rPr>
          <w:b/>
          <w:sz w:val="24"/>
        </w:rPr>
        <w:t>.</w:t>
      </w:r>
      <w:r w:rsidR="00F46353">
        <w:rPr>
          <w:b/>
          <w:sz w:val="24"/>
        </w:rPr>
        <w:t xml:space="preserve"> </w:t>
      </w:r>
      <w:r w:rsidR="00DB4083">
        <w:rPr>
          <w:b/>
          <w:sz w:val="24"/>
        </w:rPr>
        <w:t xml:space="preserve">u </w:t>
      </w:r>
      <w:r w:rsidR="009D55F3">
        <w:rPr>
          <w:b/>
          <w:sz w:val="24"/>
        </w:rPr>
        <w:t>13</w:t>
      </w:r>
      <w:r w:rsidR="0053432E">
        <w:rPr>
          <w:b/>
          <w:sz w:val="24"/>
        </w:rPr>
        <w:t>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F46353">
        <w:rPr>
          <w:sz w:val="24"/>
        </w:rPr>
        <w:t>zastupni</w:t>
      </w:r>
      <w:r w:rsidR="00363894">
        <w:rPr>
          <w:sz w:val="24"/>
        </w:rPr>
        <w:t>k</w:t>
      </w:r>
      <w:r w:rsidR="00F77E7C">
        <w:rPr>
          <w:sz w:val="24"/>
        </w:rPr>
        <w:t xml:space="preserve"> po zakonu </w:t>
      </w:r>
      <w:r w:rsidR="00F86D0A">
        <w:rPr>
          <w:sz w:val="24"/>
        </w:rPr>
        <w:t>DALIBOR STIPANETIĆ,</w:t>
      </w:r>
      <w:r w:rsidR="00375E17">
        <w:rPr>
          <w:sz w:val="24"/>
        </w:rPr>
        <w:t xml:space="preserve"> </w:t>
      </w:r>
      <w:proofErr w:type="spellStart"/>
      <w:r w:rsidR="00375E17">
        <w:rPr>
          <w:sz w:val="24"/>
        </w:rPr>
        <w:t>Dubočac</w:t>
      </w:r>
      <w:proofErr w:type="spellEnd"/>
      <w:r w:rsidR="00375E17">
        <w:rPr>
          <w:sz w:val="24"/>
        </w:rPr>
        <w:t xml:space="preserve"> 37, </w:t>
      </w:r>
      <w:proofErr w:type="spellStart"/>
      <w:r w:rsidR="00375E17">
        <w:rPr>
          <w:sz w:val="24"/>
        </w:rPr>
        <w:t>Dubočac</w:t>
      </w:r>
      <w:proofErr w:type="spellEnd"/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363894" w:rsidP="0053432E" w:rsidR="00555D7C">
      <w:pPr>
        <w:tabs>
          <w:tab w:pos="720" w:val="left"/>
        </w:tabs>
        <w:jc w:val="both"/>
        <w:rPr>
          <w:sz w:val="24"/>
        </w:rPr>
      </w:pPr>
      <w:r>
        <w:rPr>
          <w:sz w:val="24"/>
          <w:szCs w:val="24"/>
        </w:rPr>
        <w:tab/>
      </w:r>
      <w:r w:rsidR="002F1BF0"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53432E">
        <w:rPr>
          <w:sz w:val="24"/>
        </w:rPr>
        <w:t xml:space="preserve">U Slavonskom </w:t>
      </w:r>
      <w:r>
        <w:rPr>
          <w:sz w:val="24"/>
        </w:rPr>
        <w:t xml:space="preserve">Brodu, </w:t>
      </w:r>
      <w:r w:rsidR="009D55F3">
        <w:rPr>
          <w:sz w:val="24"/>
        </w:rPr>
        <w:t>24. rujna</w:t>
      </w:r>
      <w:r w:rsidR="00E04A47">
        <w:rPr>
          <w:sz w:val="24"/>
        </w:rPr>
        <w:t xml:space="preserve"> 2018</w:t>
      </w:r>
      <w:r w:rsidR="004605C6">
        <w:rPr>
          <w:sz w:val="24"/>
        </w:rPr>
        <w:t>.</w:t>
      </w:r>
    </w:p>
    <w:p w:rsidRDefault="00241CA8" w:rsidR="00241CA8">
      <w:pPr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CD20E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930E2" w:rsidR="00653CB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</w:t>
      </w:r>
      <w:r w:rsidR="00CD20EA">
        <w:rPr>
          <w:sz w:val="24"/>
        </w:rPr>
        <w:t xml:space="preserve">   </w:t>
      </w:r>
      <w:r w:rsidR="006F16D4">
        <w:rPr>
          <w:sz w:val="24"/>
        </w:rPr>
        <w:t xml:space="preserve"> </w:t>
      </w:r>
      <w:r>
        <w:rPr>
          <w:sz w:val="24"/>
        </w:rPr>
        <w:t xml:space="preserve">Vesna Vukelić </w:t>
      </w:r>
      <w:r w:rsidR="00653CBC">
        <w:rPr>
          <w:sz w:val="24"/>
        </w:rPr>
        <w:t>v.r.</w:t>
      </w:r>
    </w:p>
    <w:p w:rsidRDefault="00653CBC" w:rsidP="004930E2" w:rsidR="00653CBC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3996"/>
    <w:rsid w:val="00057B0E"/>
    <w:rsid w:val="00070025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C2484"/>
    <w:rsid w:val="001D28F0"/>
    <w:rsid w:val="001D7CF8"/>
    <w:rsid w:val="001F059A"/>
    <w:rsid w:val="002031F6"/>
    <w:rsid w:val="00216613"/>
    <w:rsid w:val="00223913"/>
    <w:rsid w:val="0022455A"/>
    <w:rsid w:val="00227CE2"/>
    <w:rsid w:val="00241CA8"/>
    <w:rsid w:val="002427DC"/>
    <w:rsid w:val="00242EA5"/>
    <w:rsid w:val="00246171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10551"/>
    <w:rsid w:val="003202C5"/>
    <w:rsid w:val="00344861"/>
    <w:rsid w:val="00344E23"/>
    <w:rsid w:val="00347056"/>
    <w:rsid w:val="0035179C"/>
    <w:rsid w:val="00363894"/>
    <w:rsid w:val="003647E3"/>
    <w:rsid w:val="00371FB7"/>
    <w:rsid w:val="0037201D"/>
    <w:rsid w:val="003749A5"/>
    <w:rsid w:val="00375669"/>
    <w:rsid w:val="00375E17"/>
    <w:rsid w:val="0038293C"/>
    <w:rsid w:val="00390486"/>
    <w:rsid w:val="00395E2A"/>
    <w:rsid w:val="003A1C26"/>
    <w:rsid w:val="003A53B2"/>
    <w:rsid w:val="003A5859"/>
    <w:rsid w:val="003B5D21"/>
    <w:rsid w:val="003C7BD6"/>
    <w:rsid w:val="003D5038"/>
    <w:rsid w:val="003D60B3"/>
    <w:rsid w:val="003D66EF"/>
    <w:rsid w:val="003E1BDF"/>
    <w:rsid w:val="003F216C"/>
    <w:rsid w:val="003F27A7"/>
    <w:rsid w:val="003F3A5D"/>
    <w:rsid w:val="003F7EFA"/>
    <w:rsid w:val="00420336"/>
    <w:rsid w:val="004400DE"/>
    <w:rsid w:val="00441B46"/>
    <w:rsid w:val="0044721A"/>
    <w:rsid w:val="00450F67"/>
    <w:rsid w:val="00450F81"/>
    <w:rsid w:val="004575AF"/>
    <w:rsid w:val="004605C6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27B7"/>
    <w:rsid w:val="00516017"/>
    <w:rsid w:val="005236D7"/>
    <w:rsid w:val="00532A0A"/>
    <w:rsid w:val="0053432E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5F368E"/>
    <w:rsid w:val="006033C9"/>
    <w:rsid w:val="0061720F"/>
    <w:rsid w:val="00620203"/>
    <w:rsid w:val="006257E8"/>
    <w:rsid w:val="00643476"/>
    <w:rsid w:val="006472A1"/>
    <w:rsid w:val="00653CBC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332D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24451"/>
    <w:rsid w:val="00836D84"/>
    <w:rsid w:val="00846BD7"/>
    <w:rsid w:val="00860CC3"/>
    <w:rsid w:val="008655AC"/>
    <w:rsid w:val="0089398F"/>
    <w:rsid w:val="008B7570"/>
    <w:rsid w:val="008D3832"/>
    <w:rsid w:val="008D4142"/>
    <w:rsid w:val="008D5733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55F3"/>
    <w:rsid w:val="009D6A8F"/>
    <w:rsid w:val="009E15B5"/>
    <w:rsid w:val="009F6B8B"/>
    <w:rsid w:val="00A0682E"/>
    <w:rsid w:val="00A137F1"/>
    <w:rsid w:val="00A33A25"/>
    <w:rsid w:val="00A60490"/>
    <w:rsid w:val="00A60CA2"/>
    <w:rsid w:val="00A6683B"/>
    <w:rsid w:val="00A66934"/>
    <w:rsid w:val="00A705DD"/>
    <w:rsid w:val="00A70E47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5CB7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424A5"/>
    <w:rsid w:val="00C56C3C"/>
    <w:rsid w:val="00C61C2A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EA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04A47"/>
    <w:rsid w:val="00E26B10"/>
    <w:rsid w:val="00E433E1"/>
    <w:rsid w:val="00E43DE9"/>
    <w:rsid w:val="00E54E48"/>
    <w:rsid w:val="00E615AF"/>
    <w:rsid w:val="00E67085"/>
    <w:rsid w:val="00E70061"/>
    <w:rsid w:val="00E70741"/>
    <w:rsid w:val="00E85DF4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46353"/>
    <w:rsid w:val="00F56926"/>
    <w:rsid w:val="00F7469B"/>
    <w:rsid w:val="00F75D60"/>
    <w:rsid w:val="00F765CB"/>
    <w:rsid w:val="00F77E7C"/>
    <w:rsid w:val="00F8524A"/>
    <w:rsid w:val="00F86D0A"/>
    <w:rsid w:val="00F97E70"/>
    <w:rsid w:val="00FB5649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A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A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A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A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A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A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056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St-36/2017</izvorni_sadrzaj>
    <derivirana_varijabla naziv="DomainObject.Predmet.OznakaBroj_1">St-36/2017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STIPANETIĆ d.o.o. za ugostiteljstvo, trgovinu i usluge</izvorni_sadrzaj>
    <derivirana_varijabla naziv="DomainObject.Predmet.ProtustrankaFormated_1">  STIPANETIĆ d.o.o. za ugostiteljstvo, trgovinu i usluge</derivirana_varijabla>
  </DomainObject.Predmet.ProtustrankaFormated>
  <DomainObject.Predmet.ProtustrankaFormatedOIB>
    <izvorni_sadrzaj>  STIPANETIĆ d.o.o. za ugostiteljstvo, trgovinu i usluge, OIB 81226936697</izvorni_sadrzaj>
    <derivirana_varijabla naziv="DomainObject.Predmet.ProtustrankaFormatedOIB_1">  STIPANETIĆ d.o.o. za ugostiteljstvo, trgovinu i usluge, OIB 81226936697</derivirana_varijabla>
  </DomainObject.Predmet.ProtustrankaFormatedOIB>
  <DomainObject.Predmet.ProtustrankaFormatedWithAdress>
    <izvorni_sadrzaj> STIPANETIĆ d.o.o. za ugostiteljstvo, trgovinu i usluge, Radovanje 106, 35250 Radovanje</izvorni_sadrzaj>
    <derivirana_varijabla naziv="DomainObject.Predmet.ProtustrankaFormatedWithAdress_1"> STIPANETIĆ d.o.o. za ugostiteljstvo, trgovinu i usluge, Radovanje 106, 35250 Radovanje</derivirana_varijabla>
  </DomainObject.Predmet.ProtustrankaFormatedWithAdress>
  <DomainObject.Predmet.ProtustrankaFormatedWithAdressOIB>
    <izvorni_sadrzaj> STIPANETIĆ d.o.o. za ugostiteljstvo, trgovinu i usluge, OIB 81226936697, Radovanje 106, 35250 Radovanje</izvorni_sadrzaj>
    <derivirana_varijabla naziv="DomainObject.Predmet.ProtustrankaFormatedWithAdressOIB_1"> STIPANETIĆ d.o.o. za ugostiteljstvo, trgovinu i usluge, OIB 81226936697, Radovanje 106, 35250 Radovanje</derivirana_varijabla>
  </DomainObject.Predmet.ProtustrankaFormatedWithAdressOIB>
  <DomainObject.Predmet.ProtustrankaWithAdress>
    <izvorni_sadrzaj>STIPANETIĆ d.o.o. za ugostiteljstvo, trgovinu i usluge Radovanje 106, 35250 Radovanje</izvorni_sadrzaj>
    <derivirana_varijabla naziv="DomainObject.Predmet.ProtustrankaWithAdress_1">STIPANETIĆ d.o.o. za ugostiteljstvo, trgovinu i usluge Radovanje 106, 35250 Radovanje</derivirana_varijabla>
  </DomainObject.Predmet.ProtustrankaWithAdress>
  <DomainObject.Predmet.ProtustrankaWithAdressOIB>
    <izvorni_sadrzaj>STIPANETIĆ d.o.o. za ugostiteljstvo, trgovinu i usluge, OIB 81226936697, Radovanje 106, 35250 Radovanje</izvorni_sadrzaj>
    <derivirana_varijabla naziv="DomainObject.Predmet.ProtustrankaWithAdressOIB_1">STIPANETIĆ d.o.o. za ugostiteljstvo, trgovinu i usluge, OIB 81226936697, Radovanje 106, 35250 Radovanje</derivirana_varijabla>
  </DomainObject.Predmet.ProtustrankaWithAdressOIB>
  <DomainObject.Predmet.ProtustrankaNazivFormated>
    <izvorni_sadrzaj>STIPANETIĆ d.o.o. za ugostiteljstvo, trgovinu i usluge</izvorni_sadrzaj>
    <derivirana_varijabla naziv="DomainObject.Predmet.ProtustrankaNazivFormated_1">STIPANETIĆ d.o.o. za ugostiteljstvo, trgovinu i usluge</derivirana_varijabla>
  </DomainObject.Predmet.ProtustrankaNazivFormated>
  <DomainObject.Predmet.ProtustrankaNazivFormatedOIB>
    <izvorni_sadrzaj>STIPANETIĆ d.o.o. za ugostiteljstvo, trgovinu i usluge, OIB 81226936697</izvorni_sadrzaj>
    <derivirana_varijabla naziv="DomainObject.Predmet.ProtustrankaNazivFormatedOIB_1">STIPANETIĆ d.o.o. za ugostiteljstvo, trgovinu i usluge, OIB 81226936697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Financijska agencija</izvorni_sadrzaj>
    <derivirana_varijabla naziv="DomainObject.Predmet.StrankaFormated_1">  Financijska agencija; Financijska agencija</derivirana_varijabla>
  </DomainObject.Predmet.StrankaFormated>
  <DomainObject.Predmet.StrankaFormatedOIB>
    <izvorni_sadrzaj>  Financijska agencija, OIB 85821130368; Financijska agencija, OIB 85821130368</izvorni_sadrzaj>
    <derivirana_varijabla naziv="DomainObject.Predmet.StrankaFormatedOIB_1">  Financijska agencija, OIB 85821130368; Financijska agencija, OIB 85821130368</derivirana_varijabla>
  </DomainObject.Predmet.StrankaFormatedOIB>
  <DomainObject.Predmet.StrankaFormatedWithAdress>
    <izvorni_sadrzaj> Financijska agencija, Ulica grada Vukovara 70, 10000 Zagreb; Financijska agencija, Ulica grada Vukovara 70, 10000 Zagreb</izvorni_sadrzaj>
    <derivirana_varijabla naziv="DomainObject.Predmet.StrankaFormatedWithAdress_1"> Financijska agencija, Ulica grada Vukovara 70, 10000 Zagreb;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Zagreb; Financijska agencija, OIB 85821130368, Ulica grada Vukovara 70, 10000 Zagreb</izvorni_sadrzaj>
    <derivirana_varijabla naziv="DomainObject.Predmet.StrankaFormatedWithAdressOIB_1"> Financijska agencija, OIB 85821130368, Ulica grada Vukovara 70, 10000 Zagreb; Financijska agencija, OIB 85821130368, Ulica grada Vukovara 70, 10000 Zagreb</derivirana_varijabla>
  </DomainObject.Predmet.StrankaFormatedWithAdressOIB>
  <DomainObject.Predmet.StrankaWithAdress>
    <izvorni_sadrzaj>Financijska agencija Ulica grada Vukovara 70,10000 Zagreb,Financijska agencija Ulica grada Vukovara 70,10000 Zagreb</izvorni_sadrzaj>
    <derivirana_varijabla naziv="DomainObject.Predmet.StrankaWithAdress_1">Financijska agencija Ulica grada Vukovara 70,10000 Zagreb,Financijska agencija Ulica grada Vukovara 70,10000 Zagreb</derivirana_varijabla>
  </DomainObject.Predmet.StrankaWithAdress>
  <DomainObject.Predmet.StrankaWithAdressOIB>
    <izvorni_sadrzaj>Financijska agencija, OIB 85821130368, Ulica grada Vukovara 70,10000 Zagreb,Financijska agencija, OIB 85821130368, Ulica grada Vukovara 70,10000 Zagreb</izvorni_sadrzaj>
    <derivirana_varijabla naziv="DomainObject.Predmet.StrankaWithAdressOIB_1">Financijska agencija, OIB 85821130368, Ulica grada Vukovara 70,10000 Zagreb,Financijska agencija, OIB 85821130368, Ulica grada Vukovara 70,10000 Zagreb</derivirana_varijabla>
  </DomainObject.Predmet.StrankaWithAdressOIB>
  <DomainObject.Predmet.StrankaNazivFormated>
    <izvorni_sadrzaj>Financijska agencija,Financijska agencija</izvorni_sadrzaj>
    <derivirana_varijabla naziv="DomainObject.Predmet.StrankaNazivFormated_1">Financijska agencija,Financijska agencija</derivirana_varijabla>
  </DomainObject.Predmet.StrankaNazivFormated>
  <DomainObject.Predmet.StrankaNazivFormatedOIB>
    <izvorni_sadrzaj>Financijska agencija, OIB 85821130368,Financijska agencija, OIB 85821130368</izvorni_sadrzaj>
    <derivirana_varijabla naziv="DomainObject.Predmet.StrankaNazivFormatedOIB_1">Financijska agencija, OIB 85821130368,Financijska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  <item>Financijska agencija</item>
    </izvorni_sadrzaj>
    <derivirana_varijabla naziv="DomainObject.Predmet.StrankaListFormated_1">
      <item>Financijska agencija</item>
      <item>Financijska agencija</item>
    </derivirana_varijabla>
  </DomainObject.Predmet.StrankaListFormated>
  <DomainObject.Predmet.StrankaListFormatedOIB>
    <izvorni_sadrzaj>
      <item>Financijska agencija, OIB 85821130368</item>
      <item>Financijska agencija, OIB 85821130368</item>
    </izvorni_sadrzaj>
    <derivirana_varijabla naziv="DomainObject.Predmet.StrankaListFormatedOIB_1">
      <item>Financijska agencija, OIB 85821130368</item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  <item>Financijska agencija, Ulica grada Vukovara 70, 10000 Zagreb</item>
    </izvorni_sadrzaj>
    <derivirana_varijabla naziv="DomainObject.Predmet.StrankaListFormatedWithAdress_1">
      <item>Financijska agencija, Ulica grada Vukovara 70, 10000 Zagreb</item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  <item>Financijska agencija</item>
    </izvorni_sadrzaj>
    <derivirana_varijabla naziv="DomainObject.Predmet.StrankaListNazivFormated_1">
      <item>Financijska agencija</item>
      <item>Financijska agencija</item>
    </derivirana_varijabla>
  </DomainObject.Predmet.StrankaListNazivFormated>
  <DomainObject.Predmet.StrankaListNazivFormatedOIB>
    <izvorni_sadrzaj>
      <item>Financijska agencija, OIB 85821130368</item>
      <item>Financijska agencija, OIB 85821130368</item>
    </izvorni_sadrzaj>
    <derivirana_varijabla naziv="DomainObject.Predmet.StrankaListNazivFormatedOIB_1">
      <item>Financijska agencija, OIB 85821130368</item>
      <item>Financijska agencija, OIB 85821130368</item>
    </derivirana_varijabla>
  </DomainObject.Predmet.StrankaListNazivFormatedOIB>
  <DomainObject.Predmet.ProtuStrankaListFormated>
    <izvorni_sadrzaj>
      <item>STIPANETIĆ d.o.o. za ugostiteljstvo, trgovinu i usluge</item>
    </izvorni_sadrzaj>
    <derivirana_varijabla naziv="DomainObject.Predmet.ProtuStrankaListFormated_1">
      <item>STIPANETIĆ d.o.o. za ugostiteljstvo, trgovinu i usluge</item>
    </derivirana_varijabla>
  </DomainObject.Predmet.ProtuStrankaListFormated>
  <DomainObject.Predmet.ProtuStrankaListFormatedOIB>
    <izvorni_sadrzaj>
      <item>STIPANETIĆ d.o.o. za ugostiteljstvo, trgovinu i usluge, OIB 81226936697</item>
    </izvorni_sadrzaj>
    <derivirana_varijabla naziv="DomainObject.Predmet.ProtuStrankaListFormatedOIB_1">
      <item>STIPANETIĆ d.o.o. za ugostiteljstvo, trgovinu i usluge, OIB 81226936697</item>
    </derivirana_varijabla>
  </DomainObject.Predmet.ProtuStrankaListFormatedOIB>
  <DomainObject.Predmet.ProtuStrankaListFormatedWithAdress>
    <izvorni_sadrzaj>
      <item>STIPANETIĆ d.o.o. za ugostiteljstvo, trgovinu i usluge, Radovanje 106, 35250 Radovanje</item>
    </izvorni_sadrzaj>
    <derivirana_varijabla naziv="DomainObject.Predmet.ProtuStrankaListFormatedWithAdress_1">
      <item>STIPANETIĆ d.o.o. za ugostiteljstvo, trgovinu i usluge, Radovanje 106, 35250 Radovanje</item>
    </derivirana_varijabla>
  </DomainObject.Predmet.ProtuStrankaListFormatedWithAdress>
  <DomainObject.Predmet.ProtuStrankaListFormatedWithAdressOIB>
    <izvorni_sadrzaj>
      <item>STIPANETIĆ d.o.o. za ugostiteljstvo, trgovinu i usluge, OIB 81226936697, Radovanje 106, 35250 Radovanje</item>
    </izvorni_sadrzaj>
    <derivirana_varijabla naziv="DomainObject.Predmet.ProtuStrankaListFormatedWithAdressOIB_1">
      <item>STIPANETIĆ d.o.o. za ugostiteljstvo, trgovinu i usluge, OIB 81226936697, Radovanje 106, 35250 Radovanje</item>
    </derivirana_varijabla>
  </DomainObject.Predmet.ProtuStrankaListFormatedWithAdressOIB>
  <DomainObject.Predmet.ProtuStrankaListNazivFormated>
    <izvorni_sadrzaj>
      <item>STIPANETIĆ d.o.o. za ugostiteljstvo, trgovinu i usluge</item>
    </izvorni_sadrzaj>
    <derivirana_varijabla naziv="DomainObject.Predmet.ProtuStrankaListNazivFormated_1">
      <item>STIPANETIĆ d.o.o. za ugostiteljstvo, trgovinu i usluge</item>
    </derivirana_varijabla>
  </DomainObject.Predmet.ProtuStrankaListNazivFormated>
  <DomainObject.Predmet.ProtuStrankaListNazivFormatedOIB>
    <izvorni_sadrzaj>
      <item>STIPANETIĆ d.o.o. za ugostiteljstvo, trgovinu i usluge, OIB 81226936697</item>
    </izvorni_sadrzaj>
    <derivirana_varijabla naziv="DomainObject.Predmet.ProtuStrankaListNazivFormatedOIB_1">
      <item>STIPANETIĆ d.o.o. za ugostiteljstvo, trgovinu i usluge, OIB 81226936697</item>
    </derivirana_varijabla>
  </DomainObject.Predmet.ProtuStrankaListNazivFormatedOIB>
  <DomainObject.Predmet.OstaliListFormated>
    <izvorni_sadrzaj>
      <item>Dalibor Stipanetić</item>
    </izvorni_sadrzaj>
    <derivirana_varijabla naziv="DomainObject.Predmet.OstaliListFormated_1">
      <item>Dalibor Stipanetić</item>
    </derivirana_varijabla>
  </DomainObject.Predmet.OstaliListFormated>
  <DomainObject.Predmet.OstaliListFormatedOIB>
    <izvorni_sadrzaj>
      <item>Dalibor Stipanetić</item>
    </izvorni_sadrzaj>
    <derivirana_varijabla naziv="DomainObject.Predmet.OstaliListFormatedOIB_1">
      <item>Dalibor Stipanetić</item>
    </derivirana_varijabla>
  </DomainObject.Predmet.OstaliListFormatedOIB>
  <DomainObject.Predmet.OstaliListFormatedWithAdress>
    <izvorni_sadrzaj>
      <item>Dalibor Stipanetić</item>
    </izvorni_sadrzaj>
    <derivirana_varijabla naziv="DomainObject.Predmet.OstaliListFormatedWithAdress_1">
      <item>Dalibor Stipanetić</item>
    </derivirana_varijabla>
  </DomainObject.Predmet.OstaliListFormatedWithAdress>
  <DomainObject.Predmet.OstaliListFormatedWithAdressOIB>
    <izvorni_sadrzaj>
      <item>Dalibor Stipanetić</item>
    </izvorni_sadrzaj>
    <derivirana_varijabla naziv="DomainObject.Predmet.OstaliListFormatedWithAdressOIB_1">
      <item>Dalibor Stipanetić</item>
    </derivirana_varijabla>
  </DomainObject.Predmet.OstaliListFormatedWithAdressOIB>
  <DomainObject.Predmet.OstaliListNazivFormated>
    <izvorni_sadrzaj>
      <item>Dalibor Stipanetić</item>
    </izvorni_sadrzaj>
    <derivirana_varijabla naziv="DomainObject.Predmet.OstaliListNazivFormated_1">
      <item>Dalibor Stipanetić</item>
    </derivirana_varijabla>
  </DomainObject.Predmet.OstaliListNazivFormated>
  <DomainObject.Predmet.OstaliListNazivFormatedOIB>
    <izvorni_sadrzaj>
      <item>Dalibor Stipanetić</item>
    </izvorni_sadrzaj>
    <derivirana_varijabla naziv="DomainObject.Predmet.OstaliListNazivFormatedOIB_1">
      <item>Dalibor Stipanetić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STIPANETIĆ d.o.o. za ugostiteljstvo, trgovinu i usluge</izvorni_sadrzaj>
    <derivirana_varijabla naziv="DomainObject.Predmet.ProtustrankaIDrugi_1">STIPANETIĆ d.o.o. za ugostiteljstvo,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STIPANETIĆ d.o.o. za ugostiteljstvo, trgovinu i usluge, OIB 81226936697, Radovanje 106, 35250 Radovanje</izvorni_sadrzaj>
    <derivirana_varijabla naziv="DomainObject.Predmet.ProtustrankaIDrugiAdressOIB_1">STIPANETIĆ d.o.o. za ugostiteljstvo, trgovinu i usluge, OIB 81226936697, Radovanje 106, 35250 Radovanje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STIPANETIĆ d.o.o. za ugostiteljstvo, trgovinu i usluge</item>
      <item>Dalibor Stipanetić</item>
      <item>Financijska agencija</item>
    </izvorni_sadrzaj>
    <derivirana_varijabla naziv="DomainObject.Predmet.SudioniciListNaziv_1">
      <item>Financijska agencija</item>
      <item>STIPANETIĆ d.o.o. za ugostiteljstvo, trgovinu i usluge</item>
      <item>Dalibor Stipanetić</item>
      <item>Financijska agencija</item>
    </derivirana_varijabla>
  </DomainObject.Predmet.SudioniciListNaziv>
  <DomainObject.Predmet.SudioniciListAdressOIB>
    <izvorni_sadrzaj>
      <item>Financijska agencija, OIB 85821130368, Ulica grada Vukovara 70,10000 Zagreb</item>
      <item>STIPANETIĆ d.o.o. za ugostiteljstvo, trgovinu i usluge, OIB 81226936697, Radovanje 106,35250 Radovanje</item>
      <item>Dalibor Stipanetić</item>
      <item>Financijska agencija, OIB 85821130368, Ulica grada Vukovara 70,10000 Zagreb</item>
    </izvorni_sadrzaj>
    <derivirana_varijabla naziv="DomainObject.Predmet.SudioniciListAdressOIB_1">
      <item>Financijska agencija, OIB 85821130368, Ulica grada Vukovara 70,10000 Zagreb</item>
      <item>STIPANETIĆ d.o.o. za ugostiteljstvo, trgovinu i usluge, OIB 81226936697, Radovanje 106,35250 Radovanje</item>
      <item>Dalibor Stipanetić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81226936697</item>
      <item>, OIB null</item>
      <item>, OIB 85821130368</item>
    </izvorni_sadrzaj>
    <derivirana_varijabla naziv="DomainObject.Predmet.SudioniciListNazivOIB_1">
      <item>, OIB 85821130368</item>
      <item>, OIB 81226936697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100</properties:Words>
  <properties:Characters>563</properties:Characters>
  <properties:Lines>35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2018-09-24T11:55:00Z</dcterms:created>
  <dc:creator>Trgovacki sud</dc:creator>
  <cp:lastModifiedBy>wsadmin</cp:lastModifiedBy>
  <cp:lastPrinted>2018-09-24T11:57:00Z</cp:lastPrinted>
  <dcterms:modified xmlns:xsi="http://www.w3.org/2001/XMLSchema-instance" xsi:type="dcterms:W3CDTF">2018-09-24T11:57:00Z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36-2017.docx)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